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after="0" w:line="140" w:lineRule="exact"/>
        <w:jc w:val="left"/>
        <w:rPr>
          <w:sz w:val="14"/>
          <w:szCs w:val="14"/>
        </w:rPr>
      </w:pPr>
      <w:r>
        <w:rPr>
          <w:sz w:val="14"/>
          <w:szCs w:val="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40pt;margin-top:940pt;mso-position-horizontal-relative:page;mso-position-vertical-relative:top-margin-area;position:absolute;width:34pt;z-index:251658240">
            <v:imagedata r:id="rId4" o:title="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7200"/>
        </w:tabs>
        <w:spacing w:before="13" w:after="0" w:line="360" w:lineRule="exact"/>
        <w:ind w:left="3465" w:right="466" w:hanging="1272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宋体" w:eastAsia="宋体" w:hAnsi="宋体" w:cs="宋体"/>
          <w:spacing w:val="2"/>
          <w:w w:val="100"/>
          <w:sz w:val="28"/>
          <w:szCs w:val="28"/>
        </w:rPr>
        <w:t>扬</w:t>
      </w:r>
      <w:r>
        <w:rPr>
          <w:rFonts w:ascii="宋体" w:eastAsia="宋体" w:hAnsi="宋体" w:cs="宋体"/>
          <w:spacing w:val="5"/>
          <w:w w:val="100"/>
          <w:sz w:val="28"/>
          <w:szCs w:val="28"/>
        </w:rPr>
        <w:t>州</w:t>
      </w:r>
      <w:r>
        <w:rPr>
          <w:rFonts w:ascii="宋体" w:eastAsia="宋体" w:hAnsi="宋体" w:cs="宋体"/>
          <w:spacing w:val="2"/>
          <w:w w:val="100"/>
          <w:sz w:val="28"/>
          <w:szCs w:val="28"/>
        </w:rPr>
        <w:t>树</w:t>
      </w:r>
      <w:r>
        <w:rPr>
          <w:rFonts w:ascii="宋体" w:eastAsia="宋体" w:hAnsi="宋体" w:cs="宋体"/>
          <w:spacing w:val="2"/>
          <w:w w:val="100"/>
          <w:sz w:val="28"/>
          <w:szCs w:val="28"/>
        </w:rPr>
        <w:t>人</w:t>
      </w:r>
      <w:r>
        <w:rPr>
          <w:rFonts w:ascii="宋体" w:eastAsia="宋体" w:hAnsi="宋体" w:cs="宋体"/>
          <w:spacing w:val="5"/>
          <w:w w:val="100"/>
          <w:sz w:val="28"/>
          <w:szCs w:val="28"/>
        </w:rPr>
        <w:t>学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>校</w:t>
      </w:r>
      <w:r>
        <w:rPr>
          <w:rFonts w:ascii="宋体" w:eastAsia="宋体" w:hAnsi="宋体" w:cs="宋体"/>
          <w:spacing w:val="-13"/>
          <w:w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spacing w:val="46"/>
          <w:w w:val="10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8"/>
          <w:szCs w:val="28"/>
        </w:rPr>
        <w:t>学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>年</w:t>
      </w:r>
      <w:r>
        <w:rPr>
          <w:rFonts w:ascii="宋体" w:eastAsia="宋体" w:hAnsi="宋体" w:cs="宋体"/>
          <w:spacing w:val="2"/>
          <w:w w:val="100"/>
          <w:sz w:val="28"/>
          <w:szCs w:val="28"/>
        </w:rPr>
        <w:t>第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>一</w:t>
      </w:r>
      <w:r>
        <w:rPr>
          <w:rFonts w:ascii="宋体" w:eastAsia="宋体" w:hAnsi="宋体" w:cs="宋体"/>
          <w:spacing w:val="2"/>
          <w:w w:val="100"/>
          <w:sz w:val="28"/>
          <w:szCs w:val="28"/>
        </w:rPr>
        <w:t>学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>期</w:t>
      </w:r>
      <w:r>
        <w:rPr>
          <w:rFonts w:ascii="宋体" w:eastAsia="宋体" w:hAnsi="宋体" w:cs="宋体"/>
          <w:spacing w:val="2"/>
          <w:w w:val="100"/>
          <w:sz w:val="28"/>
          <w:szCs w:val="28"/>
        </w:rPr>
        <w:t>阶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>段</w:t>
      </w:r>
      <w:r>
        <w:rPr>
          <w:rFonts w:ascii="宋体" w:eastAsia="宋体" w:hAnsi="宋体" w:cs="宋体"/>
          <w:spacing w:val="2"/>
          <w:w w:val="100"/>
          <w:sz w:val="28"/>
          <w:szCs w:val="28"/>
        </w:rPr>
        <w:t>测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>试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8"/>
          <w:szCs w:val="28"/>
        </w:rPr>
        <w:t>七</w:t>
      </w:r>
      <w:r>
        <w:rPr>
          <w:rFonts w:ascii="宋体" w:eastAsia="宋体" w:hAnsi="宋体" w:cs="宋体"/>
          <w:spacing w:val="-3"/>
          <w:w w:val="100"/>
          <w:sz w:val="28"/>
          <w:szCs w:val="28"/>
        </w:rPr>
        <w:t>年</w:t>
      </w:r>
      <w:r>
        <w:rPr>
          <w:rFonts w:ascii="宋体" w:eastAsia="宋体" w:hAnsi="宋体" w:cs="宋体"/>
          <w:spacing w:val="-5"/>
          <w:w w:val="100"/>
          <w:sz w:val="28"/>
          <w:szCs w:val="28"/>
        </w:rPr>
        <w:t>级</w:t>
      </w:r>
      <w:r>
        <w:rPr>
          <w:rFonts w:ascii="宋体" w:eastAsia="宋体" w:hAnsi="宋体" w:cs="宋体"/>
          <w:spacing w:val="-3"/>
          <w:w w:val="100"/>
          <w:sz w:val="28"/>
          <w:szCs w:val="28"/>
        </w:rPr>
        <w:t>英</w:t>
      </w:r>
      <w:r>
        <w:rPr>
          <w:rFonts w:ascii="宋体" w:eastAsia="宋体" w:hAnsi="宋体" w:cs="宋体"/>
          <w:spacing w:val="-5"/>
          <w:w w:val="100"/>
          <w:sz w:val="28"/>
          <w:szCs w:val="28"/>
        </w:rPr>
        <w:t>语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8"/>
          <w:szCs w:val="28"/>
        </w:rPr>
        <w:t>(</w:t>
      </w:r>
      <w:r>
        <w:rPr>
          <w:rFonts w:ascii="宋体" w:eastAsia="宋体" w:hAnsi="宋体" w:cs="宋体"/>
          <w:spacing w:val="-5"/>
          <w:w w:val="100"/>
          <w:sz w:val="28"/>
          <w:szCs w:val="28"/>
        </w:rPr>
        <w:t>英</w:t>
      </w:r>
      <w:r>
        <w:rPr>
          <w:rFonts w:ascii="宋体" w:eastAsia="宋体" w:hAnsi="宋体" w:cs="宋体"/>
          <w:spacing w:val="-3"/>
          <w:w w:val="100"/>
          <w:sz w:val="28"/>
          <w:szCs w:val="28"/>
        </w:rPr>
        <w:t>才</w:t>
      </w:r>
      <w:r>
        <w:rPr>
          <w:rFonts w:ascii="宋体" w:eastAsia="宋体" w:hAnsi="宋体" w:cs="宋体"/>
          <w:spacing w:val="7"/>
          <w:w w:val="100"/>
          <w:sz w:val="28"/>
          <w:szCs w:val="28"/>
        </w:rPr>
        <w:t>班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8"/>
          <w:szCs w:val="28"/>
        </w:rPr>
        <w:t>)</w:t>
        <w:tab/>
      </w:r>
      <w:r>
        <w:rPr>
          <w:rFonts w:ascii="Times New Roman" w:eastAsia="Times New Roman" w:hAnsi="Times New Roman" w:cs="Times New Roman"/>
          <w:spacing w:val="1"/>
          <w:w w:val="100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sz w:val="18"/>
          <w:szCs w:val="18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18"/>
          <w:szCs w:val="18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9</w:t>
      </w:r>
    </w:p>
    <w:p>
      <w:pPr>
        <w:spacing w:before="24" w:after="0" w:line="240" w:lineRule="auto"/>
        <w:ind w:left="316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9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9"/>
          <w:w w:val="100"/>
          <w:sz w:val="21"/>
          <w:szCs w:val="21"/>
        </w:rPr>
        <w:t>满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9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b/>
          <w:bCs/>
          <w:spacing w:val="3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8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-1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9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9"/>
          <w:w w:val="100"/>
          <w:sz w:val="21"/>
          <w:szCs w:val="21"/>
        </w:rPr>
        <w:t>试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9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b/>
          <w:bCs/>
          <w:spacing w:val="6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8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13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</w:t>
      </w:r>
    </w:p>
    <w:p>
      <w:pPr>
        <w:spacing w:before="25" w:after="0" w:line="265" w:lineRule="auto"/>
        <w:ind w:left="114" w:right="2669" w:firstLine="42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4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14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二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单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项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选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择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24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小题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1740"/>
          <w:tab w:val="left" w:pos="3100"/>
        </w:tabs>
        <w:spacing w:before="62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020"/>
          <w:tab w:val="left" w:pos="3500"/>
          <w:tab w:val="left" w:pos="4860"/>
        </w:tabs>
        <w:spacing w:before="75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26" type="#_x0000_t75" style="height:1.56pt;margin-left:68.52pt;margin-top:11.22pt;mso-position-horizontal-relative:page;position:absolute;width:1.56pt;z-index:-251657216">
            <v:imagedata r:id="rId5" o:title=""/>
          </v:shape>
        </w:pic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2240"/>
        </w:tabs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27" type="#_x0000_t75" style="height:1.56pt;margin-left:301.68pt;margin-top:11pt;mso-position-horizontal-relative:page;position:absolute;width:1.56pt;z-index:-251656192">
            <v:imagedata r:id="rId6" o:title=""/>
          </v:shape>
        </w:pic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6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340"/>
          <w:tab w:val="left" w:pos="4540"/>
          <w:tab w:val="left" w:pos="6440"/>
        </w:tabs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</w:p>
    <w:p>
      <w:pPr>
        <w:tabs>
          <w:tab w:val="left" w:pos="2200"/>
          <w:tab w:val="left" w:pos="5200"/>
        </w:tabs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640"/>
          <w:tab w:val="left" w:pos="4520"/>
          <w:tab w:val="left" w:pos="6340"/>
        </w:tabs>
        <w:spacing w:before="61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</w:p>
    <w:p>
      <w:pPr>
        <w:tabs>
          <w:tab w:val="left" w:pos="2460"/>
        </w:tabs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300"/>
        </w:tabs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7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2880"/>
          <w:tab w:val="left" w:pos="4620"/>
        </w:tabs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1920"/>
          <w:tab w:val="left" w:pos="3380"/>
          <w:tab w:val="left" w:pos="4760"/>
        </w:tabs>
        <w:spacing w:before="75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1460"/>
          <w:tab w:val="left" w:pos="4260"/>
        </w:tabs>
        <w:spacing w:before="58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l.</w:t>
      </w:r>
    </w:p>
    <w:p>
      <w:pPr>
        <w:tabs>
          <w:tab w:val="left" w:pos="2020"/>
          <w:tab w:val="left" w:pos="3920"/>
          <w:tab w:val="left" w:pos="5540"/>
        </w:tabs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</w:p>
    <w:p>
      <w:pPr>
        <w:tabs>
          <w:tab w:val="left" w:pos="2680"/>
        </w:tabs>
        <w:spacing w:before="0" w:after="0" w:line="266" w:lineRule="exact"/>
        <w:ind w:left="11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—Do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？</w:t>
      </w:r>
    </w:p>
    <w:p>
      <w:pPr>
        <w:spacing w:before="4" w:after="0" w:line="100" w:lineRule="exact"/>
        <w:jc w:val="left"/>
        <w:rPr>
          <w:sz w:val="10"/>
          <w:szCs w:val="10"/>
        </w:rPr>
      </w:pPr>
    </w:p>
    <w:p>
      <w:pPr>
        <w:tabs>
          <w:tab w:val="left" w:pos="1780"/>
        </w:tabs>
        <w:spacing w:before="0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320"/>
        </w:tabs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tabs>
          <w:tab w:val="left" w:pos="4060"/>
        </w:tabs>
        <w:spacing w:before="58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500"/>
        </w:tabs>
        <w:spacing w:before="75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5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8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3"/>
          <w:w w:val="98"/>
          <w:sz w:val="21"/>
          <w:szCs w:val="21"/>
        </w:rPr>
        <w:t>B</w:t>
      </w:r>
      <w:r>
        <w:fldChar w:fldCharType="begin"/>
      </w:r>
      <w:r>
        <w:instrText xml:space="preserve"> HYPERLINK "http://www.21cnjy.com/" </w:instrText>
      </w:r>
      <w:r>
        <w:fldChar w:fldCharType="separate"/>
      </w:r>
      <w:r>
        <w:rPr>
          <w:rFonts w:ascii="Times New Roman" w:eastAsia="Times New Roman" w:hAnsi="Times New Roman" w:cs="Times New Roman"/>
          <w:spacing w:val="-16"/>
          <w:w w:val="98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98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6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e</w:t>
      </w:r>
      <w:r>
        <w:fldChar w:fldCharType="end"/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7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5"/>
          <w:w w:val="98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98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1"/>
          <w:w w:val="9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7"/>
          <w:w w:val="98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3"/>
          <w:w w:val="98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8"/>
          <w:w w:val="9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w w:val="98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8"/>
          <w:w w:val="98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1"/>
          <w:w w:val="98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-11"/>
          <w:w w:val="98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8"/>
          <w:w w:val="98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98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0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8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w.</w:t>
      </w:r>
    </w:p>
    <w:p>
      <w:pPr>
        <w:tabs>
          <w:tab w:val="left" w:pos="2400"/>
          <w:tab w:val="left" w:pos="4320"/>
          <w:tab w:val="left" w:pos="6000"/>
        </w:tabs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75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28" style="height:0.1pt;margin-left:109.2pt;margin-top:14.8pt;mso-position-horizontal-relative:page;position:absolute;width:2.6pt;z-index:-251655168" coordorigin="2184,296" coordsize="52,2">
            <v:shape id="_x0000_s1029" style="height:2;left:2184;position:absolute;top:296;width:52" coordorigin="2184,296" coordsize="52,21600" path="m2184,296l2236,296e" filled="f" stroked="t" strokecolor="black" strokeweight="0.48pt">
              <v:path arrowok="t"/>
            </v:shape>
          </v:group>
        </w:pict>
      </w:r>
      <w:r>
        <w:pict>
          <v:group id="_x0000_s1030" style="height:0.1pt;margin-left:180.2pt;margin-top:14.8pt;mso-position-horizontal-relative:page;position:absolute;width:2.65pt;z-index:-251654144" coordorigin="3604,296" coordsize="53,2">
            <v:shape id="_x0000_s1031" style="height:2;left:3604;position:absolute;top:296;width:53" coordorigin="3604,296" coordsize="53,21600" path="m3604,296l3657,296e" filled="f" stroked="t" strokecolor="black" strokeweight="0.4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1920"/>
          <w:tab w:val="left" w:pos="3620"/>
          <w:tab w:val="left" w:pos="5220"/>
        </w:tabs>
        <w:spacing w:before="70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</w:p>
    <w:p>
      <w:pPr>
        <w:tabs>
          <w:tab w:val="left" w:pos="1420"/>
        </w:tabs>
        <w:spacing w:before="61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s?</w:t>
      </w:r>
    </w:p>
    <w:p>
      <w:pPr>
        <w:tabs>
          <w:tab w:val="left" w:pos="2040"/>
        </w:tabs>
        <w:spacing w:before="44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200"/>
          <w:tab w:val="left" w:pos="3820"/>
          <w:tab w:val="left" w:pos="5400"/>
        </w:tabs>
        <w:spacing w:before="75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tabs>
          <w:tab w:val="left" w:pos="1680"/>
          <w:tab w:val="left" w:pos="3760"/>
        </w:tabs>
        <w:spacing w:before="8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640"/>
          <w:tab w:val="left" w:pos="6840"/>
        </w:tabs>
        <w:spacing w:before="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</w:p>
    <w:p>
      <w:pPr>
        <w:tabs>
          <w:tab w:val="left" w:pos="3680"/>
        </w:tabs>
        <w:spacing w:before="1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tabs>
          <w:tab w:val="left" w:pos="1820"/>
          <w:tab w:val="left" w:pos="3260"/>
          <w:tab w:val="left" w:pos="4600"/>
        </w:tabs>
        <w:spacing w:before="0" w:after="0" w:line="235" w:lineRule="exact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tabs>
          <w:tab w:val="left" w:pos="4840"/>
        </w:tabs>
        <w:spacing w:before="13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060"/>
          <w:tab w:val="left" w:pos="3920"/>
          <w:tab w:val="left" w:pos="5480"/>
        </w:tabs>
        <w:spacing w:before="0" w:after="0" w:line="240" w:lineRule="exact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</w:p>
    <w:p>
      <w:pPr>
        <w:spacing w:before="46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1780"/>
          <w:tab w:val="left" w:pos="3300"/>
          <w:tab w:val="left" w:pos="4880"/>
          <w:tab w:val="left" w:pos="6140"/>
        </w:tabs>
        <w:spacing w:before="75" w:after="0" w:line="298" w:lineRule="auto"/>
        <w:ind w:left="431" w:right="226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</w:p>
    <w:p>
      <w:pPr>
        <w:spacing w:before="0" w:after="0" w:line="210" w:lineRule="exact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5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ffi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1600"/>
        </w:tabs>
        <w:spacing w:before="0" w:after="0" w:line="295" w:lineRule="exact"/>
        <w:ind w:left="55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4" w:after="0" w:line="100" w:lineRule="exact"/>
        <w:jc w:val="left"/>
        <w:rPr>
          <w:sz w:val="10"/>
          <w:szCs w:val="10"/>
        </w:rPr>
      </w:pPr>
    </w:p>
    <w:p>
      <w:pPr>
        <w:tabs>
          <w:tab w:val="left" w:pos="2480"/>
          <w:tab w:val="left" w:pos="4260"/>
          <w:tab w:val="left" w:pos="6100"/>
        </w:tabs>
        <w:spacing w:before="0" w:after="0" w:line="240" w:lineRule="auto"/>
        <w:ind w:left="516" w:right="673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w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060" w:h="15320"/>
          <w:pgMar w:top="1440" w:right="1540" w:bottom="280" w:left="740" w:header="720" w:footer="720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9" w:after="0" w:line="240" w:lineRule="exact"/>
        <w:jc w:val="left"/>
        <w:rPr>
          <w:sz w:val="24"/>
          <w:szCs w:val="24"/>
        </w:rPr>
      </w:pPr>
    </w:p>
    <w:p>
      <w:pPr>
        <w:spacing w:before="0" w:after="0" w:line="285" w:lineRule="exact"/>
        <w:ind w:left="119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7"/>
          <w:w w:val="99"/>
          <w:position w:val="0"/>
          <w:sz w:val="21"/>
          <w:szCs w:val="21"/>
        </w:rPr>
        <w:t>三</w:t>
      </w:r>
      <w:r>
        <w:rPr>
          <w:rFonts w:ascii="宋体" w:eastAsia="宋体" w:hAnsi="宋体" w:cs="宋体"/>
          <w:spacing w:val="5"/>
          <w:w w:val="99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7"/>
          <w:w w:val="99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5"/>
          <w:w w:val="99"/>
          <w:position w:val="0"/>
          <w:sz w:val="21"/>
          <w:szCs w:val="21"/>
        </w:rPr>
        <w:t>形</w:t>
      </w:r>
      <w:r>
        <w:rPr>
          <w:rFonts w:ascii="宋体" w:eastAsia="宋体" w:hAnsi="宋体" w:cs="宋体"/>
          <w:spacing w:val="7"/>
          <w:w w:val="99"/>
          <w:position w:val="0"/>
          <w:sz w:val="21"/>
          <w:szCs w:val="21"/>
        </w:rPr>
        <w:t>填</w:t>
      </w:r>
      <w:r>
        <w:rPr>
          <w:rFonts w:ascii="宋体" w:eastAsia="宋体" w:hAnsi="宋体" w:cs="宋体"/>
          <w:spacing w:val="5"/>
          <w:w w:val="99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5"/>
          <w:w w:val="99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2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小题；每小题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3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分，计</w:t>
      </w:r>
      <w:r>
        <w:rPr>
          <w:rFonts w:ascii="宋体" w:eastAsia="宋体" w:hAnsi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4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41" w:after="0" w:line="240" w:lineRule="auto"/>
        <w:ind w:left="237" w:right="334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313" w:lineRule="auto"/>
        <w:ind w:left="234" w:right="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spacing w:before="0" w:after="0" w:line="195" w:lineRule="exact"/>
        <w:ind w:left="234" w:right="15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7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4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3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position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2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1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7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  <w:u w:val="single" w:color="000000"/>
        </w:rPr>
        <w:t>_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0"/>
          <w:w w:val="100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2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电梯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3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s</w:t>
      </w:r>
    </w:p>
    <w:p>
      <w:pPr>
        <w:spacing w:before="89" w:after="0" w:line="240" w:lineRule="auto"/>
        <w:ind w:left="234" w:right="11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TVs,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</w:p>
    <w:p>
      <w:pPr>
        <w:spacing w:before="56" w:after="0" w:line="266" w:lineRule="exact"/>
        <w:ind w:left="234" w:right="1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路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s?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spacing w:before="27" w:after="0" w:line="310" w:lineRule="atLeast"/>
        <w:ind w:left="234" w:right="9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tbl>
      <w:tblPr>
        <w:tblW w:w="0" w:type="auto"/>
        <w:jc w:val="left"/>
        <w:tblInd w:w="19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3"/>
        <w:gridCol w:w="1716"/>
        <w:gridCol w:w="1798"/>
        <w:gridCol w:w="1475"/>
      </w:tblGrid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1608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1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  <w:p>
            <w:pPr>
              <w:spacing w:before="73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st</w:t>
            </w:r>
          </w:p>
          <w:p>
            <w:pPr>
              <w:spacing w:before="75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  <w:p>
            <w:pPr>
              <w:spacing w:before="73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9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  <w:p>
            <w:pPr>
              <w:spacing w:before="73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1" w:after="0" w:line="240" w:lineRule="auto"/>
              <w:ind w:left="31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</w:p>
          <w:p>
            <w:pPr>
              <w:spacing w:before="73" w:after="0" w:line="240" w:lineRule="auto"/>
              <w:ind w:left="31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</w:p>
          <w:p>
            <w:pPr>
              <w:spacing w:before="75" w:after="0" w:line="240" w:lineRule="auto"/>
              <w:ind w:left="29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to</w:t>
            </w:r>
          </w:p>
          <w:p>
            <w:pPr>
              <w:spacing w:before="73" w:after="0" w:line="240" w:lineRule="auto"/>
              <w:ind w:left="31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</w:p>
          <w:p>
            <w:pPr>
              <w:spacing w:before="73" w:after="0" w:line="240" w:lineRule="auto"/>
              <w:ind w:left="36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1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  <w:p>
            <w:pPr>
              <w:spacing w:before="73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  <w:p>
            <w:pPr>
              <w:spacing w:before="75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with</w:t>
            </w:r>
          </w:p>
          <w:p>
            <w:pPr>
              <w:spacing w:before="73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  <w:p>
            <w:pPr>
              <w:spacing w:before="73" w:after="0" w:line="240" w:lineRule="auto"/>
              <w:ind w:left="38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61" w:after="0" w:line="313" w:lineRule="auto"/>
              <w:ind w:left="274" w:right="417" w:firstLine="1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  <w:p>
            <w:pPr>
              <w:spacing w:before="1" w:after="0" w:line="240" w:lineRule="auto"/>
              <w:ind w:left="274" w:right="411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  <w:p>
            <w:pPr>
              <w:spacing w:before="73" w:after="0" w:line="240" w:lineRule="auto"/>
              <w:ind w:left="291" w:right="478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08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ry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40" w:lineRule="auto"/>
              <w:ind w:left="33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to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3" w:after="0" w:line="240" w:lineRule="auto"/>
              <w:ind w:left="291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6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33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43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291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4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1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with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25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4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2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7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17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ts</w:t>
            </w:r>
          </w:p>
          <w:p>
            <w:pPr>
              <w:spacing w:before="61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1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  <w:p>
            <w:pPr>
              <w:spacing w:before="61" w:after="0" w:line="240" w:lineRule="auto"/>
              <w:ind w:left="32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  <w:p>
            <w:pPr>
              <w:spacing w:before="61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291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  <w:p>
            <w:pPr>
              <w:spacing w:before="61" w:after="0" w:line="240" w:lineRule="auto"/>
              <w:ind w:left="31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4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4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291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6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6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3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4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9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33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44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1" w:after="0" w:line="240" w:lineRule="auto"/>
              <w:ind w:left="36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</w:tc>
      </w:tr>
      <w:tr>
        <w:tblPrEx>
          <w:tblW w:w="0" w:type="auto"/>
          <w:jc w:val="left"/>
          <w:tblInd w:w="19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61"/>
          <w:jc w:val="left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36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40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m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9" w:after="0" w:line="240" w:lineRule="auto"/>
              <w:ind w:left="351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D.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</w:p>
        </w:tc>
      </w:tr>
    </w:tbl>
    <w:p>
      <w:pPr>
        <w:spacing w:before="0" w:after="0" w:line="226" w:lineRule="exact"/>
        <w:ind w:left="2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7"/>
          <w:w w:val="99"/>
          <w:sz w:val="21"/>
          <w:szCs w:val="21"/>
        </w:rPr>
        <w:t>四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阅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读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解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小题；每小题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分，计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15" w:after="0" w:line="240" w:lineRule="auto"/>
        <w:ind w:left="23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89" w:after="0" w:line="240" w:lineRule="auto"/>
        <w:ind w:left="4816" w:right="466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99"/>
          <w:sz w:val="21"/>
          <w:szCs w:val="21"/>
        </w:rPr>
        <w:t>A</w:t>
      </w:r>
    </w:p>
    <w:p>
      <w:pPr>
        <w:spacing w:before="0" w:after="0" w:line="266" w:lineRule="exact"/>
        <w:ind w:left="23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99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99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99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6"/>
          <w:w w:val="99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参加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)?</w:t>
      </w:r>
    </w:p>
    <w:p>
      <w:pPr>
        <w:spacing w:after="0" w:line="266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060" w:h="15320"/>
          <w:pgMar w:top="1440" w:right="720" w:bottom="280" w:left="620" w:header="720" w:footer="720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3" w:after="0" w:line="220" w:lineRule="exact"/>
        <w:jc w:val="left"/>
        <w:rPr>
          <w:sz w:val="22"/>
          <w:szCs w:val="22"/>
        </w:rPr>
      </w:pPr>
    </w:p>
    <w:p>
      <w:pPr>
        <w:spacing w:after="0" w:line="220" w:lineRule="exact"/>
        <w:jc w:val="left"/>
        <w:rPr>
          <w:sz w:val="22"/>
          <w:szCs w:val="22"/>
        </w:rPr>
        <w:sectPr>
          <w:pgSz w:w="11060" w:h="15320"/>
          <w:pgMar w:top="1440" w:right="740" w:bottom="280" w:left="740" w:header="720" w:footer="720"/>
          <w:cols w:space="720"/>
        </w:sectPr>
      </w:pPr>
    </w:p>
    <w:p>
      <w:pPr>
        <w:spacing w:before="0" w:after="0" w:line="321" w:lineRule="exact"/>
        <w:ind w:left="266" w:right="1517"/>
        <w:jc w:val="both"/>
        <w:rPr>
          <w:rFonts w:ascii="Arial Black" w:eastAsia="Arial Black" w:hAnsi="Arial Black" w:cs="Arial Black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-9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2"/>
          <w:w w:val="100"/>
          <w:sz w:val="21"/>
          <w:szCs w:val="21"/>
        </w:rPr>
        <w:t>M</w:t>
      </w:r>
      <w:r>
        <w:rPr>
          <w:rFonts w:ascii="Arial Black" w:eastAsia="Arial Black" w:hAnsi="Arial Black" w:cs="Arial Black"/>
          <w:b/>
          <w:bCs/>
          <w:spacing w:val="2"/>
          <w:w w:val="100"/>
          <w:sz w:val="21"/>
          <w:szCs w:val="21"/>
        </w:rPr>
        <w:t>u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sic</w:t>
      </w:r>
      <w:r>
        <w:rPr>
          <w:rFonts w:ascii="Arial Black" w:eastAsia="Arial Black" w:hAnsi="Arial Black" w:cs="Arial Black"/>
          <w:b/>
          <w:bCs/>
          <w:spacing w:val="-10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1"/>
          <w:w w:val="100"/>
          <w:sz w:val="21"/>
          <w:szCs w:val="21"/>
        </w:rPr>
        <w:t>C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lub</w:t>
      </w:r>
    </w:p>
    <w:p>
      <w:pPr>
        <w:spacing w:before="41" w:after="0" w:line="312" w:lineRule="auto"/>
        <w:ind w:left="266" w:right="-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r,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5" w:after="0" w:line="240" w:lineRule="auto"/>
        <w:ind w:left="266" w:right="190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</w:p>
    <w:p>
      <w:pPr>
        <w:spacing w:before="6" w:after="0" w:line="160" w:lineRule="exact"/>
        <w:jc w:val="left"/>
        <w:rPr>
          <w:sz w:val="16"/>
          <w:szCs w:val="16"/>
        </w:rPr>
      </w:pPr>
    </w:p>
    <w:p>
      <w:pPr>
        <w:spacing w:before="0" w:after="0" w:line="240" w:lineRule="auto"/>
        <w:ind w:left="266" w:right="1011"/>
        <w:jc w:val="both"/>
        <w:rPr>
          <w:rFonts w:ascii="Arial Black" w:eastAsia="Arial Black" w:hAnsi="Arial Black" w:cs="Arial Black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Swimming</w:t>
      </w:r>
      <w:r>
        <w:rPr>
          <w:rFonts w:ascii="Arial Black" w:eastAsia="Arial Black" w:hAnsi="Arial Black" w:cs="Arial Black"/>
          <w:b/>
          <w:bCs/>
          <w:spacing w:val="-17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1"/>
          <w:w w:val="100"/>
          <w:sz w:val="21"/>
          <w:szCs w:val="21"/>
        </w:rPr>
        <w:t>C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lub</w:t>
      </w:r>
    </w:p>
    <w:p>
      <w:pPr>
        <w:spacing w:before="41" w:after="0" w:line="307" w:lineRule="auto"/>
        <w:ind w:left="266" w:right="-5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" w:after="0" w:line="237" w:lineRule="exact"/>
        <w:ind w:left="266" w:right="190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8</w:t>
      </w:r>
    </w:p>
    <w:p>
      <w:pPr>
        <w:spacing w:before="0" w:after="0" w:line="305" w:lineRule="exact"/>
        <w:ind w:right="3844"/>
        <w:jc w:val="both"/>
        <w:rPr>
          <w:rFonts w:ascii="Arial Black" w:eastAsia="Arial Black" w:hAnsi="Arial Black" w:cs="Arial Black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Spo</w:t>
      </w:r>
      <w:r>
        <w:rPr>
          <w:rFonts w:ascii="Arial Black" w:eastAsia="Arial Black" w:hAnsi="Arial Black" w:cs="Arial Black"/>
          <w:b/>
          <w:bCs/>
          <w:spacing w:val="-1"/>
          <w:w w:val="100"/>
          <w:sz w:val="21"/>
          <w:szCs w:val="21"/>
        </w:rPr>
        <w:t>r</w:t>
      </w:r>
      <w:r>
        <w:rPr>
          <w:rFonts w:ascii="Arial Black" w:eastAsia="Arial Black" w:hAnsi="Arial Black" w:cs="Arial Black"/>
          <w:b/>
          <w:bCs/>
          <w:spacing w:val="-1"/>
          <w:w w:val="100"/>
          <w:sz w:val="21"/>
          <w:szCs w:val="21"/>
        </w:rPr>
        <w:t>t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s</w:t>
      </w:r>
      <w:r>
        <w:rPr>
          <w:rFonts w:ascii="Arial Black" w:eastAsia="Arial Black" w:hAnsi="Arial Black" w:cs="Arial Black"/>
          <w:b/>
          <w:bCs/>
          <w:spacing w:val="-5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1"/>
          <w:w w:val="100"/>
          <w:sz w:val="21"/>
          <w:szCs w:val="21"/>
        </w:rPr>
        <w:t>C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lub</w:t>
      </w:r>
    </w:p>
    <w:p>
      <w:pPr>
        <w:spacing w:before="43" w:after="0" w:line="313" w:lineRule="auto"/>
        <w:ind w:right="15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0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right="4223"/>
        <w:jc w:val="both"/>
        <w:rPr>
          <w:rFonts w:ascii="Arial Black" w:eastAsia="Arial Black" w:hAnsi="Arial Black" w:cs="Arial Black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3"/>
          <w:w w:val="100"/>
          <w:sz w:val="21"/>
          <w:szCs w:val="21"/>
        </w:rPr>
        <w:t>A</w:t>
      </w:r>
      <w:r>
        <w:rPr>
          <w:rFonts w:ascii="Arial Black" w:eastAsia="Arial Black" w:hAnsi="Arial Black" w:cs="Arial Black"/>
          <w:b/>
          <w:bCs/>
          <w:spacing w:val="6"/>
          <w:w w:val="100"/>
          <w:sz w:val="21"/>
          <w:szCs w:val="21"/>
        </w:rPr>
        <w:t>r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t</w:t>
      </w:r>
      <w:r>
        <w:rPr>
          <w:rFonts w:ascii="Arial Black" w:eastAsia="Arial Black" w:hAnsi="Arial Black" w:cs="Arial Black"/>
          <w:b/>
          <w:bCs/>
          <w:spacing w:val="1"/>
          <w:w w:val="100"/>
          <w:sz w:val="21"/>
          <w:szCs w:val="21"/>
        </w:rPr>
        <w:t xml:space="preserve"> </w:t>
      </w:r>
      <w:r>
        <w:rPr>
          <w:rFonts w:ascii="Arial Black" w:eastAsia="Arial Black" w:hAnsi="Arial Black" w:cs="Arial Black"/>
          <w:b/>
          <w:bCs/>
          <w:spacing w:val="1"/>
          <w:w w:val="100"/>
          <w:sz w:val="21"/>
          <w:szCs w:val="21"/>
        </w:rPr>
        <w:t>C</w:t>
      </w:r>
      <w:r>
        <w:rPr>
          <w:rFonts w:ascii="Arial Black" w:eastAsia="Arial Black" w:hAnsi="Arial Black" w:cs="Arial Black"/>
          <w:b/>
          <w:bCs/>
          <w:spacing w:val="0"/>
          <w:w w:val="100"/>
          <w:sz w:val="21"/>
          <w:szCs w:val="21"/>
        </w:rPr>
        <w:t>lub</w:t>
      </w:r>
    </w:p>
    <w:p>
      <w:pPr>
        <w:spacing w:before="41" w:after="0" w:line="307" w:lineRule="auto"/>
        <w:ind w:right="15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Qi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t?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8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98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98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9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98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9" w:after="0" w:line="237" w:lineRule="exact"/>
        <w:ind w:right="430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8</w:t>
      </w:r>
    </w:p>
    <w:p>
      <w:pPr>
        <w:spacing w:after="0" w:line="237" w:lineRule="exact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060" w:h="15320"/>
          <w:pgMar w:top="1440" w:right="740" w:bottom="280" w:left="740" w:header="720" w:footer="720"/>
          <w:cols w:num="2" w:space="720" w:equalWidth="0">
            <w:col w:w="3399" w:space="651"/>
            <w:col w:w="5530"/>
          </w:cols>
        </w:sectPr>
      </w:pPr>
    </w:p>
    <w:p>
      <w:pPr>
        <w:spacing w:before="15" w:after="0" w:line="220" w:lineRule="exact"/>
        <w:jc w:val="left"/>
        <w:rPr>
          <w:sz w:val="22"/>
          <w:szCs w:val="22"/>
        </w:rPr>
      </w:pPr>
    </w:p>
    <w:p>
      <w:pPr>
        <w:tabs>
          <w:tab w:val="left" w:pos="2720"/>
        </w:tabs>
        <w:spacing w:before="32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32" style="height:189.33pt;margin-left:42.03pt;margin-top:-195.05pt;mso-position-horizontal-relative:page;position:absolute;width:171.13pt;z-index:-251653120" coordorigin="841,-3901" coordsize="3423,3787">
            <v:group id="_x0000_s1033" style="height:1731;left:843;position:absolute;top:-3898;width:3417" coordorigin="843,-3898" coordsize="3417,1731">
              <v:shape id="_x0000_s1034" style="height:1731;left:843;position:absolute;top:-3898;width:3417" coordorigin="843,-3898" coordsize="3417,1731" path="m4260,-2167l843,-2167,843,-3898,4260,-3898,4260,-3891,858,-3891,851,-3883,858,-3883,858,-2182,851,-2182,858,-2175,4260,-2175,4260,-2167xe" filled="t" fillcolor="black" stroked="f">
                <v:path arrowok="t"/>
              </v:shape>
              <v:shape id="_x0000_s1035" style="height:1731;left:843;position:absolute;top:-3898;width:3417" coordorigin="843,-3898" coordsize="3417,1731" path="m858,-3883l851,-3883,858,-3891,858,-3883xe" filled="t" fillcolor="black" stroked="f">
                <v:path arrowok="t"/>
              </v:shape>
              <v:shape id="_x0000_s1036" style="height:1731;left:843;position:absolute;top:-3898;width:3417" coordorigin="843,-3898" coordsize="3417,1731" path="m4245,-3883l858,-3883,858,-3891,4245,-3891,4245,-3883xe" filled="t" fillcolor="black" stroked="f">
                <v:path arrowok="t"/>
              </v:shape>
              <v:shape id="_x0000_s1037" style="height:1731;left:843;position:absolute;top:-3898;width:3417" coordorigin="843,-3898" coordsize="3417,1731" path="m4245,-2175l4245,-3891,4253,-3883,4260,-3883,4260,-2182,4253,-2182,4245,-2175xe" filled="t" fillcolor="black" stroked="f">
                <v:path arrowok="t"/>
              </v:shape>
              <v:shape id="_x0000_s1038" style="height:1731;left:843;position:absolute;top:-3898;width:3417" coordorigin="843,-3898" coordsize="3417,1731" path="m4260,-3883l4253,-3883,4245,-3891,4260,-3891,4260,-3883xe" filled="t" fillcolor="black" stroked="f">
                <v:path arrowok="t"/>
              </v:shape>
              <v:shape id="_x0000_s1039" style="height:1731;left:843;position:absolute;top:-3898;width:3417" coordorigin="843,-3898" coordsize="3417,1731" path="m858,-2175l851,-2182,858,-2182,858,-2175xe" filled="t" fillcolor="black" stroked="f">
                <v:path arrowok="t"/>
              </v:shape>
              <v:shape id="_x0000_s1040" style="height:1731;left:843;position:absolute;top:-3898;width:3417" coordorigin="843,-3898" coordsize="3417,1731" path="m4245,-2175l858,-2175,858,-2182,4245,-2182,4245,-2175xe" filled="t" fillcolor="black" stroked="f">
                <v:path arrowok="t"/>
              </v:shape>
              <v:shape id="_x0000_s1041" style="height:1731;left:843;position:absolute;top:-3898;width:3417" coordorigin="843,-3898" coordsize="3417,1731" path="m4260,-2175l4245,-2175,4253,-2182,4260,-2182,4260,-2175xe" filled="t" fillcolor="black" stroked="f">
                <v:path arrowok="t"/>
              </v:shape>
              <v:shape id="_x0000_s1042" type="#_x0000_t75" style="height:1560;left:854;position:absolute;top:-3817;width:3391">
                <v:imagedata r:id="rId7" o:title=""/>
              </v:shape>
            </v:group>
            <v:group id="_x0000_s1043" style="height:2043;left:843;position:absolute;top:-2160;width:3417" coordorigin="843,-2160" coordsize="3417,2043">
              <v:shape id="_x0000_s1044" style="height:2043;left:843;position:absolute;top:-2160;width:3417" coordorigin="843,-2160" coordsize="3417,2043" path="m4260,-117l843,-117,843,-2160,4260,-2160,4260,-2153,858,-2153,851,-2145,858,-2145,858,-132,851,-132,858,-125,4260,-125,4260,-117xe" filled="t" fillcolor="black" stroked="f">
                <v:path arrowok="t"/>
              </v:shape>
              <v:shape id="_x0000_s1045" style="height:2043;left:843;position:absolute;top:-2160;width:3417" coordorigin="843,-2160" coordsize="3417,2043" path="m858,-2145l851,-2145,858,-2153,858,-2145xe" filled="t" fillcolor="black" stroked="f">
                <v:path arrowok="t"/>
              </v:shape>
              <v:shape id="_x0000_s1046" style="height:2043;left:843;position:absolute;top:-2160;width:3417" coordorigin="843,-2160" coordsize="3417,2043" path="m4245,-2145l858,-2145,858,-2153,4245,-2153,4245,-2145xe" filled="t" fillcolor="black" stroked="f">
                <v:path arrowok="t"/>
              </v:shape>
              <v:shape id="_x0000_s1047" style="height:2043;left:843;position:absolute;top:-2160;width:3417" coordorigin="843,-2160" coordsize="3417,2043" path="m4245,-125l4245,-2153,4253,-2145,4260,-2145,4260,-132,4253,-132,4245,-125xe" filled="t" fillcolor="black" stroked="f">
                <v:path arrowok="t"/>
              </v:shape>
              <v:shape id="_x0000_s1048" style="height:2043;left:843;position:absolute;top:-2160;width:3417" coordorigin="843,-2160" coordsize="3417,2043" path="m4260,-2145l4253,-2145,4245,-2153,4260,-2153,4260,-2145xe" filled="t" fillcolor="black" stroked="f">
                <v:path arrowok="t"/>
              </v:shape>
              <v:shape id="_x0000_s1049" style="height:2043;left:843;position:absolute;top:-2160;width:3417" coordorigin="843,-2160" coordsize="3417,2043" path="m858,-125l851,-132,858,-132,858,-125xe" filled="t" fillcolor="black" stroked="f">
                <v:path arrowok="t"/>
              </v:shape>
              <v:shape id="_x0000_s1050" style="height:2043;left:843;position:absolute;top:-2160;width:3417" coordorigin="843,-2160" coordsize="3417,2043" path="m4245,-125l858,-125,858,-132,4245,-132,4245,-125xe" filled="t" fillcolor="black" stroked="f">
                <v:path arrowok="t"/>
              </v:shape>
              <v:shape id="_x0000_s1051" style="height:2043;left:843;position:absolute;top:-2160;width:3417" coordorigin="843,-2160" coordsize="3417,2043" path="m4260,-125l4245,-125,4253,-132,4260,-132,4260,-125xe" filled="t" fillcolor="black" stroked="f">
                <v:path arrowok="t"/>
              </v:shape>
              <v:shape id="_x0000_s1052" type="#_x0000_t75" style="height:1874;left:854;position:absolute;top:-2077;width:3391">
                <v:imagedata r:id="rId8" o:title=""/>
              </v:shape>
            </v:group>
          </v:group>
        </w:pict>
      </w:r>
      <w:r>
        <w:pict>
          <v:group id="_x0000_s1053" style="height:190.3pt;margin-left:230.68pt;margin-top:-196.16pt;mso-position-horizontal-relative:page;position:absolute;width:209.5pt;z-index:-251652096" coordorigin="4614,-3923" coordsize="4190,3806">
            <v:group id="_x0000_s1054" style="height:1731;left:4624;position:absolute;top:-3913;width:4170" coordorigin="4624,-3913" coordsize="4170,1731">
              <v:shape id="_x0000_s1055" style="height:1731;left:4624;position:absolute;top:-3913;width:4170" coordorigin="4624,-3913" coordsize="4170,1731" path="m8794,-2182l4624,-2182,4624,-3913,8794,-3913,8794,-3906,4639,-3906,4631,-3898,4639,-3898,4639,-2197,4631,-2197,4639,-2190,8794,-2190,8794,-2182xe" filled="t" fillcolor="black" stroked="f">
                <v:path arrowok="t"/>
              </v:shape>
              <v:shape id="_x0000_s1056" style="height:1731;left:4624;position:absolute;top:-3913;width:4170" coordorigin="4624,-3913" coordsize="4170,1731" path="m4639,-3898l4631,-3898,4639,-3906,4639,-3898xe" filled="t" fillcolor="black" stroked="f">
                <v:path arrowok="t"/>
              </v:shape>
              <v:shape id="_x0000_s1057" style="height:1731;left:4624;position:absolute;top:-3913;width:4170" coordorigin="4624,-3913" coordsize="4170,1731" path="m8779,-3898l4639,-3898,4639,-3906,8779,-3906,8779,-3898xe" filled="t" fillcolor="black" stroked="f">
                <v:path arrowok="t"/>
              </v:shape>
              <v:shape id="_x0000_s1058" style="height:1731;left:4624;position:absolute;top:-3913;width:4170" coordorigin="4624,-3913" coordsize="4170,1731" path="m8779,-2190l8779,-3906,8786,-3898,8794,-3898,8794,-2197,8786,-2197,8779,-2190xe" filled="t" fillcolor="black" stroked="f">
                <v:path arrowok="t"/>
              </v:shape>
              <v:shape id="_x0000_s1059" style="height:1731;left:4624;position:absolute;top:-3913;width:4170" coordorigin="4624,-3913" coordsize="4170,1731" path="m8794,-3898l8786,-3898,8779,-3906,8794,-3906,8794,-3898xe" filled="t" fillcolor="black" stroked="f">
                <v:path arrowok="t"/>
              </v:shape>
              <v:shape id="_x0000_s1060" style="height:1731;left:4624;position:absolute;top:-3913;width:4170" coordorigin="4624,-3913" coordsize="4170,1731" path="m4639,-2190l4631,-2197,4639,-2197,4639,-2190xe" filled="t" fillcolor="black" stroked="f">
                <v:path arrowok="t"/>
              </v:shape>
              <v:shape id="_x0000_s1061" style="height:1731;left:4624;position:absolute;top:-3913;width:4170" coordorigin="4624,-3913" coordsize="4170,1731" path="m8779,-2190l4639,-2190,4639,-2197,8779,-2197,8779,-2190xe" filled="t" fillcolor="black" stroked="f">
                <v:path arrowok="t"/>
              </v:shape>
              <v:shape id="_x0000_s1062" style="height:1731;left:4624;position:absolute;top:-3913;width:4170" coordorigin="4624,-3913" coordsize="4170,1731" path="m8794,-2190l8779,-2190,8786,-2197,8794,-2197,8794,-2190xe" filled="t" fillcolor="black" stroked="f">
                <v:path arrowok="t"/>
              </v:shape>
              <v:shape id="_x0000_s1063" type="#_x0000_t75" style="height:1560;left:4634;position:absolute;top:-3834;width:4154">
                <v:imagedata r:id="rId9" o:title=""/>
              </v:shape>
            </v:group>
            <v:group id="_x0000_s1064" style="height:2043;left:4634;position:absolute;top:-2160;width:4170" coordorigin="4634,-2160" coordsize="4170,2043">
              <v:shape id="_x0000_s1065" style="height:2043;left:4634;position:absolute;top:-2160;width:4170" coordorigin="4634,-2160" coordsize="4170,2043" path="m8804,-117l4634,-117,4634,-2160,8804,-2160,8804,-2153,4649,-2153,4641,-2145,4649,-2145,4649,-132,4641,-132,4649,-125,8804,-125,8804,-117xe" filled="t" fillcolor="black" stroked="f">
                <v:path arrowok="t"/>
              </v:shape>
              <v:shape id="_x0000_s1066" style="height:2043;left:4634;position:absolute;top:-2160;width:4170" coordorigin="4634,-2160" coordsize="4170,2043" path="m4649,-2145l4641,-2145,4649,-2153,4649,-2145xe" filled="t" fillcolor="black" stroked="f">
                <v:path arrowok="t"/>
              </v:shape>
              <v:shape id="_x0000_s1067" style="height:2043;left:4634;position:absolute;top:-2160;width:4170" coordorigin="4634,-2160" coordsize="4170,2043" path="m8789,-2145l4649,-2145,4649,-2153,8789,-2153,8789,-2145xe" filled="t" fillcolor="black" stroked="f">
                <v:path arrowok="t"/>
              </v:shape>
              <v:shape id="_x0000_s1068" style="height:2043;left:4634;position:absolute;top:-2160;width:4170" coordorigin="4634,-2160" coordsize="4170,2043" path="m8789,-125l8789,-2153,8796,-2145,8804,-2145,8804,-132,8796,-132,8789,-125xe" filled="t" fillcolor="black" stroked="f">
                <v:path arrowok="t"/>
              </v:shape>
              <v:shape id="_x0000_s1069" style="height:2043;left:4634;position:absolute;top:-2160;width:4170" coordorigin="4634,-2160" coordsize="4170,2043" path="m8804,-2145l8796,-2145,8789,-2153,8804,-2153,8804,-2145xe" filled="t" fillcolor="black" stroked="f">
                <v:path arrowok="t"/>
              </v:shape>
              <v:shape id="_x0000_s1070" style="height:2043;left:4634;position:absolute;top:-2160;width:4170" coordorigin="4634,-2160" coordsize="4170,2043" path="m4649,-125l4641,-132,4649,-132,4649,-125xe" filled="t" fillcolor="black" stroked="f">
                <v:path arrowok="t"/>
              </v:shape>
              <v:shape id="_x0000_s1071" style="height:2043;left:4634;position:absolute;top:-2160;width:4170" coordorigin="4634,-2160" coordsize="4170,2043" path="m8789,-125l4649,-125,4649,-132,8789,-132,8789,-125xe" filled="t" fillcolor="black" stroked="f">
                <v:path arrowok="t"/>
              </v:shape>
              <v:shape id="_x0000_s1072" style="height:2043;left:4634;position:absolute;top:-2160;width:4170" coordorigin="4634,-2160" coordsize="4170,2043" path="m8804,-125l8789,-125,8796,-132,8804,-132,8804,-125xe" filled="t" fillcolor="black" stroked="f">
                <v:path arrowok="t"/>
              </v:shape>
              <v:shape id="_x0000_s1073" type="#_x0000_t75" style="height:1874;left:4634;position:absolute;top:-2077;width:4154">
                <v:imagedata r:id="rId10" o:title="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200"/>
          <w:tab w:val="left" w:pos="3900"/>
          <w:tab w:val="left" w:pos="5580"/>
        </w:tabs>
        <w:spacing w:before="0" w:after="0" w:line="307" w:lineRule="exact"/>
        <w:ind w:left="431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4"/>
          <w:szCs w:val="24"/>
        </w:rPr>
        <w:t>①</w:t>
        <w:tab/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4"/>
          <w:szCs w:val="24"/>
        </w:rPr>
        <w:t>②</w:t>
        <w:tab/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4"/>
          <w:szCs w:val="24"/>
        </w:rPr>
        <w:t>③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4"/>
          <w:szCs w:val="24"/>
        </w:rPr>
        <w:t>④</w:t>
      </w:r>
    </w:p>
    <w:p>
      <w:pPr>
        <w:tabs>
          <w:tab w:val="left" w:pos="5520"/>
        </w:tabs>
        <w:spacing w:before="0" w:after="0" w:line="283" w:lineRule="exact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划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单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词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tis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tabs>
          <w:tab w:val="left" w:pos="2180"/>
          <w:tab w:val="left" w:pos="3860"/>
          <w:tab w:val="left" w:pos="5480"/>
        </w:tabs>
        <w:spacing w:before="0" w:after="0" w:line="295" w:lineRule="exact"/>
        <w:ind w:left="395" w:right="3046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艺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运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音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唱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家</w:t>
      </w:r>
    </w:p>
    <w:p>
      <w:pPr>
        <w:tabs>
          <w:tab w:val="left" w:pos="4840"/>
        </w:tabs>
        <w:spacing w:before="92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200"/>
          <w:tab w:val="left" w:pos="3900"/>
          <w:tab w:val="left" w:pos="5580"/>
        </w:tabs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</w:p>
    <w:p>
      <w:pPr>
        <w:spacing w:before="73" w:after="0" w:line="240" w:lineRule="auto"/>
        <w:ind w:left="4704" w:right="464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99"/>
          <w:sz w:val="21"/>
          <w:szCs w:val="21"/>
        </w:rPr>
        <w:t>B</w:t>
      </w:r>
    </w:p>
    <w:p>
      <w:pPr>
        <w:spacing w:before="0" w:after="0" w:line="266" w:lineRule="exact"/>
        <w:ind w:left="603" w:right="25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助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听</w:t>
      </w:r>
      <w:r>
        <w:rPr>
          <w:rFonts w:ascii="宋体" w:eastAsia="宋体" w:hAnsi="宋体" w:cs="宋体"/>
          <w:spacing w:val="7"/>
          <w:w w:val="100"/>
          <w:position w:val="0"/>
          <w:sz w:val="21"/>
          <w:szCs w:val="21"/>
        </w:rPr>
        <w:t>器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99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e</w:t>
      </w:r>
    </w:p>
    <w:p>
      <w:pPr>
        <w:spacing w:before="12" w:after="0" w:line="288" w:lineRule="exact"/>
        <w:ind w:left="114" w:right="8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irts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语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酷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spacing w:before="94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3" w:after="0" w:line="312" w:lineRule="auto"/>
        <w:ind w:left="114" w:right="47" w:firstLine="52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t’s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spacing w:before="5" w:after="0" w:line="298" w:lineRule="auto"/>
        <w:ind w:left="114" w:right="15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w,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r?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19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r?</w:t>
      </w:r>
    </w:p>
    <w:p>
      <w:pPr>
        <w:tabs>
          <w:tab w:val="left" w:pos="2620"/>
          <w:tab w:val="left" w:pos="4320"/>
          <w:tab w:val="left" w:pos="6840"/>
        </w:tabs>
        <w:spacing w:before="73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s?</w:t>
      </w:r>
    </w:p>
    <w:p>
      <w:pPr>
        <w:tabs>
          <w:tab w:val="left" w:pos="4320"/>
        </w:tabs>
        <w:spacing w:before="73" w:after="0" w:line="300" w:lineRule="auto"/>
        <w:ind w:left="326" w:right="134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tty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4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r?</w:t>
      </w:r>
    </w:p>
    <w:p>
      <w:pPr>
        <w:tabs>
          <w:tab w:val="left" w:pos="4320"/>
        </w:tabs>
        <w:spacing w:before="73" w:after="0" w:line="314" w:lineRule="auto"/>
        <w:ind w:left="326" w:right="2829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</w:p>
    <w:p>
      <w:pPr>
        <w:spacing w:before="0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r?</w:t>
      </w:r>
    </w:p>
    <w:p>
      <w:pPr>
        <w:tabs>
          <w:tab w:val="left" w:pos="2200"/>
          <w:tab w:val="left" w:pos="4320"/>
          <w:tab w:val="left" w:pos="6420"/>
        </w:tabs>
        <w:spacing w:before="58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3" w:after="0" w:line="240" w:lineRule="auto"/>
        <w:ind w:left="4704" w:right="463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99"/>
          <w:sz w:val="21"/>
          <w:szCs w:val="21"/>
        </w:rPr>
        <w:t>C</w:t>
      </w:r>
    </w:p>
    <w:p>
      <w:pPr>
        <w:spacing w:before="0" w:after="0" w:line="266" w:lineRule="exact"/>
        <w:ind w:left="498" w:right="9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99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99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5"/>
          <w:w w:val="99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葡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干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3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3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3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-33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3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99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2"/>
          <w:w w:val="99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99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t</w:t>
      </w:r>
    </w:p>
    <w:p>
      <w:pPr>
        <w:spacing w:before="97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060" w:h="15320"/>
          <w:pgMar w:top="1440" w:right="740" w:bottom="280" w:left="740" w:header="720" w:footer="720"/>
          <w:cols w:space="720"/>
        </w:sectPr>
      </w:pPr>
    </w:p>
    <w:p>
      <w:pPr>
        <w:spacing w:before="2" w:after="0" w:line="280" w:lineRule="exact"/>
        <w:jc w:val="left"/>
        <w:rPr>
          <w:sz w:val="28"/>
          <w:szCs w:val="28"/>
        </w:rPr>
      </w:pPr>
    </w:p>
    <w:p>
      <w:pPr>
        <w:spacing w:before="0" w:after="0" w:line="285" w:lineRule="exact"/>
        <w:ind w:left="53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99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s?</w:t>
      </w:r>
      <w:r>
        <w:rPr>
          <w:rFonts w:ascii="Times New Roman" w:eastAsia="Times New Roman" w:hAnsi="Times New Roman" w:cs="Times New Roman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Dr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3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晒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干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</w:p>
    <w:p>
      <w:pPr>
        <w:spacing w:before="75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76" w:lineRule="exact"/>
        <w:ind w:left="500" w:right="346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99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99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碉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堡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)”</w:t>
      </w:r>
      <w:r>
        <w:rPr>
          <w:rFonts w:ascii="Times New Roman" w:eastAsia="Times New Roman" w:hAnsi="Times New Roman" w:cs="Times New Roman"/>
          <w:spacing w:val="-7"/>
          <w:w w:val="99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99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.</w:t>
      </w:r>
    </w:p>
    <w:p>
      <w:pPr>
        <w:spacing w:before="4" w:after="0" w:line="100" w:lineRule="exact"/>
        <w:jc w:val="left"/>
        <w:rPr>
          <w:sz w:val="10"/>
          <w:szCs w:val="10"/>
        </w:rPr>
      </w:pPr>
    </w:p>
    <w:p>
      <w:pPr>
        <w:spacing w:before="0" w:after="0" w:line="298" w:lineRule="auto"/>
        <w:ind w:left="114" w:right="10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ild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9" w:after="0" w:line="314" w:lineRule="auto"/>
        <w:ind w:left="114" w:right="5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  <w:u w:val="single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2" w:after="0" w:line="305" w:lineRule="auto"/>
        <w:ind w:left="114" w:right="6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</w:p>
    <w:p>
      <w:pPr>
        <w:spacing w:before="0" w:after="0" w:line="237" w:lineRule="exact"/>
        <w:ind w:left="53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74" type="#_x0000_t75" style="height:1.56pt;margin-left:146.76pt;margin-top:8.56pt;mso-position-horizontal-relative:page;position:absolute;width:1.56pt;z-index:-251651072">
            <v:imagedata r:id="rId11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r(</w:t>
      </w:r>
      <w:r>
        <w:rPr>
          <w:rFonts w:ascii="Times New Roman" w:eastAsia="Times New Roman" w:hAnsi="Times New Roman" w:cs="Times New Roman"/>
          <w:spacing w:val="-3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帝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</w:p>
    <w:p>
      <w:pPr>
        <w:spacing w:before="92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</w:p>
    <w:p>
      <w:pPr>
        <w:tabs>
          <w:tab w:val="left" w:pos="4260"/>
        </w:tabs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320"/>
        </w:tabs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4320"/>
        </w:tabs>
        <w:spacing w:before="58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440"/>
        </w:tabs>
        <w:spacing w:before="75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s”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520"/>
        </w:tabs>
        <w:spacing w:before="75" w:after="0" w:line="298" w:lineRule="auto"/>
        <w:ind w:left="431" w:right="56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8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98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7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’re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6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-6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3" w:after="0" w:line="240" w:lineRule="auto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73" w:after="0" w:line="314" w:lineRule="auto"/>
        <w:ind w:left="431" w:right="321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0" w:after="0" w:line="227" w:lineRule="exact"/>
        <w:ind w:left="43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3" w:after="0" w:line="240" w:lineRule="auto"/>
        <w:ind w:left="4696" w:right="4721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99"/>
          <w:sz w:val="21"/>
          <w:szCs w:val="21"/>
        </w:rPr>
        <w:t>D</w:t>
      </w:r>
    </w:p>
    <w:p>
      <w:pPr>
        <w:spacing w:before="60" w:after="0" w:line="264" w:lineRule="exact"/>
        <w:ind w:left="114" w:right="221" w:firstLine="21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’s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93" w:lineRule="exact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3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怕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音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</w:p>
    <w:p>
      <w:pPr>
        <w:spacing w:before="89" w:after="0" w:line="307" w:lineRule="auto"/>
        <w:ind w:left="114" w:right="399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2" w:after="0" w:line="312" w:lineRule="auto"/>
        <w:ind w:left="114" w:right="473" w:firstLine="21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0" w:after="0" w:line="232" w:lineRule="exact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380"/>
        </w:tabs>
        <w:spacing w:before="73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360"/>
        </w:tabs>
        <w:spacing w:before="73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5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340"/>
        </w:tabs>
        <w:spacing w:before="73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400"/>
        </w:tabs>
        <w:spacing w:before="58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r’s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060" w:h="15320"/>
          <w:pgMar w:top="1440" w:right="660" w:bottom="280" w:left="740" w:header="720" w:footer="720"/>
          <w:cols w:space="720"/>
        </w:sectPr>
      </w:pP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2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460"/>
          <w:tab w:val="left" w:pos="4420"/>
        </w:tabs>
        <w:spacing w:before="73" w:after="0" w:line="312" w:lineRule="auto"/>
        <w:ind w:left="326" w:right="217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20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r.</w:t>
      </w:r>
    </w:p>
    <w:p>
      <w:pPr>
        <w:tabs>
          <w:tab w:val="left" w:pos="4780"/>
        </w:tabs>
        <w:spacing w:before="5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080"/>
        </w:tabs>
        <w:spacing w:before="58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</w:p>
    <w:p>
      <w:pPr>
        <w:tabs>
          <w:tab w:val="left" w:pos="3100"/>
        </w:tabs>
        <w:spacing w:before="44" w:after="0" w:line="240" w:lineRule="auto"/>
        <w:ind w:left="326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</w:p>
    <w:p>
      <w:pPr>
        <w:spacing w:before="12" w:after="0" w:line="207" w:lineRule="auto"/>
        <w:ind w:left="114" w:right="2354" w:firstLine="340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</w:rPr>
        <w:t>第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Ⅱ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卷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非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选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-31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3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五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汇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小题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思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词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tabs>
          <w:tab w:val="left" w:pos="3220"/>
        </w:tabs>
        <w:spacing w:before="0" w:after="0" w:line="306" w:lineRule="exact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8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员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</w:p>
    <w:p>
      <w:pPr>
        <w:tabs>
          <w:tab w:val="left" w:pos="2020"/>
        </w:tabs>
        <w:spacing w:before="0" w:after="0" w:line="298" w:lineRule="exact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9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实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tabs>
          <w:tab w:val="left" w:pos="3280"/>
        </w:tabs>
        <w:spacing w:before="0" w:after="0" w:line="298" w:lineRule="exact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真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真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tabs>
          <w:tab w:val="left" w:pos="4280"/>
        </w:tabs>
        <w:spacing w:before="0" w:after="0" w:line="281" w:lineRule="exact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地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理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tabs>
          <w:tab w:val="left" w:pos="4660"/>
        </w:tabs>
        <w:spacing w:before="0" w:after="0" w:line="298" w:lineRule="exact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现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代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spacing w:before="4" w:after="0" w:line="100" w:lineRule="exact"/>
        <w:jc w:val="left"/>
        <w:rPr>
          <w:sz w:val="10"/>
          <w:szCs w:val="10"/>
        </w:rPr>
      </w:pPr>
    </w:p>
    <w:p>
      <w:pPr>
        <w:tabs>
          <w:tab w:val="left" w:pos="5200"/>
        </w:tabs>
        <w:spacing w:before="0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).</w:t>
      </w:r>
    </w:p>
    <w:p>
      <w:pPr>
        <w:tabs>
          <w:tab w:val="left" w:pos="3900"/>
        </w:tabs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060"/>
        </w:tabs>
        <w:spacing w:before="73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380"/>
        </w:tabs>
        <w:spacing w:before="58" w:after="0" w:line="240" w:lineRule="auto"/>
        <w:ind w:left="1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t)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" w:after="0" w:line="100" w:lineRule="exact"/>
        <w:jc w:val="left"/>
        <w:rPr>
          <w:sz w:val="10"/>
          <w:szCs w:val="10"/>
        </w:rPr>
      </w:pPr>
    </w:p>
    <w:p>
      <w:pPr>
        <w:tabs>
          <w:tab w:val="left" w:pos="2420"/>
        </w:tabs>
        <w:spacing w:before="0" w:after="0" w:line="199" w:lineRule="auto"/>
        <w:ind w:left="117" w:right="471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(swi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)Cl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六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任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务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型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空；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空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-4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词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81" w:after="0" w:line="286" w:lineRule="exact"/>
        <w:ind w:left="114" w:right="14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习惯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).</w:t>
      </w:r>
    </w:p>
    <w:p>
      <w:pPr>
        <w:spacing w:before="78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Pl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</w:t>
      </w:r>
    </w:p>
    <w:p>
      <w:pPr>
        <w:spacing w:before="75" w:after="0" w:line="312" w:lineRule="auto"/>
        <w:ind w:left="114" w:right="14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b/>
          <w:bCs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k</w:t>
      </w:r>
    </w:p>
    <w:p>
      <w:pPr>
        <w:spacing w:before="61" w:after="0" w:line="310" w:lineRule="auto"/>
        <w:ind w:left="114" w:right="169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0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b/>
          <w:bCs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</w:t>
      </w:r>
    </w:p>
    <w:p>
      <w:pPr>
        <w:spacing w:before="0" w:after="0" w:line="264" w:lineRule="exact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舒</w:t>
      </w:r>
      <w:r>
        <w:rPr>
          <w:rFonts w:ascii="宋体" w:eastAsia="宋体" w:hAnsi="宋体" w:cs="宋体"/>
          <w:spacing w:val="5"/>
          <w:w w:val="100"/>
          <w:position w:val="0"/>
          <w:sz w:val="21"/>
          <w:szCs w:val="21"/>
        </w:rPr>
        <w:t>服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</w:p>
    <w:p>
      <w:pPr>
        <w:spacing w:before="89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isi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sic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68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b/>
          <w:bCs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b/>
          <w:bCs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y</w:t>
      </w:r>
    </w:p>
    <w:p>
      <w:pPr>
        <w:spacing w:before="0" w:after="0" w:line="300" w:lineRule="exact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9"/>
          <w:w w:val="99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spacing w:before="89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5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Bl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it</w:t>
      </w:r>
    </w:p>
    <w:p>
      <w:pPr>
        <w:spacing w:before="0" w:after="0" w:line="264" w:lineRule="exact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博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客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2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</w:p>
    <w:p>
      <w:pPr>
        <w:spacing w:before="12" w:after="0" w:line="288" w:lineRule="exact"/>
        <w:ind w:left="114" w:right="5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创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建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免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费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议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).</w:t>
      </w:r>
    </w:p>
    <w:p>
      <w:pPr>
        <w:spacing w:after="0" w:line="288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060" w:h="15320"/>
          <w:pgMar w:top="1440" w:right="660" w:bottom="280" w:left="740" w:header="720" w:footer="720"/>
          <w:cols w:space="720"/>
        </w:sectPr>
      </w:pP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tbl>
      <w:tblPr>
        <w:tblW w:w="0" w:type="auto"/>
        <w:jc w:val="left"/>
        <w:tblInd w:w="6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98"/>
        <w:gridCol w:w="5888"/>
      </w:tblGrid>
      <w:tr>
        <w:tblPrEx>
          <w:tblW w:w="0" w:type="auto"/>
          <w:jc w:val="left"/>
          <w:tblInd w:w="67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5"/>
          <w:jc w:val="left"/>
        </w:trPr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spacing w:before="0" w:after="0" w:line="264" w:lineRule="exact"/>
              <w:ind w:left="105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100"/>
                <w:position w:val="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position w:val="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position w:val="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position w:val="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position w:val="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position w:val="0"/>
                <w:sz w:val="21"/>
                <w:szCs w:val="21"/>
              </w:rPr>
              <w:t>(</w:t>
            </w:r>
            <w:r>
              <w:rPr>
                <w:rFonts w:ascii="宋体" w:eastAsia="宋体" w:hAnsi="宋体" w:cs="宋体"/>
                <w:spacing w:val="-3"/>
                <w:w w:val="100"/>
                <w:position w:val="0"/>
                <w:sz w:val="21"/>
                <w:szCs w:val="21"/>
              </w:rPr>
              <w:t>标</w:t>
            </w:r>
            <w:r>
              <w:rPr>
                <w:rFonts w:ascii="宋体" w:eastAsia="宋体" w:hAnsi="宋体" w:cs="宋体"/>
                <w:spacing w:val="-3"/>
                <w:w w:val="100"/>
                <w:position w:val="0"/>
                <w:sz w:val="21"/>
                <w:szCs w:val="21"/>
              </w:rPr>
              <w:t>题</w:t>
            </w:r>
            <w:r>
              <w:rPr>
                <w:rFonts w:ascii="宋体" w:eastAsia="宋体" w:hAnsi="宋体" w:cs="宋体"/>
                <w:spacing w:val="0"/>
                <w:w w:val="100"/>
                <w:position w:val="0"/>
                <w:sz w:val="21"/>
                <w:szCs w:val="21"/>
              </w:rPr>
              <w:t>）</w:t>
            </w:r>
          </w:p>
        </w:tc>
        <w:tc>
          <w:tcPr>
            <w:tcW w:w="5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tabs>
                <w:tab w:val="left" w:pos="820"/>
              </w:tabs>
              <w:spacing w:before="39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6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</w:tr>
      <w:tr>
        <w:tblPrEx>
          <w:tblW w:w="0" w:type="auto"/>
          <w:jc w:val="left"/>
          <w:tblInd w:w="67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45"/>
          <w:jc w:val="left"/>
        </w:trPr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spacing w:before="10" w:after="0" w:line="180" w:lineRule="exact"/>
              <w:jc w:val="left"/>
              <w:rPr>
                <w:sz w:val="18"/>
                <w:szCs w:val="18"/>
              </w:rPr>
            </w:pP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5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tabs>
                <w:tab w:val="left" w:pos="3420"/>
              </w:tabs>
              <w:spacing w:before="43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3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4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4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5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5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6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</w:p>
          <w:p>
            <w:pPr>
              <w:tabs>
                <w:tab w:val="left" w:pos="980"/>
              </w:tabs>
              <w:spacing w:before="70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67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6"/>
          <w:jc w:val="left"/>
        </w:trPr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tabs>
                <w:tab w:val="left" w:pos="980"/>
              </w:tabs>
              <w:spacing w:before="25" w:after="0" w:line="240" w:lineRule="auto"/>
              <w:ind w:left="1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9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</w:tc>
        <w:tc>
          <w:tcPr>
            <w:tcW w:w="5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spacing w:before="27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67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1"/>
          <w:jc w:val="left"/>
        </w:trPr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spacing w:before="1" w:after="0" w:line="190" w:lineRule="exact"/>
              <w:jc w:val="left"/>
              <w:rPr>
                <w:sz w:val="19"/>
                <w:szCs w:val="19"/>
              </w:rPr>
            </w:pP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q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5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tabs>
                <w:tab w:val="left" w:pos="2780"/>
              </w:tabs>
              <w:spacing w:before="42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2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1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wit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99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w w:val="99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99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6"/>
                <w:w w:val="99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99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5"/>
                <w:w w:val="99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99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</w:p>
          <w:p>
            <w:pPr>
              <w:tabs>
                <w:tab w:val="left" w:pos="720"/>
              </w:tabs>
              <w:spacing w:before="7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sic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67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0"/>
          <w:jc w:val="left"/>
        </w:trPr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spacing w:before="1" w:after="0" w:line="190" w:lineRule="exact"/>
              <w:jc w:val="left"/>
              <w:rPr>
                <w:sz w:val="19"/>
                <w:szCs w:val="19"/>
              </w:rPr>
            </w:pPr>
          </w:p>
          <w:p>
            <w:pPr>
              <w:tabs>
                <w:tab w:val="left" w:pos="940"/>
                <w:tab w:val="left" w:pos="1360"/>
              </w:tabs>
              <w:spacing w:before="0" w:after="0" w:line="240" w:lineRule="auto"/>
              <w:ind w:left="10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6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5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spacing w:before="40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2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6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Go</w:t>
            </w:r>
            <w:r>
              <w:rPr>
                <w:rFonts w:ascii="Times New Roman" w:eastAsia="Times New Roman" w:hAnsi="Times New Roman" w:cs="Times New Roman"/>
                <w:spacing w:val="1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</w:p>
          <w:p>
            <w:pPr>
              <w:tabs>
                <w:tab w:val="left" w:pos="2280"/>
                <w:tab w:val="left" w:pos="2700"/>
              </w:tabs>
              <w:spacing w:before="68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8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</w:tbl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060" w:h="15320"/>
          <w:pgMar w:top="1440" w:right="640" w:bottom="280" w:left="740" w:header="720" w:footer="720"/>
          <w:cols w:space="720"/>
        </w:sectPr>
      </w:pPr>
    </w:p>
    <w:p>
      <w:pPr>
        <w:spacing w:before="6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808" w:right="-7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</w:p>
    <w:p>
      <w:pPr>
        <w:tabs>
          <w:tab w:val="left" w:pos="1040"/>
          <w:tab w:val="left" w:pos="1780"/>
          <w:tab w:val="left" w:pos="2200"/>
        </w:tabs>
        <w:spacing w:before="54" w:after="0" w:line="310" w:lineRule="atLeast"/>
        <w:ind w:right="86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after="0" w:line="310" w:lineRule="atLeas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060" w:h="15320"/>
          <w:pgMar w:top="1440" w:right="640" w:bottom="280" w:left="740" w:header="720" w:footer="720"/>
          <w:cols w:num="2" w:space="720" w:equalWidth="0">
            <w:col w:w="1380" w:space="1725"/>
            <w:col w:w="6575"/>
          </w:cols>
        </w:sectPr>
      </w:pPr>
    </w:p>
    <w:p>
      <w:pPr>
        <w:spacing w:before="42" w:after="0" w:line="274" w:lineRule="exact"/>
        <w:ind w:left="114" w:right="2782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75" style="height:32.45pt;margin-left:70.88pt;margin-top:-30.14pt;mso-position-horizontal-relative:page;position:absolute;width:411pt;z-index:-251649024" coordorigin="1418,-603" coordsize="8220,649">
            <v:group id="_x0000_s1076" style="height:2;left:1427;position:absolute;top:-593;width:8201" coordorigin="1427,-593" coordsize="8201,2">
              <v:shape id="_x0000_s1077" style="height:2;left:1427;position:absolute;top:-593;width:8201" coordorigin="1427,-593" coordsize="8201,21600" path="m1427,-593l9628,-593e" filled="f" stroked="t" strokecolor="black" strokeweight="0.95pt">
                <v:path arrowok="t"/>
              </v:shape>
            </v:group>
            <v:group id="_x0000_s1078" style="height:616;left:1434;position:absolute;top:-586;width:2" coordorigin="1434,-586" coordsize="2,616">
              <v:shape id="_x0000_s1079" style="height:616;left:1434;position:absolute;top:-586;width:2" coordorigin="1434,-586" coordsize="21600,616" path="m1434,30l1434,-586e" filled="f" stroked="t" strokecolor="black" strokeweight="0.95pt">
                <v:path arrowok="t"/>
              </v:shape>
            </v:group>
            <v:group id="_x0000_s1080" style="height:2;left:1427;position:absolute;top:37;width:8201" coordorigin="1427,37" coordsize="8201,2">
              <v:shape id="_x0000_s1081" style="height:2;left:1427;position:absolute;top:37;width:8201" coordorigin="1427,37" coordsize="8201,21600" path="m1427,37l9628,37e" filled="f" stroked="t" strokecolor="black" strokeweight="0.95pt">
                <v:path arrowok="t"/>
              </v:shape>
            </v:group>
            <v:group id="_x0000_s1082" style="height:616;left:3732;position:absolute;top:-586;width:2" coordorigin="3732,-586" coordsize="2,616">
              <v:shape id="_x0000_s1083" style="height:616;left:3732;position:absolute;top:-586;width:2" coordorigin="3732,-586" coordsize="21600,616" path="m3732,30l3732,-586e" filled="f" stroked="t" strokecolor="black" strokeweight="0.95pt">
                <v:path arrowok="t"/>
              </v:shape>
            </v:group>
            <v:group id="_x0000_s1084" style="height:616;left:9620;position:absolute;top:-586;width:2" coordorigin="9620,-586" coordsize="2,616">
              <v:shape id="_x0000_s1085" style="height:616;left:9620;position:absolute;top:-586;width:2" coordorigin="9620,-586" coordsize="21600,616" path="m9620,30l9620,-586e" filled="f" stroked="t" strokecolor="black" strokeweight="0.95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七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缺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词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填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空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共</w:t>
      </w:r>
      <w:r>
        <w:rPr>
          <w:rFonts w:ascii="宋体" w:eastAsia="宋体" w:hAnsi="宋体" w:cs="宋体"/>
          <w:spacing w:val="-24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每空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首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词。</w:t>
      </w:r>
    </w:p>
    <w:p>
      <w:pPr>
        <w:spacing w:before="2" w:after="0" w:line="110" w:lineRule="exact"/>
        <w:jc w:val="left"/>
        <w:rPr>
          <w:sz w:val="11"/>
          <w:szCs w:val="11"/>
        </w:rPr>
      </w:pPr>
    </w:p>
    <w:p>
      <w:pPr>
        <w:spacing w:before="0" w:after="0" w:line="309" w:lineRule="auto"/>
        <w:ind w:left="114" w:right="4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   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35" w:lineRule="exact"/>
        <w:ind w:left="114" w:right="7009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7"/>
          <w:w w:val="99"/>
          <w:sz w:val="21"/>
          <w:szCs w:val="21"/>
        </w:rPr>
        <w:t>八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、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书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表</w:t>
      </w:r>
      <w:r>
        <w:rPr>
          <w:rFonts w:ascii="宋体" w:eastAsia="宋体" w:hAnsi="宋体" w:cs="宋体"/>
          <w:spacing w:val="5"/>
          <w:w w:val="99"/>
          <w:sz w:val="21"/>
          <w:szCs w:val="21"/>
        </w:rPr>
        <w:t>达</w:t>
      </w:r>
      <w:r>
        <w:rPr>
          <w:rFonts w:ascii="宋体" w:eastAsia="宋体" w:hAnsi="宋体" w:cs="宋体"/>
          <w:spacing w:val="7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-29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81" w:lineRule="exact"/>
        <w:ind w:left="114" w:right="232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4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给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汉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句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子</w:t>
      </w:r>
      <w:r>
        <w:rPr>
          <w:rFonts w:ascii="宋体" w:eastAsia="宋体" w:hAnsi="宋体" w:cs="宋体"/>
          <w:spacing w:val="-17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限</w:t>
      </w:r>
      <w:r>
        <w:rPr>
          <w:rFonts w:ascii="宋体" w:eastAsia="宋体" w:hAnsi="宋体" w:cs="宋体"/>
          <w:spacing w:val="-19"/>
          <w:w w:val="99"/>
          <w:positio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0"/>
          <w:w w:val="99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3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小题</w:t>
      </w:r>
      <w:r>
        <w:rPr>
          <w:rFonts w:ascii="宋体" w:eastAsia="宋体" w:hAnsi="宋体" w:cs="宋体"/>
          <w:spacing w:val="-17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每空</w:t>
      </w:r>
      <w:r>
        <w:rPr>
          <w:rFonts w:ascii="宋体" w:eastAsia="宋体" w:hAnsi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3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15"/>
          <w:w w:val="98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40"/>
          <w:w w:val="98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95" w:lineRule="exact"/>
        <w:ind w:left="114" w:right="652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书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借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吗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07" w:lineRule="exact"/>
        <w:ind w:left="114" w:right="652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高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参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0" w:after="0" w:line="293" w:lineRule="exact"/>
        <w:ind w:left="114" w:right="6536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离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校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千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远。</w:t>
      </w:r>
    </w:p>
    <w:p>
      <w:pPr>
        <w:spacing w:before="0" w:after="0" w:line="298" w:lineRule="exact"/>
        <w:ind w:left="114" w:right="421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欢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音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乐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心。</w:t>
      </w:r>
    </w:p>
    <w:p>
      <w:pPr>
        <w:spacing w:before="0" w:after="0" w:line="298" w:lineRule="exact"/>
        <w:ind w:left="114" w:right="535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父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论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喜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赛。</w:t>
      </w:r>
    </w:p>
    <w:p>
      <w:pPr>
        <w:spacing w:before="0" w:after="0" w:line="295" w:lineRule="exact"/>
        <w:ind w:left="114" w:right="748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7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（计</w:t>
      </w:r>
      <w:r>
        <w:rPr>
          <w:rFonts w:ascii="宋体" w:eastAsia="宋体" w:hAnsi="宋体" w:cs="宋体"/>
          <w:spacing w:val="-5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10" w:after="0" w:line="296" w:lineRule="exact"/>
        <w:ind w:left="114" w:right="105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86" type="#_x0000_t75" style="height:1.56pt;margin-left:244.68pt;margin-top:28.61pt;mso-position-horizontal-relative:page;position:absolute;width:1.56pt;z-index:-251650048">
            <v:imagedata r:id="rId12" o:title=""/>
          </v:shape>
        </w:pic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假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叫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李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生</w:t>
      </w:r>
      <w:r>
        <w:rPr>
          <w:rFonts w:ascii="宋体" w:eastAsia="宋体" w:hAnsi="宋体" w:cs="宋体"/>
          <w:spacing w:val="-85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近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新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交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了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位叫</w:t>
      </w:r>
      <w:r>
        <w:rPr>
          <w:rFonts w:ascii="宋体" w:eastAsia="宋体" w:hAnsi="宋体" w:cs="宋体"/>
          <w:spacing w:val="-8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美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国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笔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友</w:t>
      </w:r>
      <w:r>
        <w:rPr>
          <w:rFonts w:ascii="宋体" w:eastAsia="宋体" w:hAnsi="宋体" w:cs="宋体"/>
          <w:spacing w:val="-85"/>
          <w:w w:val="98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现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英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信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向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进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98"/>
          <w:sz w:val="21"/>
          <w:szCs w:val="21"/>
        </w:rPr>
        <w:t>简</w:t>
      </w:r>
      <w:r>
        <w:rPr>
          <w:rFonts w:ascii="宋体" w:eastAsia="宋体" w:hAnsi="宋体" w:cs="宋体"/>
          <w:spacing w:val="15"/>
          <w:w w:val="9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-4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86" w:lineRule="exact"/>
        <w:ind w:left="56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w w:val="99"/>
          <w:position w:val="0"/>
          <w:sz w:val="21"/>
          <w:szCs w:val="21"/>
        </w:rPr>
        <w:t>提示：</w:t>
      </w:r>
      <w:r>
        <w:rPr>
          <w:rFonts w:ascii="Times New Roman" w:eastAsia="Times New Roman" w:hAnsi="Times New Roman" w:cs="Times New Roman"/>
          <w:spacing w:val="-1"/>
          <w:w w:val="99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．在阳光中学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七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年级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班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眼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298" w:lineRule="exact"/>
        <w:ind w:left="119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校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亮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教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室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295" w:lineRule="exact"/>
        <w:ind w:left="118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离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校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远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天花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步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283" w:lineRule="exact"/>
        <w:ind w:left="118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喜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英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语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闲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间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常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书；</w:t>
      </w:r>
    </w:p>
    <w:p>
      <w:pPr>
        <w:spacing w:before="0" w:after="0" w:line="291" w:lineRule="exact"/>
        <w:ind w:left="1182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师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很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很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喜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欢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园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活。</w:t>
      </w:r>
    </w:p>
    <w:p>
      <w:pPr>
        <w:spacing w:before="9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</w:p>
    <w:p>
      <w:pPr>
        <w:tabs>
          <w:tab w:val="left" w:pos="9340"/>
        </w:tabs>
        <w:spacing w:before="75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87" style="height:0.1pt;margin-left:42.9pt;margin-top:31.72pt;mso-position-horizontal-relative:page;position:absolute;width:467.25pt;z-index:-251648000" coordorigin="858,634" coordsize="9345,2">
            <v:shape id="_x0000_s1088" style="height:2;left:858;position:absolute;top:634;width:9345" coordorigin="858,634" coordsize="9345,21600" path="m858,634l10203,634e" filled="f" stroked="t" strokecolor="black" strokeweight="0.7pt">
              <v:path arrowok="t"/>
            </v:shape>
          </v:group>
        </w:pict>
      </w:r>
      <w:r>
        <w:pict>
          <v:group id="_x0000_s1089" style="height:0.1pt;margin-left:42.9pt;margin-top:46.27pt;mso-position-horizontal-relative:page;position:absolute;width:467.25pt;z-index:-251646976" coordorigin="858,925" coordsize="9345,2">
            <v:shape id="_x0000_s1090" style="height:2;left:858;position:absolute;top:925;width:9345" coordorigin="858,925" coordsize="9345,21600" path="m858,925l10203,925e" filled="f" stroked="t" strokecolor="black" strokeweight="0.7pt">
              <v:path arrowok="t"/>
            </v:shape>
          </v:group>
        </w:pict>
      </w:r>
      <w:r>
        <w:pict>
          <v:group id="_x0000_s1091" style="height:0.1pt;margin-left:42.9pt;margin-top:61.57pt;mso-position-horizontal-relative:page;position:absolute;width:467.85pt;z-index:-251645952" coordorigin="858,1231" coordsize="9357,2">
            <v:shape id="_x0000_s1092" style="height:2;left:858;position:absolute;top:1231;width:9357" coordorigin="858,1231" coordsize="9357,21600" path="m858,1231l10215,1231e" filled="f" stroked="t" strokecolor="black" strokeweight="0.7pt">
              <v:path arrowok="t"/>
            </v:shape>
          </v:group>
        </w:pict>
      </w:r>
      <w:r>
        <w:pict>
          <v:group id="_x0000_s1093" style="height:0.1pt;margin-left:42.9pt;margin-top:76.92pt;mso-position-horizontal-relative:page;position:absolute;width:467.25pt;z-index:-251644928" coordorigin="858,1538" coordsize="9345,2">
            <v:shape id="_x0000_s1094" style="height:2;left:858;position:absolute;top:1538;width:9345" coordorigin="858,1538" coordsize="9345,21600" path="m858,1538l10203,1538e" filled="f" stroked="t" strokecolor="black" strokeweight="0.7pt">
              <v:path arrowok="t"/>
            </v:shape>
          </v:group>
        </w:pict>
      </w:r>
      <w:r>
        <w:pict>
          <v:group id="_x0000_s1095" style="height:0.1pt;margin-left:42.9pt;margin-top:92.22pt;mso-position-horizontal-relative:page;position:absolute;width:467.25pt;z-index:-251643904" coordorigin="858,1844" coordsize="9345,2">
            <v:shape id="_x0000_s1096" style="height:2;left:858;position:absolute;top:1844;width:9345" coordorigin="858,1844" coordsize="9345,21600" path="m858,1844l10203,1844e" filled="f" stroked="t" strokecolor="black" strokeweight="0.7pt">
              <v:path arrowok="t"/>
            </v:shape>
          </v:group>
        </w:pict>
      </w:r>
      <w:r>
        <w:pict>
          <v:group id="_x0000_s1097" style="height:0.1pt;margin-left:42.9pt;margin-top:107.52pt;mso-position-horizontal-relative:page;position:absolute;width:467.75pt;z-index:-251642880" coordorigin="858,2150" coordsize="9355,2">
            <v:shape id="_x0000_s1098" style="height:2;left:858;position:absolute;top:2150;width:9355" coordorigin="858,2150" coordsize="9355,21600" path="m858,2150l10213,2150e" filled="f" stroked="t" strokecolor="black" strokeweight="0.7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060" w:h="15320"/>
          <w:pgMar w:top="1440" w:right="640" w:bottom="280" w:left="740" w:header="720" w:footer="720"/>
          <w:cols w:space="720"/>
        </w:sectPr>
      </w:pPr>
    </w:p>
    <w:p>
      <w:pPr>
        <w:spacing w:before="9" w:after="0" w:line="140" w:lineRule="exact"/>
        <w:jc w:val="left"/>
        <w:rPr>
          <w:sz w:val="14"/>
          <w:szCs w:val="14"/>
        </w:rPr>
      </w:pPr>
      <w:r>
        <w:pict>
          <v:group id="_x0000_s1099" style="height:0.1pt;margin-left:42.9pt;margin-top:102.6pt;mso-position-horizontal-relative:page;mso-position-vertical-relative:page;position:absolute;width:467.25pt;z-index:-251641856" coordorigin="858,2052" coordsize="9345,2">
            <v:shape id="_x0000_s1100" style="height:2;left:858;position:absolute;top:2052;width:9345" coordorigin="858,2052" coordsize="9345,21600" path="m858,2052l10203,2052e" filled="f" stroked="t" strokecolor="black" strokeweight="0.7pt">
              <v:path arrowok="t"/>
            </v:shape>
          </v:group>
        </w:pict>
      </w:r>
      <w:r>
        <w:pict>
          <v:group id="_x0000_s1101" style="height:0.1pt;margin-left:42.9pt;margin-top:117.95pt;mso-position-horizontal-relative:page;mso-position-vertical-relative:page;position:absolute;width:467.25pt;z-index:-251640832" coordorigin="858,2359" coordsize="9345,2">
            <v:shape id="_x0000_s1102" style="height:2;left:858;position:absolute;top:2359;width:9345" coordorigin="858,2359" coordsize="9345,21600" path="m858,2359l10203,2359e" filled="f" stroked="t" strokecolor="black" strokeweight="0.7pt">
              <v:path arrowok="t"/>
            </v:shape>
          </v:group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2" w:after="0" w:line="240" w:lineRule="auto"/>
        <w:ind w:left="114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write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6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060" w:h="15320"/>
          <w:pgMar w:top="1440" w:right="1540" w:bottom="280" w:left="740" w:header="720" w:footer="720"/>
          <w:cols w:space="720"/>
        </w:sectPr>
      </w:pPr>
    </w:p>
    <w:p>
      <w:pPr>
        <w:spacing w:before="2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4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选择</w:t>
      </w:r>
    </w:p>
    <w:p>
      <w:pPr>
        <w:tabs>
          <w:tab w:val="left" w:pos="1300"/>
          <w:tab w:val="left" w:pos="2340"/>
        </w:tabs>
        <w:spacing w:before="70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DAA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</w:p>
    <w:p>
      <w:pPr>
        <w:spacing w:before="0" w:after="0" w:line="278" w:lineRule="exact"/>
        <w:ind w:left="24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完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填空</w:t>
      </w:r>
    </w:p>
    <w:p>
      <w:pPr>
        <w:tabs>
          <w:tab w:val="left" w:pos="1300"/>
          <w:tab w:val="left" w:pos="2380"/>
        </w:tabs>
        <w:spacing w:before="70" w:after="0" w:line="240" w:lineRule="auto"/>
        <w:ind w:left="243" w:right="-86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DAD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DA</w:t>
      </w:r>
    </w:p>
    <w:p>
      <w:pPr>
        <w:spacing w:before="0" w:after="0" w:line="278" w:lineRule="exact"/>
        <w:ind w:left="24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阅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理解</w:t>
      </w:r>
    </w:p>
    <w:p>
      <w:pPr>
        <w:tabs>
          <w:tab w:val="left" w:pos="1300"/>
          <w:tab w:val="left" w:pos="2340"/>
        </w:tabs>
        <w:spacing w:before="70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</w:p>
    <w:p>
      <w:pPr>
        <w:spacing w:before="0" w:after="0" w:line="277" w:lineRule="exact"/>
        <w:ind w:left="24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五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词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汇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应用</w:t>
      </w:r>
    </w:p>
    <w:p>
      <w:pPr>
        <w:spacing w:before="0" w:after="0" w:line="299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七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年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级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英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语</w:t>
      </w:r>
    </w:p>
    <w:p>
      <w:pPr>
        <w:spacing w:after="0" w:line="299" w:lineRule="exact"/>
        <w:jc w:val="left"/>
        <w:rPr>
          <w:rFonts w:ascii="宋体" w:eastAsia="宋体" w:hAnsi="宋体" w:cs="宋体"/>
          <w:sz w:val="21"/>
          <w:szCs w:val="21"/>
        </w:rPr>
        <w:sectPr>
          <w:pgSz w:w="10620" w:h="13320"/>
          <w:pgMar w:top="280" w:right="1380" w:bottom="280" w:left="1480" w:header="720" w:footer="720"/>
          <w:cols w:num="2" w:space="720" w:equalWidth="0">
            <w:col w:w="3230" w:space="642"/>
            <w:col w:w="3888"/>
          </w:cols>
        </w:sectPr>
      </w:pPr>
    </w:p>
    <w:p>
      <w:pPr>
        <w:tabs>
          <w:tab w:val="left" w:pos="1780"/>
          <w:tab w:val="left" w:pos="2860"/>
          <w:tab w:val="left" w:pos="4260"/>
          <w:tab w:val="left" w:pos="5920"/>
        </w:tabs>
        <w:spacing w:before="70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66.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67.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68.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69.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phy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70.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1780"/>
          <w:tab w:val="left" w:pos="2980"/>
          <w:tab w:val="left" w:pos="4420"/>
          <w:tab w:val="left" w:pos="6060"/>
        </w:tabs>
        <w:spacing w:before="36" w:after="0" w:line="271" w:lineRule="exact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71.w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72.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73.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ng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74.p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s’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75.sw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ng</w:t>
      </w:r>
    </w:p>
    <w:tbl>
      <w:tblPr>
        <w:tblW w:w="0" w:type="auto"/>
        <w:jc w:val="left"/>
        <w:tblInd w:w="20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5"/>
        <w:gridCol w:w="1395"/>
        <w:gridCol w:w="1395"/>
        <w:gridCol w:w="1395"/>
        <w:gridCol w:w="1395"/>
      </w:tblGrid>
      <w:tr>
        <w:tblPrEx>
          <w:tblW w:w="0" w:type="auto"/>
          <w:jc w:val="left"/>
          <w:tblInd w:w="20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33"/>
          <w:jc w:val="left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0" w:after="0" w:line="283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六</w:t>
            </w:r>
            <w:r>
              <w:rPr>
                <w:rFonts w:ascii="宋体" w:eastAsia="宋体" w:hAnsi="宋体" w:cs="宋体"/>
                <w:spacing w:val="2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任</w:t>
            </w:r>
            <w:r>
              <w:rPr>
                <w:rFonts w:ascii="宋体" w:eastAsia="宋体" w:hAnsi="宋体" w:cs="宋体"/>
                <w:spacing w:val="2"/>
                <w:w w:val="100"/>
                <w:position w:val="-2"/>
                <w:sz w:val="21"/>
                <w:szCs w:val="21"/>
              </w:rPr>
              <w:t>务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型</w:t>
            </w:r>
            <w:r>
              <w:rPr>
                <w:rFonts w:ascii="宋体" w:eastAsia="宋体" w:hAnsi="宋体" w:cs="宋体"/>
                <w:spacing w:val="2"/>
                <w:w w:val="100"/>
                <w:position w:val="-2"/>
                <w:sz w:val="21"/>
                <w:szCs w:val="21"/>
              </w:rPr>
              <w:t>阅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读</w:t>
            </w:r>
          </w:p>
        </w:tc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W w:w="0" w:type="auto"/>
          <w:jc w:val="left"/>
          <w:tblInd w:w="20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985"/>
          <w:jc w:val="left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76.w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spacing w:before="36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81.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spacing w:before="0" w:after="0" w:line="278" w:lineRule="exact"/>
              <w:ind w:left="40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七</w:t>
            </w:r>
            <w:r>
              <w:rPr>
                <w:rFonts w:ascii="宋体" w:eastAsia="宋体" w:hAnsi="宋体" w:cs="宋体"/>
                <w:spacing w:val="2"/>
                <w:w w:val="100"/>
                <w:position w:val="-2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缺</w:t>
            </w:r>
            <w:r>
              <w:rPr>
                <w:rFonts w:ascii="宋体" w:eastAsia="宋体" w:hAnsi="宋体" w:cs="宋体"/>
                <w:spacing w:val="2"/>
                <w:w w:val="100"/>
                <w:position w:val="-2"/>
                <w:sz w:val="21"/>
                <w:szCs w:val="21"/>
              </w:rPr>
              <w:t>词</w:t>
            </w:r>
            <w:r>
              <w:rPr>
                <w:rFonts w:ascii="宋体" w:eastAsia="宋体" w:hAnsi="宋体" w:cs="宋体"/>
                <w:spacing w:val="0"/>
                <w:w w:val="100"/>
                <w:position w:val="-2"/>
                <w:sz w:val="21"/>
                <w:szCs w:val="21"/>
              </w:rPr>
              <w:t>填空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188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77.hour</w:t>
            </w:r>
          </w:p>
          <w:p>
            <w:pPr>
              <w:spacing w:before="36" w:after="0" w:line="240" w:lineRule="auto"/>
              <w:ind w:left="95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82.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136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78.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d</w:t>
            </w:r>
          </w:p>
          <w:p>
            <w:pPr>
              <w:spacing w:before="36" w:after="0" w:line="240" w:lineRule="auto"/>
              <w:ind w:left="121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83.w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k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142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79.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y</w:t>
            </w:r>
          </w:p>
          <w:p>
            <w:pPr>
              <w:spacing w:before="36" w:after="0" w:line="240" w:lineRule="auto"/>
              <w:ind w:left="221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84.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 w:after="0" w:line="240" w:lineRule="auto"/>
              <w:ind w:left="360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80.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spacing w:before="36" w:after="0" w:line="240" w:lineRule="auto"/>
              <w:ind w:left="439" w:right="-2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85.o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4"/>
                <w:szCs w:val="24"/>
              </w:rPr>
              <w:t>r</w:t>
            </w:r>
          </w:p>
        </w:tc>
      </w:tr>
    </w:tbl>
    <w:p>
      <w:pPr>
        <w:tabs>
          <w:tab w:val="left" w:pos="1540"/>
          <w:tab w:val="left" w:pos="2560"/>
          <w:tab w:val="left" w:pos="3660"/>
          <w:tab w:val="left" w:pos="5200"/>
        </w:tabs>
        <w:spacing w:before="0" w:after="0" w:line="247" w:lineRule="exact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86.n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87.spo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88.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89.w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90.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</w:p>
    <w:p>
      <w:pPr>
        <w:tabs>
          <w:tab w:val="left" w:pos="1580"/>
          <w:tab w:val="left" w:pos="2640"/>
          <w:tab w:val="left" w:pos="3620"/>
          <w:tab w:val="left" w:pos="5240"/>
        </w:tabs>
        <w:spacing w:before="36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91.us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92.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93.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94.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95.hop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0" w:after="0" w:line="278" w:lineRule="exact"/>
        <w:ind w:left="24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八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书</w:t>
      </w:r>
      <w:r>
        <w:rPr>
          <w:rFonts w:ascii="宋体" w:eastAsia="宋体" w:hAnsi="宋体" w:cs="宋体"/>
          <w:spacing w:val="2"/>
          <w:w w:val="100"/>
          <w:position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表达</w:t>
      </w:r>
    </w:p>
    <w:p>
      <w:pPr>
        <w:spacing w:before="70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96.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books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36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97.I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2920"/>
        </w:tabs>
        <w:spacing w:before="36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98.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36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99.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36" w:after="0" w:line="240" w:lineRule="auto"/>
        <w:ind w:left="243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100.My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vou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sectPr>
      <w:type w:val="continuous"/>
      <w:pgSz w:w="10620" w:h="13320"/>
      <w:pgMar w:top="1440" w:right="1380" w:bottom="280" w:left="148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Arial Black">
    <w:altName w:val="Arial Black"/>
    <w:charset w:val="00"/>
    <w:family w:val="swiss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扬州树人学校 2017–2018 学年第一学期阶段测试</dc:title>
  <dc:creator>陈中平</dc:creator>
  <cp:revision>0</cp:revision>
  <dcterms:created xsi:type="dcterms:W3CDTF">2018-03-20T21:10:51Z</dcterms:created>
  <dcterms:modified xsi:type="dcterms:W3CDTF">2018-03-20T21:10:51Z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2018-03-14T00:00:00Z</vt:filetime>
  </property>
  <property fmtid="{D5CDD505-2E9C-101B-9397-08002B2CF9AE}" pid="3" name="LastSaved">
    <vt:filetime>2018-03-20T00:00:00Z</vt:filetime>
  </property>
</Properties>
</file>