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36pt;margin-top:827pt;height:22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4900" cy="8861425"/>
            <wp:effectExtent l="0" t="0" r="6350" b="1587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886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6805" cy="8769985"/>
            <wp:effectExtent l="0" t="0" r="4445" b="1206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876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22670" cy="8862060"/>
            <wp:effectExtent l="0" t="0" r="11430" b="1524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2670" cy="886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56935" cy="8862060"/>
            <wp:effectExtent l="0" t="0" r="5715" b="1524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56935" cy="886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96940" cy="8861425"/>
            <wp:effectExtent l="0" t="0" r="3810" b="1587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96940" cy="886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61075" cy="8862060"/>
            <wp:effectExtent l="0" t="0" r="15875" b="1524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61075" cy="886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92825" cy="8859520"/>
            <wp:effectExtent l="0" t="0" r="3175" b="1778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2825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998210" cy="8857615"/>
            <wp:effectExtent l="0" t="0" r="2540" b="63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98210" cy="885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6C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2018-07-10T09:02:00Z</dcterms:created>
  <dc:creator>恃amp霓</dc:creator>
  <cp:lastModifiedBy>Administrator</cp:lastModifiedBy>
  <dcterms:modified xsi:type="dcterms:W3CDTF">2018-07-21T10:06:39Z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