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870pt;margin-top:948pt;height:34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804025" cy="9494520"/>
            <wp:effectExtent l="0" t="0" r="15875" b="1143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04025" cy="949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800215" cy="9265920"/>
            <wp:effectExtent l="0" t="0" r="635" b="1143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00215" cy="926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798310" cy="9433560"/>
            <wp:effectExtent l="0" t="0" r="2540" b="1524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98310" cy="943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798310" cy="9338945"/>
            <wp:effectExtent l="0" t="0" r="2540" b="1460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98310" cy="933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802120" cy="9521190"/>
            <wp:effectExtent l="0" t="0" r="17780" b="381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02120" cy="952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798945" cy="9577070"/>
            <wp:effectExtent l="0" t="0" r="1905" b="50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98945" cy="957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567" w:right="567" w:bottom="567" w:left="56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B06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2018-06-27T02:58:00Z</dcterms:created>
  <dc:creator>Administrator</dc:creator>
  <cp:lastModifiedBy>Administrator</cp:lastModifiedBy>
  <dcterms:modified xsi:type="dcterms:W3CDTF">2018-07-27T03:28:20Z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