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419215"/>
            <wp:effectExtent l="0" t="0" r="635" b="63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41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305" cy="6957060"/>
            <wp:effectExtent l="0" t="0" r="4445" b="1524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695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379845"/>
            <wp:effectExtent l="0" t="0" r="2540" b="190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37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422390"/>
            <wp:effectExtent l="0" t="0" r="3810" b="1651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42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940" cy="6306820"/>
            <wp:effectExtent l="0" t="0" r="3810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30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760845"/>
            <wp:effectExtent l="0" t="0" r="2540" b="190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76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404610"/>
            <wp:effectExtent l="0" t="0" r="2540" b="1524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40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7480" cy="6646545"/>
            <wp:effectExtent l="0" t="0" r="1270" b="190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664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7025640"/>
            <wp:effectExtent l="0" t="0" r="0" b="3810"/>
            <wp:docPr id="4" name="图片 4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7A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2018-06-06T14:31:00Z</dcterms:created>
  <dc:creator>名前何</dc:creator>
  <cp:lastModifiedBy>老倪膏药(招代理)</cp:lastModifiedBy>
  <dcterms:modified xsi:type="dcterms:W3CDTF">2018-07-24T03:29:13Z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