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268595" cy="7339330"/>
            <wp:effectExtent l="0" t="0" r="8255" b="13970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339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273675" cy="7232015"/>
            <wp:effectExtent l="0" t="0" r="3175" b="6985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232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271135" cy="7124065"/>
            <wp:effectExtent l="0" t="0" r="5715" b="635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124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272405" cy="7294880"/>
            <wp:effectExtent l="0" t="0" r="4445" b="1270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29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272405" cy="7002780"/>
            <wp:effectExtent l="0" t="0" r="4445" b="7620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002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272405" cy="7230745"/>
            <wp:effectExtent l="0" t="0" r="4445" b="8255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230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273040" cy="7213600"/>
            <wp:effectExtent l="0" t="0" r="3810" b="6350"/>
            <wp:docPr id="5" name="图片 5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21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272405" cy="7444740"/>
            <wp:effectExtent l="0" t="0" r="4445" b="3810"/>
            <wp:docPr id="4" name="图片 4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444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E760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2018-11-13T06:18:00Z</dcterms:created>
  <dc:creator>倦怠</dc:creator>
  <cp:lastModifiedBy>Administrator</cp:lastModifiedBy>
  <dcterms:modified xsi:type="dcterms:W3CDTF">2018-12-18T08:56:03Z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