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宋体"/>
          <w:b/>
          <w:color w:val="000000"/>
          <w:sz w:val="32"/>
          <w:szCs w:val="21"/>
        </w:rPr>
      </w:pPr>
      <w:bookmarkStart w:id="0" w:name="_GoBack"/>
      <w:bookmarkEnd w:id="0"/>
      <w:r>
        <w:pict>
          <v:shape id="_x0000_s1026" o:spid="_x0000_s1026" o:spt="75" type="#_x0000_t75" style="position:absolute;left:0pt;margin-left:985pt;margin-top:980pt;height:38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pict>
          <v:group id="_x0000_s1027" o:spid="_x0000_s1027" o:spt="203" alt="学科网(www.zxxk.com)--教育资源门户，提供试卷、教案、课件、论文、素材及各类教学资源下载，还有大量而丰富的教学相关资讯！" style="position:absolute;left:0pt;margin-left:-110.4pt;margin-top:-46.8pt;height:714pt;width:108.6pt;z-index:251659264;mso-width-relative:page;mso-height-relative:page;" coordorigin="531,198" coordsize="2652,14748">
            <o:lock v:ext="edit"/>
            <v:group id="_x0000_s1028" o:spid="_x0000_s1028" o:spt="203" style="position:absolute;left:531;top:198;height:14748;width:1500;" coordorigin="531,198" coordsize="1500,14748">
              <o:lock v:ext="edit"/>
              <v:group id="_x0000_s1029" o:spid="_x0000_s1029" o:spt="203" style="position:absolute;left:627;top:198;height:1260;width:1368;" coordorigin="13601,1925" coordsize="1368,1260">
                <o:lock v:ext="edit"/>
                <v:group id="_x0000_s1030" o:spid="_x0000_s1030" o:spt="203" style="position:absolute;left:13601;top:1925;height:216;width:1368;" coordorigin="13601,1925" coordsize="1368,216">
                  <o:lock v:ext="edit"/>
                  <v:group id="_x0000_s1031" o:spid="_x0000_s1031" o:spt="203" style="position:absolute;left:13601;top:1925;height:216;width:1368;" coordorigin="13601,1925" coordsize="1368,216">
                    <o:lock v:ext="edit"/>
                    <v:shape id="_x0000_s1032" o:spid="_x0000_s1032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33" o:spid="_x0000_s1033" o:spt="5" type="#_x0000_t5" style="position:absolute;left:13889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34" o:spid="_x0000_s1034" o:spt="5" type="#_x0000_t5" style="position:absolute;left:14177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35" o:spid="_x0000_s1035" o:spt="5" type="#_x0000_t5" style="position:absolute;left:14465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36" o:spid="_x0000_s1036" o:spt="5" type="#_x0000_t5" style="position:absolute;left:14753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shape id="_x0000_s1037" o:spid="_x0000_s1037" o:spt="5" type="#_x0000_t5" style="position:absolute;left:13601;top:1925;height:216;width:21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  <v:group id="_x0000_s1038" o:spid="_x0000_s1038" o:spt="203" style="position:absolute;left:13601;top:2249;height:216;width:1368;" coordorigin="13601,1925" coordsize="1368,216">
                  <o:lock v:ext="edit"/>
                  <v:group id="_x0000_s1039" o:spid="_x0000_s1039" o:spt="203" style="position:absolute;left:13601;top:1925;height:216;width:1368;" coordorigin="13601,1925" coordsize="1368,216">
                    <o:lock v:ext="edit"/>
                    <v:shape id="_x0000_s1040" o:spid="_x0000_s1040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41" o:spid="_x0000_s1041" o:spt="5" type="#_x0000_t5" style="position:absolute;left:13889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42" o:spid="_x0000_s1042" o:spt="5" type="#_x0000_t5" style="position:absolute;left:14177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43" o:spid="_x0000_s1043" o:spt="5" type="#_x0000_t5" style="position:absolute;left:14465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44" o:spid="_x0000_s1044" o:spt="5" type="#_x0000_t5" style="position:absolute;left:14753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shape id="_x0000_s1045" o:spid="_x0000_s1045" o:spt="5" type="#_x0000_t5" style="position:absolute;left:13601;top:1925;height:216;width:21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  <v:group id="_x0000_s1046" o:spid="_x0000_s1046" o:spt="203" style="position:absolute;left:13601;top:2969;height:216;width:1368;" coordorigin="13601,1925" coordsize="1368,216">
                  <o:lock v:ext="edit"/>
                  <v:group id="_x0000_s1047" o:spid="_x0000_s1047" o:spt="203" style="position:absolute;left:13601;top:1925;height:216;width:1368;" coordorigin="13601,1925" coordsize="1368,216">
                    <o:lock v:ext="edit"/>
                    <v:shape id="_x0000_s1048" o:spid="_x0000_s1048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49" o:spid="_x0000_s1049" o:spt="5" type="#_x0000_t5" style="position:absolute;left:13889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50" o:spid="_x0000_s1050" o:spt="5" type="#_x0000_t5" style="position:absolute;left:14177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51" o:spid="_x0000_s1051" o:spt="5" type="#_x0000_t5" style="position:absolute;left:14465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52" o:spid="_x0000_s1052" o:spt="5" type="#_x0000_t5" style="position:absolute;left:14753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shape id="_x0000_s1053" o:spid="_x0000_s1053" o:spt="5" type="#_x0000_t5" style="position:absolute;left:13601;top:1925;height:216;width:21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  <v:group id="_x0000_s1054" o:spid="_x0000_s1054" o:spt="203" style="position:absolute;left:13601;top:2609;height:216;width:1368;" coordorigin="13601,1925" coordsize="1368,216">
                  <o:lock v:ext="edit"/>
                  <v:group id="_x0000_s1055" o:spid="_x0000_s1055" o:spt="203" style="position:absolute;left:13601;top:1925;height:216;width:1368;" coordorigin="13601,1925" coordsize="1368,216">
                    <o:lock v:ext="edit"/>
                    <v:shape id="_x0000_s1056" o:spid="_x0000_s1056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57" o:spid="_x0000_s1057" o:spt="5" type="#_x0000_t5" style="position:absolute;left:13889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58" o:spid="_x0000_s1058" o:spt="5" type="#_x0000_t5" style="position:absolute;left:14177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59" o:spid="_x0000_s1059" o:spt="5" type="#_x0000_t5" style="position:absolute;left:14465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060" o:spid="_x0000_s1060" o:spt="5" type="#_x0000_t5" style="position:absolute;left:14753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shape id="_x0000_s1061" o:spid="_x0000_s1061" o:spt="5" type="#_x0000_t5" style="position:absolute;left:13601;top:1925;height:216;width:21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</v:group>
              <v:group id="_x0000_s1062" o:spid="_x0000_s1062" o:spt="203" style="position:absolute;left:531;top:5190;height:9756;width:1404;" coordorigin="12326,5413" coordsize="1404,9756">
                <o:lock v:ext="edit"/>
                <v:group id="_x0000_s1063" o:spid="_x0000_s1063" o:spt="203" style="position:absolute;left:12326;top:6817;height:1260;width:1368;" coordorigin="13601,1925" coordsize="1368,1260">
                  <o:lock v:ext="edit"/>
                  <v:group id="_x0000_s1064" o:spid="_x0000_s1064" o:spt="203" style="position:absolute;left:13601;top:1925;height:216;width:1368;" coordorigin="13601,1925" coordsize="1368,216">
                    <o:lock v:ext="edit"/>
                    <v:group id="_x0000_s1065" o:spid="_x0000_s1065" o:spt="203" style="position:absolute;left:13601;top:1925;height:216;width:1368;" coordorigin="13601,1925" coordsize="1368,216">
                      <o:lock v:ext="edit"/>
                      <v:shape id="_x0000_s1066" o:spid="_x0000_s1066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67" o:spid="_x0000_s1067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68" o:spid="_x0000_s1068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69" o:spid="_x0000_s1069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70" o:spid="_x0000_s1070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071" o:spid="_x0000_s1071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072" o:spid="_x0000_s1072" o:spt="203" style="position:absolute;left:13601;top:2249;height:216;width:1368;" coordorigin="13601,1925" coordsize="1368,216">
                    <o:lock v:ext="edit"/>
                    <v:group id="_x0000_s1073" o:spid="_x0000_s1073" o:spt="203" style="position:absolute;left:13601;top:1925;height:216;width:1368;" coordorigin="13601,1925" coordsize="1368,216">
                      <o:lock v:ext="edit"/>
                      <v:shape id="_x0000_s1074" o:spid="_x0000_s1074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75" o:spid="_x0000_s1075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76" o:spid="_x0000_s1076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77" o:spid="_x0000_s1077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78" o:spid="_x0000_s1078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079" o:spid="_x0000_s1079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080" o:spid="_x0000_s1080" o:spt="203" style="position:absolute;left:13601;top:2969;height:216;width:1368;" coordorigin="13601,1925" coordsize="1368,216">
                    <o:lock v:ext="edit"/>
                    <v:group id="_x0000_s1081" o:spid="_x0000_s1081" o:spt="203" style="position:absolute;left:13601;top:1925;height:216;width:1368;" coordorigin="13601,1925" coordsize="1368,216">
                      <o:lock v:ext="edit"/>
                      <v:shape id="_x0000_s1082" o:spid="_x0000_s1082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83" o:spid="_x0000_s1083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84" o:spid="_x0000_s1084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85" o:spid="_x0000_s1085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86" o:spid="_x0000_s1086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087" o:spid="_x0000_s1087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088" o:spid="_x0000_s1088" o:spt="203" style="position:absolute;left:13601;top:2609;height:216;width:1368;" coordorigin="13601,1925" coordsize="1368,216">
                    <o:lock v:ext="edit"/>
                    <v:group id="_x0000_s1089" o:spid="_x0000_s1089" o:spt="203" style="position:absolute;left:13601;top:1925;height:216;width:1368;" coordorigin="13601,1925" coordsize="1368,216">
                      <o:lock v:ext="edit"/>
                      <v:shape id="_x0000_s1090" o:spid="_x0000_s1090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91" o:spid="_x0000_s1091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92" o:spid="_x0000_s1092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93" o:spid="_x0000_s1093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094" o:spid="_x0000_s1094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095" o:spid="_x0000_s1095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096" o:spid="_x0000_s1096" o:spt="203" style="position:absolute;left:12326;top:5413;height:1260;width:1368;" coordorigin="13601,1925" coordsize="1368,1260">
                  <o:lock v:ext="edit"/>
                  <v:group id="_x0000_s1097" o:spid="_x0000_s1097" o:spt="203" style="position:absolute;left:13601;top:1925;height:216;width:1368;" coordorigin="13601,1925" coordsize="1368,216">
                    <o:lock v:ext="edit"/>
                    <v:group id="_x0000_s1098" o:spid="_x0000_s1098" o:spt="203" style="position:absolute;left:13601;top:1925;height:216;width:1368;" coordorigin="13601,1925" coordsize="1368,216">
                      <o:lock v:ext="edit"/>
                      <v:shape id="_x0000_s1099" o:spid="_x0000_s1099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00" o:spid="_x0000_s1100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01" o:spid="_x0000_s1101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02" o:spid="_x0000_s1102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03" o:spid="_x0000_s1103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104" o:spid="_x0000_s1104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105" o:spid="_x0000_s1105" o:spt="203" style="position:absolute;left:13601;top:2249;height:216;width:1368;" coordorigin="13601,1925" coordsize="1368,216">
                    <o:lock v:ext="edit"/>
                    <v:group id="_x0000_s1106" o:spid="_x0000_s1106" o:spt="203" style="position:absolute;left:13601;top:1925;height:216;width:1368;" coordorigin="13601,1925" coordsize="1368,216">
                      <o:lock v:ext="edit"/>
                      <v:shape id="_x0000_s1107" o:spid="_x0000_s1107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08" o:spid="_x0000_s1108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09" o:spid="_x0000_s1109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10" o:spid="_x0000_s1110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11" o:spid="_x0000_s1111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112" o:spid="_x0000_s1112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113" o:spid="_x0000_s1113" o:spt="203" style="position:absolute;left:13601;top:2969;height:216;width:1368;" coordorigin="13601,1925" coordsize="1368,216">
                    <o:lock v:ext="edit"/>
                    <v:group id="_x0000_s1114" o:spid="_x0000_s1114" o:spt="203" style="position:absolute;left:13601;top:1925;height:216;width:1368;" coordorigin="13601,1925" coordsize="1368,216">
                      <o:lock v:ext="edit"/>
                      <v:shape id="_x0000_s1115" o:spid="_x0000_s1115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16" o:spid="_x0000_s1116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17" o:spid="_x0000_s1117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18" o:spid="_x0000_s1118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19" o:spid="_x0000_s1119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120" o:spid="_x0000_s1120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121" o:spid="_x0000_s1121" o:spt="203" style="position:absolute;left:13601;top:2609;height:216;width:1368;" coordorigin="13601,1925" coordsize="1368,216">
                    <o:lock v:ext="edit"/>
                    <v:group id="_x0000_s1122" o:spid="_x0000_s1122" o:spt="203" style="position:absolute;left:13601;top:1925;height:216;width:1368;" coordorigin="13601,1925" coordsize="1368,216">
                      <o:lock v:ext="edit"/>
                      <v:shape id="_x0000_s1123" o:spid="_x0000_s1123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24" o:spid="_x0000_s1124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25" o:spid="_x0000_s1125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26" o:spid="_x0000_s1126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27" o:spid="_x0000_s1127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128" o:spid="_x0000_s1128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129" o:spid="_x0000_s1129" o:spt="203" style="position:absolute;left:12326;top:11101;height:1260;width:1368;" coordorigin="13601,1925" coordsize="1368,1260">
                  <o:lock v:ext="edit"/>
                  <v:group id="_x0000_s1130" o:spid="_x0000_s1130" o:spt="203" style="position:absolute;left:13601;top:1925;height:216;width:1368;" coordorigin="13601,1925" coordsize="1368,216">
                    <o:lock v:ext="edit"/>
                    <v:group id="_x0000_s1131" o:spid="_x0000_s1131" o:spt="203" style="position:absolute;left:13601;top:1925;height:216;width:1368;" coordorigin="13601,1925" coordsize="1368,216">
                      <o:lock v:ext="edit"/>
                      <v:shape id="_x0000_s1132" o:spid="_x0000_s1132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33" o:spid="_x0000_s1133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34" o:spid="_x0000_s1134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35" o:spid="_x0000_s1135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36" o:spid="_x0000_s1136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137" o:spid="_x0000_s1137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138" o:spid="_x0000_s1138" o:spt="203" style="position:absolute;left:13601;top:2249;height:216;width:1368;" coordorigin="13601,1925" coordsize="1368,216">
                    <o:lock v:ext="edit"/>
                    <v:group id="_x0000_s1139" o:spid="_x0000_s1139" o:spt="203" style="position:absolute;left:13601;top:1925;height:216;width:1368;" coordorigin="13601,1925" coordsize="1368,216">
                      <o:lock v:ext="edit"/>
                      <v:shape id="_x0000_s1140" o:spid="_x0000_s1140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41" o:spid="_x0000_s1141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42" o:spid="_x0000_s1142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43" o:spid="_x0000_s1143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44" o:spid="_x0000_s1144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145" o:spid="_x0000_s1145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146" o:spid="_x0000_s1146" o:spt="203" style="position:absolute;left:13601;top:2969;height:216;width:1368;" coordorigin="13601,1925" coordsize="1368,216">
                    <o:lock v:ext="edit"/>
                    <v:group id="_x0000_s1147" o:spid="_x0000_s1147" o:spt="203" style="position:absolute;left:13601;top:1925;height:216;width:1368;" coordorigin="13601,1925" coordsize="1368,216">
                      <o:lock v:ext="edit"/>
                      <v:shape id="_x0000_s1148" o:spid="_x0000_s1148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49" o:spid="_x0000_s1149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50" o:spid="_x0000_s1150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51" o:spid="_x0000_s1151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52" o:spid="_x0000_s1152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153" o:spid="_x0000_s1153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154" o:spid="_x0000_s1154" o:spt="203" style="position:absolute;left:13601;top:2609;height:216;width:1368;" coordorigin="13601,1925" coordsize="1368,216">
                    <o:lock v:ext="edit"/>
                    <v:group id="_x0000_s1155" o:spid="_x0000_s1155" o:spt="203" style="position:absolute;left:13601;top:1925;height:216;width:1368;" coordorigin="13601,1925" coordsize="1368,216">
                      <o:lock v:ext="edit"/>
                      <v:shape id="_x0000_s1156" o:spid="_x0000_s1156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57" o:spid="_x0000_s1157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58" o:spid="_x0000_s1158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59" o:spid="_x0000_s1159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60" o:spid="_x0000_s1160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161" o:spid="_x0000_s1161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162" o:spid="_x0000_s1162" o:spt="203" style="position:absolute;left:12326;top:8221;height:1260;width:1368;" coordorigin="13601,1925" coordsize="1368,1260">
                  <o:lock v:ext="edit"/>
                  <v:group id="_x0000_s1163" o:spid="_x0000_s1163" o:spt="203" style="position:absolute;left:13601;top:1925;height:216;width:1368;" coordorigin="13601,1925" coordsize="1368,216">
                    <o:lock v:ext="edit"/>
                    <v:group id="_x0000_s1164" o:spid="_x0000_s1164" o:spt="203" style="position:absolute;left:13601;top:1925;height:216;width:1368;" coordorigin="13601,1925" coordsize="1368,216">
                      <o:lock v:ext="edit"/>
                      <v:shape id="_x0000_s1165" o:spid="_x0000_s1165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66" o:spid="_x0000_s1166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67" o:spid="_x0000_s1167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68" o:spid="_x0000_s1168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69" o:spid="_x0000_s1169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170" o:spid="_x0000_s1170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171" o:spid="_x0000_s1171" o:spt="203" style="position:absolute;left:13601;top:2249;height:216;width:1368;" coordorigin="13601,1925" coordsize="1368,216">
                    <o:lock v:ext="edit"/>
                    <v:group id="_x0000_s1172" o:spid="_x0000_s1172" o:spt="203" style="position:absolute;left:13601;top:1925;height:216;width:1368;" coordorigin="13601,1925" coordsize="1368,216">
                      <o:lock v:ext="edit"/>
                      <v:shape id="_x0000_s1173" o:spid="_x0000_s1173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74" o:spid="_x0000_s1174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75" o:spid="_x0000_s1175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76" o:spid="_x0000_s1176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77" o:spid="_x0000_s1177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178" o:spid="_x0000_s1178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179" o:spid="_x0000_s1179" o:spt="203" style="position:absolute;left:13601;top:2969;height:216;width:1368;" coordorigin="13601,1925" coordsize="1368,216">
                    <o:lock v:ext="edit"/>
                    <v:group id="_x0000_s1180" o:spid="_x0000_s1180" o:spt="203" style="position:absolute;left:13601;top:1925;height:216;width:1368;" coordorigin="13601,1925" coordsize="1368,216">
                      <o:lock v:ext="edit"/>
                      <v:shape id="_x0000_s1181" o:spid="_x0000_s1181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82" o:spid="_x0000_s1182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83" o:spid="_x0000_s1183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84" o:spid="_x0000_s1184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85" o:spid="_x0000_s1185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186" o:spid="_x0000_s1186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187" o:spid="_x0000_s1187" o:spt="203" style="position:absolute;left:13601;top:2609;height:216;width:1368;" coordorigin="13601,1925" coordsize="1368,216">
                    <o:lock v:ext="edit"/>
                    <v:group id="_x0000_s1188" o:spid="_x0000_s1188" o:spt="203" style="position:absolute;left:13601;top:1925;height:216;width:1368;" coordorigin="13601,1925" coordsize="1368,216">
                      <o:lock v:ext="edit"/>
                      <v:shape id="_x0000_s1189" o:spid="_x0000_s1189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90" o:spid="_x0000_s1190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91" o:spid="_x0000_s1191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92" o:spid="_x0000_s1192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93" o:spid="_x0000_s1193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194" o:spid="_x0000_s1194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195" o:spid="_x0000_s1195" o:spt="203" style="position:absolute;left:12326;top:12505;height:1260;width:1368;" coordorigin="13601,1925" coordsize="1368,1260">
                  <o:lock v:ext="edit"/>
                  <v:group id="_x0000_s1196" o:spid="_x0000_s1196" o:spt="203" style="position:absolute;left:13601;top:1925;height:216;width:1368;" coordorigin="13601,1925" coordsize="1368,216">
                    <o:lock v:ext="edit"/>
                    <v:group id="_x0000_s1197" o:spid="_x0000_s1197" o:spt="203" style="position:absolute;left:13601;top:1925;height:216;width:1368;" coordorigin="13601,1925" coordsize="1368,216">
                      <o:lock v:ext="edit"/>
                      <v:shape id="_x0000_s1198" o:spid="_x0000_s1198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199" o:spid="_x0000_s1199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00" o:spid="_x0000_s1200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01" o:spid="_x0000_s1201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02" o:spid="_x0000_s1202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203" o:spid="_x0000_s1203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204" o:spid="_x0000_s1204" o:spt="203" style="position:absolute;left:13601;top:2249;height:216;width:1368;" coordorigin="13601,1925" coordsize="1368,216">
                    <o:lock v:ext="edit"/>
                    <v:group id="_x0000_s1205" o:spid="_x0000_s1205" o:spt="203" style="position:absolute;left:13601;top:1925;height:216;width:1368;" coordorigin="13601,1925" coordsize="1368,216">
                      <o:lock v:ext="edit"/>
                      <v:shape id="_x0000_s1206" o:spid="_x0000_s1206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07" o:spid="_x0000_s1207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08" o:spid="_x0000_s1208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09" o:spid="_x0000_s1209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10" o:spid="_x0000_s1210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211" o:spid="_x0000_s1211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212" o:spid="_x0000_s1212" o:spt="203" style="position:absolute;left:13601;top:2969;height:216;width:1368;" coordorigin="13601,1925" coordsize="1368,216">
                    <o:lock v:ext="edit"/>
                    <v:group id="_x0000_s1213" o:spid="_x0000_s1213" o:spt="203" style="position:absolute;left:13601;top:1925;height:216;width:1368;" coordorigin="13601,1925" coordsize="1368,216">
                      <o:lock v:ext="edit"/>
                      <v:shape id="_x0000_s1214" o:spid="_x0000_s1214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15" o:spid="_x0000_s1215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16" o:spid="_x0000_s1216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17" o:spid="_x0000_s1217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18" o:spid="_x0000_s1218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219" o:spid="_x0000_s1219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220" o:spid="_x0000_s1220" o:spt="203" style="position:absolute;left:13601;top:2609;height:216;width:1368;" coordorigin="13601,1925" coordsize="1368,216">
                    <o:lock v:ext="edit"/>
                    <v:group id="_x0000_s1221" o:spid="_x0000_s1221" o:spt="203" style="position:absolute;left:13601;top:1925;height:216;width:1368;" coordorigin="13601,1925" coordsize="1368,216">
                      <o:lock v:ext="edit"/>
                      <v:shape id="_x0000_s1222" o:spid="_x0000_s1222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23" o:spid="_x0000_s1223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24" o:spid="_x0000_s1224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25" o:spid="_x0000_s1225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26" o:spid="_x0000_s1226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227" o:spid="_x0000_s1227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228" o:spid="_x0000_s1228" o:spt="203" style="position:absolute;left:12362;top:13909;height:1260;width:1368;" coordorigin="13601,1925" coordsize="1368,1260">
                  <o:lock v:ext="edit"/>
                  <v:group id="_x0000_s1229" o:spid="_x0000_s1229" o:spt="203" style="position:absolute;left:13601;top:1925;height:216;width:1368;" coordorigin="13601,1925" coordsize="1368,216">
                    <o:lock v:ext="edit"/>
                    <v:group id="_x0000_s1230" o:spid="_x0000_s1230" o:spt="203" style="position:absolute;left:13601;top:1925;height:216;width:1368;" coordorigin="13601,1925" coordsize="1368,216">
                      <o:lock v:ext="edit"/>
                      <v:shape id="_x0000_s1231" o:spid="_x0000_s1231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32" o:spid="_x0000_s1232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33" o:spid="_x0000_s1233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34" o:spid="_x0000_s1234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35" o:spid="_x0000_s1235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236" o:spid="_x0000_s1236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237" o:spid="_x0000_s1237" o:spt="203" style="position:absolute;left:13601;top:2249;height:216;width:1368;" coordorigin="13601,1925" coordsize="1368,216">
                    <o:lock v:ext="edit"/>
                    <v:group id="_x0000_s1238" o:spid="_x0000_s1238" o:spt="203" style="position:absolute;left:13601;top:1925;height:216;width:1368;" coordorigin="13601,1925" coordsize="1368,216">
                      <o:lock v:ext="edit"/>
                      <v:shape id="_x0000_s1239" o:spid="_x0000_s1239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40" o:spid="_x0000_s1240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41" o:spid="_x0000_s1241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42" o:spid="_x0000_s1242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43" o:spid="_x0000_s1243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244" o:spid="_x0000_s1244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245" o:spid="_x0000_s1245" o:spt="203" style="position:absolute;left:13601;top:2969;height:216;width:1368;" coordorigin="13601,1925" coordsize="1368,216">
                    <o:lock v:ext="edit"/>
                    <v:group id="_x0000_s1246" o:spid="_x0000_s1246" o:spt="203" style="position:absolute;left:13601;top:1925;height:216;width:1368;" coordorigin="13601,1925" coordsize="1368,216">
                      <o:lock v:ext="edit"/>
                      <v:shape id="_x0000_s1247" o:spid="_x0000_s1247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48" o:spid="_x0000_s1248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49" o:spid="_x0000_s1249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50" o:spid="_x0000_s1250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51" o:spid="_x0000_s1251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252" o:spid="_x0000_s1252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253" o:spid="_x0000_s1253" o:spt="203" style="position:absolute;left:13601;top:2609;height:216;width:1368;" coordorigin="13601,1925" coordsize="1368,216">
                    <o:lock v:ext="edit"/>
                    <v:group id="_x0000_s1254" o:spid="_x0000_s1254" o:spt="203" style="position:absolute;left:13601;top:1925;height:216;width:1368;" coordorigin="13601,1925" coordsize="1368,216">
                      <o:lock v:ext="edit"/>
                      <v:shape id="_x0000_s1255" o:spid="_x0000_s1255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56" o:spid="_x0000_s1256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57" o:spid="_x0000_s1257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58" o:spid="_x0000_s1258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59" o:spid="_x0000_s1259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260" o:spid="_x0000_s1260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261" o:spid="_x0000_s1261" o:spt="203" style="position:absolute;left:12326;top:9661;height:1260;width:1368;" coordorigin="13601,1925" coordsize="1368,1260">
                  <o:lock v:ext="edit"/>
                  <v:group id="_x0000_s1262" o:spid="_x0000_s1262" o:spt="203" style="position:absolute;left:13601;top:1925;height:216;width:1368;" coordorigin="13601,1925" coordsize="1368,216">
                    <o:lock v:ext="edit"/>
                    <v:group id="_x0000_s1263" o:spid="_x0000_s1263" o:spt="203" style="position:absolute;left:13601;top:1925;height:216;width:1368;" coordorigin="13601,1925" coordsize="1368,216">
                      <o:lock v:ext="edit"/>
                      <v:shape id="_x0000_s1264" o:spid="_x0000_s1264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65" o:spid="_x0000_s1265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66" o:spid="_x0000_s1266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67" o:spid="_x0000_s1267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68" o:spid="_x0000_s1268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269" o:spid="_x0000_s1269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270" o:spid="_x0000_s1270" o:spt="203" style="position:absolute;left:13601;top:2249;height:216;width:1368;" coordorigin="13601,1925" coordsize="1368,216">
                    <o:lock v:ext="edit"/>
                    <v:group id="_x0000_s1271" o:spid="_x0000_s1271" o:spt="203" style="position:absolute;left:13601;top:1925;height:216;width:1368;" coordorigin="13601,1925" coordsize="1368,216">
                      <o:lock v:ext="edit"/>
                      <v:shape id="_x0000_s1272" o:spid="_x0000_s1272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73" o:spid="_x0000_s1273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74" o:spid="_x0000_s1274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75" o:spid="_x0000_s1275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76" o:spid="_x0000_s1276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277" o:spid="_x0000_s1277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278" o:spid="_x0000_s1278" o:spt="203" style="position:absolute;left:13601;top:2969;height:216;width:1368;" coordorigin="13601,1925" coordsize="1368,216">
                    <o:lock v:ext="edit"/>
                    <v:group id="_x0000_s1279" o:spid="_x0000_s1279" o:spt="203" style="position:absolute;left:13601;top:1925;height:216;width:1368;" coordorigin="13601,1925" coordsize="1368,216">
                      <o:lock v:ext="edit"/>
                      <v:shape id="_x0000_s1280" o:spid="_x0000_s1280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81" o:spid="_x0000_s1281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82" o:spid="_x0000_s1282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83" o:spid="_x0000_s1283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84" o:spid="_x0000_s1284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285" o:spid="_x0000_s1285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286" o:spid="_x0000_s1286" o:spt="203" style="position:absolute;left:13601;top:2609;height:216;width:1368;" coordorigin="13601,1925" coordsize="1368,216">
                    <o:lock v:ext="edit"/>
                    <v:group id="_x0000_s1287" o:spid="_x0000_s1287" o:spt="203" style="position:absolute;left:13601;top:1925;height:216;width:1368;" coordorigin="13601,1925" coordsize="1368,216">
                      <o:lock v:ext="edit"/>
                      <v:shape id="_x0000_s1288" o:spid="_x0000_s1288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89" o:spid="_x0000_s1289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90" o:spid="_x0000_s1290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91" o:spid="_x0000_s1291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292" o:spid="_x0000_s1292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293" o:spid="_x0000_s1293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</v:group>
              <v:group id="_x0000_s1294" o:spid="_x0000_s1294" o:spt="203" style="position:absolute;left:663;top:1746;height:900;width:1368;" coordorigin="12362,1993" coordsize="1368,900">
                <o:lock v:ext="edit"/>
                <v:shape id="_x0000_s1295" o:spid="_x0000_s1295" o:spt="202" type="#_x0000_t202" style="position:absolute;left:12362;top:1993;height:900;width:1368;" filled="f" coordsize="21600,21600">
                  <v:path/>
                  <v:fill on="f" focussize="0,0"/>
                  <v:stroke joinstyle="miter"/>
                  <v:imagedata o:title=""/>
                  <o:lock v:ext="edit"/>
                  <v:textbox inset="2.54mm,0.998361111111111mm,2.54mm,1.27mm">
                    <w:txbxContent>
                      <w:p>
                        <w:pPr>
                          <w:ind w:firstLine="210" w:firstLineChars="100"/>
                        </w:pPr>
                        <w:r>
                          <w:rPr>
                            <w:rFonts w:hint="eastAsia"/>
                          </w:rPr>
                          <w:t>考</w:t>
                        </w: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号</w:t>
                        </w:r>
                      </w:p>
                    </w:txbxContent>
                  </v:textbox>
                </v:shape>
                <v:line id="_x0000_s1296" o:spid="_x0000_s1296" o:spt="20" style="position:absolute;left:12362;top:2425;height:0;width:1368;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  <v:group id="_x0000_s1297" o:spid="_x0000_s1297" o:spt="203" style="position:absolute;left:663;top:2934;height:900;width:1368;" coordorigin="12362,1993" coordsize="1368,900">
                <o:lock v:ext="edit"/>
                <v:shape id="_x0000_s1298" o:spid="_x0000_s1298" o:spt="202" type="#_x0000_t202" style="position:absolute;left:12362;top:1993;height:900;width:1368;" filled="f" coordsize="21600,21600">
                  <v:path/>
                  <v:fill on="f" focussize="0,0"/>
                  <v:stroke joinstyle="miter"/>
                  <v:imagedata o:title=""/>
                  <o:lock v:ext="edit"/>
                  <v:textbox inset="2.54mm,0.998361111111111mm,2.54mm,1.27mm">
                    <w:txbxContent>
                      <w:p>
                        <w:pPr>
                          <w:ind w:firstLine="210" w:firstLineChars="100"/>
                        </w:pPr>
                        <w:r>
                          <w:rPr>
                            <w:rFonts w:hint="eastAsia"/>
                          </w:rPr>
                          <w:t>姓</w:t>
                        </w: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名</w:t>
                        </w:r>
                      </w:p>
                    </w:txbxContent>
                  </v:textbox>
                </v:shape>
                <v:line id="_x0000_s1299" o:spid="_x0000_s1299" o:spt="20" style="position:absolute;left:12362;top:2425;height:0;width:1368;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</v:group>
            <v:line id="_x0000_s1300" o:spid="_x0000_s1300" o:spt="20" style="position:absolute;left:2895;top:234;height:14400;width:0;" coordsize="21600,21600">
              <v:path arrowok="t"/>
              <v:fill focussize="0,0"/>
              <v:stroke dashstyle="dash"/>
              <v:imagedata o:title=""/>
              <o:lock v:ext="edit"/>
            </v:line>
            <v:rect id="_x0000_s1301" o:spid="_x0000_s1301" o:spt="1" style="position:absolute;left:2751;top:4050;height:324;width:252;" stroked="f" coordsize="21600,21600">
              <v:path/>
              <v:fill focussize="0,0"/>
              <v:stroke on="f"/>
              <v:imagedata o:title=""/>
              <o:lock v:ext="edit"/>
            </v:rect>
            <v:rect id="_x0000_s1302" o:spid="_x0000_s1302" o:spt="1" style="position:absolute;left:2751;top:7686;height:288;width:252;" stroked="f" coordsize="21600,21600">
              <v:path/>
              <v:fill focussize="0,0"/>
              <v:stroke on="f"/>
              <v:imagedata o:title=""/>
              <o:lock v:ext="edit"/>
            </v:rect>
            <v:rect id="_x0000_s1303" o:spid="_x0000_s1303" o:spt="1" style="position:absolute;left:2751;top:11214;height:324;width:252;" stroked="f" coordsize="21600,21600">
              <v:path/>
              <v:fill focussize="0,0"/>
              <v:stroke on="f"/>
              <v:imagedata o:title=""/>
              <o:lock v:ext="edit"/>
            </v:rect>
            <v:shape id="_x0000_s1304" o:spid="_x0000_s1304" o:spt="202" type="#_x0000_t202" style="position:absolute;left:2643;top:3978;height:7848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装</w:t>
                    </w:r>
                  </w:p>
                  <w:p/>
                  <w:p/>
                  <w:p/>
                  <w:p/>
                  <w:p/>
                  <w:p/>
                  <w:p/>
                  <w:p/>
                  <w:p/>
                  <w:p>
                    <w:r>
                      <w:rPr>
                        <w:rFonts w:hint="eastAsia"/>
                      </w:rPr>
                      <w:t>订</w:t>
                    </w:r>
                  </w:p>
                  <w:p/>
                  <w:p/>
                  <w:p/>
                  <w:p/>
                  <w:p/>
                  <w:p/>
                  <w:p/>
                  <w:p/>
                  <w:p>
                    <w:r>
                      <w:rPr>
                        <w:rFonts w:ascii="宋体"/>
                        <w:sz w:val="24"/>
                      </w:rPr>
                      <w:pict>
                        <v:shape id="_x0000_i1025" o:spt="75" type="#_x0000_t75" style="height:2.25pt;width:6.75pt;" filled="f" o:preferrelative="t" stroked="f" coordsize="21600,21600">
                          <v:path/>
                          <v:fill on="f" focussize="0,0"/>
                          <v:stroke on="f" joinstyle="miter"/>
                          <v:imagedata r:id="rId10" o:title=""/>
                          <o:lock v:ext="edit" aspectratio="t"/>
                          <w10:wrap type="none"/>
                          <w10:anchorlock/>
                        </v:shape>
                      </w:pict>
                    </w:r>
                  </w:p>
                  <w:p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v:shape id="_x0000_s1306" o:spid="_x0000_s1306" o:spt="202" type="#_x0000_t202" style="position:absolute;left:2175;top:4986;height:5256;width:684;" filled="f" stroked="f" coordsize="21600,21600">
              <v:path/>
              <v:fill on="f" focussize="0,0"/>
              <v:stroke on="f" joinstyle="miter"/>
              <v:imagedata o:title=""/>
              <o:lock v:ext="edit"/>
              <v:textbox style="layout-flow:vertical-ideographic;">
                <w:txbxContent>
                  <w:p>
                    <w:r>
                      <w:t xml:space="preserve">( </w:t>
                    </w:r>
                    <w:r>
                      <w:rPr>
                        <w:rFonts w:hint="eastAsia"/>
                      </w:rPr>
                      <w:t>装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线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内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不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要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答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题</w:t>
                    </w:r>
                    <w:r>
                      <w:t xml:space="preserve"> )</w:t>
                    </w:r>
                  </w:p>
                </w:txbxContent>
              </v:textbox>
            </v:shape>
            <v:group id="_x0000_s1307" o:spid="_x0000_s1307" o:spt="203" style="position:absolute;left:2427;top:810;height:3996;width:180;" coordorigin="2102,1129" coordsize="180,3996">
              <o:lock v:ext="edit"/>
              <v:shape id="_x0000_s1308" o:spid="_x0000_s1308" o:spt="3" type="#_x0000_t3" style="position:absolute;left:2102;top:1129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309" o:spid="_x0000_s1309" o:spt="3" type="#_x0000_t3" style="position:absolute;left:2102;top:2425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310" o:spid="_x0000_s1310" o:spt="3" type="#_x0000_t3" style="position:absolute;left:2102;top:3685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311" o:spid="_x0000_s1311" o:spt="3" type="#_x0000_t3" style="position:absolute;left:2102;top:4945;height:180;width:180;" coordsize="21600,21600">
                <v:path/>
                <v:fill focussize="0,0"/>
                <v:stroke/>
                <v:imagedata o:title=""/>
                <o:lock v:ext="edit"/>
              </v:shape>
            </v:group>
            <v:group id="_x0000_s1312" o:spid="_x0000_s1312" o:spt="203" style="position:absolute;left:2427;top:10206;height:3996;width:180;" coordorigin="2102,1129" coordsize="180,3996">
              <o:lock v:ext="edit"/>
              <v:shape id="_x0000_s1313" o:spid="_x0000_s1313" o:spt="3" type="#_x0000_t3" style="position:absolute;left:2102;top:1129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314" o:spid="_x0000_s1314" o:spt="3" type="#_x0000_t3" style="position:absolute;left:2102;top:2425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315" o:spid="_x0000_s1315" o:spt="3" type="#_x0000_t3" style="position:absolute;left:2102;top:3685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316" o:spid="_x0000_s1316" o:spt="3" type="#_x0000_t3" style="position:absolute;left:2102;top:4945;height:180;width:180;" coordsize="21600,21600">
                <v:path/>
                <v:fill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宋体" w:hAnsi="宋体"/>
          <w:b/>
          <w:color w:val="000000"/>
          <w:sz w:val="32"/>
          <w:szCs w:val="21"/>
        </w:rPr>
        <w:t>2018——2019</w:t>
      </w:r>
      <w:r>
        <w:rPr>
          <w:rFonts w:hint="eastAsia" w:ascii="宋体" w:hAnsi="宋体"/>
          <w:b/>
          <w:color w:val="000000"/>
          <w:sz w:val="32"/>
          <w:szCs w:val="21"/>
        </w:rPr>
        <w:t>学年度第一学期月考</w:t>
      </w:r>
    </w:p>
    <w:p>
      <w:pPr>
        <w:spacing w:line="360" w:lineRule="auto"/>
        <w:ind w:right="-15" w:rightChars="-7"/>
        <w:jc w:val="center"/>
        <w:rPr>
          <w:rFonts w:ascii="宋体"/>
          <w:b/>
          <w:color w:val="000000"/>
          <w:sz w:val="52"/>
          <w:szCs w:val="21"/>
        </w:rPr>
      </w:pPr>
      <w:r>
        <w:rPr>
          <w:rFonts w:hint="eastAsia" w:ascii="宋体" w:hAnsi="宋体"/>
          <w:b/>
          <w:color w:val="000000"/>
          <w:sz w:val="52"/>
          <w:szCs w:val="21"/>
        </w:rPr>
        <w:t>初二英语试题</w:t>
      </w:r>
    </w:p>
    <w:p>
      <w:pPr>
        <w:spacing w:line="360" w:lineRule="auto"/>
        <w:ind w:right="-15" w:rightChars="-7" w:firstLine="482" w:firstLineChars="200"/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考生注意：</w:t>
      </w:r>
    </w:p>
    <w:p>
      <w:pPr>
        <w:numPr>
          <w:ilvl w:val="0"/>
          <w:numId w:val="1"/>
        </w:numPr>
        <w:spacing w:line="360" w:lineRule="auto"/>
        <w:ind w:right="-15" w:rightChars="-7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考试时间</w:t>
      </w:r>
      <w:r>
        <w:rPr>
          <w:rFonts w:ascii="宋体" w:hAnsi="宋体"/>
          <w:b/>
          <w:color w:val="000000"/>
          <w:sz w:val="24"/>
        </w:rPr>
        <w:t xml:space="preserve"> 120 </w:t>
      </w:r>
      <w:r>
        <w:rPr>
          <w:rFonts w:hint="eastAsia" w:ascii="宋体" w:hAnsi="宋体"/>
          <w:b/>
          <w:color w:val="000000"/>
          <w:sz w:val="24"/>
        </w:rPr>
        <w:t>分钟</w:t>
      </w:r>
      <w:r>
        <w:rPr>
          <w:rFonts w:ascii="宋体" w:hAnsi="宋体"/>
          <w:b/>
          <w:color w:val="000000"/>
          <w:sz w:val="24"/>
        </w:rPr>
        <w:t xml:space="preserve">          </w:t>
      </w:r>
    </w:p>
    <w:p>
      <w:pPr>
        <w:numPr>
          <w:ilvl w:val="0"/>
          <w:numId w:val="1"/>
        </w:numPr>
        <w:spacing w:line="360" w:lineRule="auto"/>
        <w:ind w:right="-15" w:rightChars="-7"/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全巻共六大题，总分</w:t>
      </w:r>
      <w:r>
        <w:rPr>
          <w:rFonts w:ascii="宋体" w:hAnsi="宋体"/>
          <w:b/>
          <w:color w:val="000000"/>
          <w:sz w:val="24"/>
        </w:rPr>
        <w:t xml:space="preserve">120 </w:t>
      </w:r>
      <w:r>
        <w:rPr>
          <w:rFonts w:hint="eastAsia" w:ascii="宋体" w:hAnsi="宋体"/>
          <w:b/>
          <w:color w:val="000000"/>
          <w:sz w:val="24"/>
        </w:rPr>
        <w:t>分</w:t>
      </w:r>
    </w:p>
    <w:tbl>
      <w:tblPr>
        <w:tblStyle w:val="18"/>
        <w:tblW w:w="7650" w:type="dxa"/>
        <w:tblInd w:w="3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799"/>
        <w:gridCol w:w="667"/>
        <w:gridCol w:w="709"/>
        <w:gridCol w:w="708"/>
        <w:gridCol w:w="709"/>
        <w:gridCol w:w="709"/>
        <w:gridCol w:w="709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798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pict>
                <v:group id="_x0000_s1317" o:spid="_x0000_s1317" o:spt="203" alt="学科网(www.zxxk.com)--教育资源门户，提供试卷、教案、课件、论文、素材及各类教学资源下载，还有大量而丰富的教学相关资讯！" style="position:absolute;left:0pt;margin-left:-124.2pt;margin-top:25.5pt;height:39pt;width:57.6pt;z-index:251663360;mso-width-relative:page;mso-height-relative:page;" coordorigin="639,4134" coordsize="1368,900">
                  <o:lock v:ext="edit"/>
                  <v:shape id="_x0000_s1318" o:spid="_x0000_s1318" o:spt="202" type="#_x0000_t202" style="position:absolute;left:639;top:4134;height:900;width:1368;" filled="f" coordsize="21600,21600">
                    <v:path/>
                    <v:fill on="f" focussize="0,0"/>
                    <v:stroke joinstyle="miter"/>
                    <v:imagedata o:title=""/>
                    <o:lock v:ext="edit"/>
                    <v:textbox inset="2.54mm,0.998361111111111mm,2.54mm,1.27mm">
                      <w:txbxContent>
                        <w:p>
                          <w:pPr>
                            <w:ind w:firstLine="210" w:firstLineChars="100"/>
                          </w:pPr>
                          <w:r>
                            <w:rPr>
                              <w:rFonts w:hint="eastAsia"/>
                            </w:rPr>
                            <w:t>班</w:t>
                          </w:r>
                          <w: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级</w:t>
                          </w:r>
                        </w:p>
                        <w:p/>
                      </w:txbxContent>
                    </v:textbox>
                  </v:shape>
                  <v:line id="_x0000_s1319" o:spid="_x0000_s1319" o:spt="20" style="position:absolute;left:639;top:4566;height:0;width:1368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</v:group>
              </w:pic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题号</w:t>
            </w:r>
          </w:p>
        </w:tc>
        <w:tc>
          <w:tcPr>
            <w:tcW w:w="79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听力</w:t>
            </w:r>
          </w:p>
        </w:tc>
        <w:tc>
          <w:tcPr>
            <w:tcW w:w="667" w:type="dxa"/>
            <w:vAlign w:val="center"/>
          </w:tcPr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Ⅱ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Ⅲ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Ⅳ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Ⅴ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Ⅵ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szCs w:val="21"/>
              </w:rPr>
              <w:fldChar w:fldCharType="begin"/>
            </w:r>
            <w:r>
              <w:rPr>
                <w:rFonts w:ascii="宋体" w:hAnsi="宋体"/>
                <w:b/>
                <w:bCs/>
                <w:color w:val="000000"/>
                <w:szCs w:val="21"/>
              </w:rPr>
              <w:instrText xml:space="preserve"> = 7 \* ROMAN </w:instrText>
            </w:r>
            <w:r>
              <w:rPr>
                <w:rFonts w:ascii="宋体" w:hAnsi="宋体"/>
                <w:b/>
                <w:bCs/>
                <w:color w:val="000000"/>
                <w:szCs w:val="21"/>
              </w:rPr>
              <w:fldChar w:fldCharType="separate"/>
            </w:r>
            <w:r>
              <w:rPr>
                <w:rFonts w:ascii="宋体" w:hAnsi="宋体"/>
                <w:b/>
                <w:bCs/>
                <w:color w:val="000000"/>
                <w:szCs w:val="21"/>
              </w:rPr>
              <w:t>VII</w:t>
            </w:r>
            <w:r>
              <w:rPr>
                <w:rFonts w:ascii="宋体" w:hAnsi="宋体"/>
                <w:b/>
                <w:bCs/>
                <w:color w:val="000000"/>
                <w:szCs w:val="21"/>
              </w:rPr>
              <w:fldChar w:fldCharType="end"/>
            </w: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szCs w:val="21"/>
              </w:rPr>
              <w:fldChar w:fldCharType="begin"/>
            </w:r>
            <w:r>
              <w:rPr>
                <w:rFonts w:ascii="宋体" w:hAnsi="宋体"/>
                <w:b/>
                <w:bCs/>
                <w:color w:val="000000"/>
                <w:szCs w:val="21"/>
              </w:rPr>
              <w:instrText xml:space="preserve"> = 8 \* ROMAN </w:instrText>
            </w:r>
            <w:r>
              <w:rPr>
                <w:rFonts w:ascii="宋体" w:hAnsi="宋体"/>
                <w:b/>
                <w:bCs/>
                <w:color w:val="000000"/>
                <w:szCs w:val="21"/>
              </w:rPr>
              <w:fldChar w:fldCharType="separate"/>
            </w:r>
            <w:r>
              <w:rPr>
                <w:rFonts w:ascii="宋体" w:hAnsi="宋体"/>
                <w:b/>
                <w:bCs/>
                <w:color w:val="000000"/>
                <w:szCs w:val="21"/>
              </w:rPr>
              <w:t>VIII</w:t>
            </w:r>
            <w:r>
              <w:rPr>
                <w:rFonts w:ascii="宋体" w:hAnsi="宋体"/>
                <w:b/>
                <w:bCs/>
                <w:color w:val="000000"/>
                <w:szCs w:val="21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98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得分</w:t>
            </w:r>
          </w:p>
        </w:tc>
        <w:tc>
          <w:tcPr>
            <w:tcW w:w="79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/>
                <w:b/>
                <w:bCs/>
                <w:color w:val="FFFFFF"/>
                <w:sz w:val="4"/>
                <w:szCs w:val="21"/>
              </w:rPr>
              <w:t>[来源:Zxxk.Com][来源:学#科#网]</w:t>
            </w:r>
          </w:p>
        </w:tc>
      </w:tr>
    </w:tbl>
    <w:p>
      <w:pPr>
        <w:spacing w:line="360" w:lineRule="auto"/>
        <w:jc w:val="center"/>
        <w:outlineLvl w:val="0"/>
        <w:rPr>
          <w:rFonts w:ascii="宋体"/>
          <w:bCs/>
          <w:color w:val="000000"/>
          <w:sz w:val="24"/>
        </w:rPr>
      </w:pPr>
    </w:p>
    <w:p>
      <w:pPr>
        <w:spacing w:line="360" w:lineRule="auto"/>
        <w:jc w:val="center"/>
        <w:outlineLvl w:val="0"/>
        <w:rPr>
          <w:rFonts w:ascii="宋体"/>
          <w:bCs/>
          <w:color w:val="000000"/>
          <w:sz w:val="24"/>
        </w:rPr>
      </w:pPr>
    </w:p>
    <w:p>
      <w:pPr>
        <w:spacing w:line="360" w:lineRule="auto"/>
        <w:jc w:val="center"/>
        <w:outlineLvl w:val="0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第一部分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听力测试</w:t>
      </w:r>
    </w:p>
    <w:p>
      <w:pPr>
        <w:pStyle w:val="31"/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Ⅰ听力测试（共</w:t>
      </w:r>
      <w:r>
        <w:rPr>
          <w:rFonts w:ascii="宋体" w:hAnsi="宋体"/>
          <w:sz w:val="28"/>
          <w:szCs w:val="28"/>
        </w:rPr>
        <w:t>25</w:t>
      </w:r>
      <w:r>
        <w:rPr>
          <w:rFonts w:hint="eastAsia" w:ascii="宋体" w:hAnsi="宋体"/>
          <w:sz w:val="28"/>
          <w:szCs w:val="28"/>
        </w:rPr>
        <w:t>小题，每题一分）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（一）听句子，选择与其相对应的图片。每个句子读一遍。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 xml:space="preserve">1.What’s  Linda’s  favorite fruit </w:t>
      </w:r>
      <w:r>
        <w:rPr>
          <w:rFonts w:hint="eastAsia" w:ascii="宋体" w:hAnsi="宋体"/>
          <w:sz w:val="24"/>
          <w:szCs w:val="24"/>
        </w:rPr>
        <w:t>？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71.25pt;width:362.25pt;" filled="f" o:preferrelative="t" stroked="f" coordsize="21600,21600">
            <v:path/>
            <v:fill on="f" focussize="0,0"/>
            <v:stroke on="f" joinstyle="miter"/>
            <v:imagedata r:id="rId11" gain="218453f" o:title=""/>
            <o:lock v:ext="edit" aspectratio="t"/>
            <w10:wrap type="none"/>
            <w10:anchorlock/>
          </v:shape>
        </w:pic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 xml:space="preserve">2.Which is Jane’s   family photo </w:t>
      </w:r>
      <w:r>
        <w:rPr>
          <w:rFonts w:hint="eastAsia" w:ascii="宋体" w:hAnsi="宋体"/>
          <w:sz w:val="24"/>
          <w:szCs w:val="24"/>
        </w:rPr>
        <w:t>？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77.25pt;width:357.75pt;" filled="f" o:preferrelative="t" stroked="f" coordsize="21600,21600">
            <v:path/>
            <v:fill on="f" focussize="0,0"/>
            <v:stroke on="f" joinstyle="miter"/>
            <v:imagedata r:id="rId12" gain="327680f" o:title=""/>
            <o:lock v:ext="edit" aspectratio="t"/>
            <w10:wrap type="none"/>
            <w10:anchorlock/>
          </v:shape>
        </w:pic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3.What is this ?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76.5pt;width:360pt;" filled="f" o:preferrelative="t" stroked="f" coordsize="21600,21600">
            <v:path/>
            <v:fill on="f" focussize="0,0"/>
            <v:stroke on="f" joinstyle="miter"/>
            <v:imagedata r:id="rId13" gain="819200f" o:title=""/>
            <o:lock v:ext="edit" aspectratio="t"/>
            <w10:wrap type="none"/>
            <w10:anchorlock/>
          </v:shape>
        </w:pic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4.What is Dale good at ?</w:t>
      </w:r>
    </w:p>
    <w:p>
      <w:pPr>
        <w:pStyle w:val="31"/>
        <w:spacing w:line="360" w:lineRule="auto"/>
        <w:ind w:firstLine="960" w:firstLineChars="400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82.5pt;width:331.5pt;" filled="f" o:preferrelative="t" stroked="f" coordsize="21600,21600">
            <v:path/>
            <v:fill on="f" focussize="0,0"/>
            <v:stroke on="f" joinstyle="miter"/>
            <v:imagedata r:id="rId14" gain="655360f" o:title=""/>
            <o:lock v:ext="edit" aspectratio="t"/>
            <w10:wrap type="none"/>
            <w10:anchorlock/>
          </v:shape>
        </w:pic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5.What is Lin Tao’s  sister doing ?</w:t>
      </w:r>
    </w:p>
    <w:p>
      <w:pPr>
        <w:pStyle w:val="31"/>
        <w:spacing w:line="360" w:lineRule="auto"/>
        <w:ind w:firstLine="660" w:firstLineChars="150"/>
        <w:rPr>
          <w:rFonts w:ascii="宋体"/>
          <w:sz w:val="44"/>
          <w:szCs w:val="44"/>
        </w:rPr>
      </w:pPr>
      <w:r>
        <w:rPr>
          <w:rFonts w:ascii="宋体"/>
          <w:sz w:val="44"/>
          <w:szCs w:val="4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04.25pt;width:348.75pt;" filled="f" o:preferrelative="t" stroked="f" coordsize="21600,21600">
            <v:path/>
            <v:fill on="f" focussize="0,0"/>
            <v:stroke on="f" joinstyle="miter"/>
            <v:imagedata r:id="rId15" gain="2147483647f" blacklevel="8520f" o:title=""/>
            <o:lock v:ext="edit" aspectratio="t"/>
            <w10:wrap type="none"/>
            <w10:anchorlock/>
          </v:shape>
        </w:pict>
      </w:r>
    </w:p>
    <w:p>
      <w:pPr>
        <w:pStyle w:val="31"/>
        <w:spacing w:line="360" w:lineRule="auto"/>
        <w:ind w:firstLine="360" w:firstLineChars="150"/>
        <w:rPr>
          <w:rFonts w:ascii="宋体"/>
          <w:sz w:val="44"/>
          <w:szCs w:val="4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二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听七段对话，选择正确答案。每段对话读两遍。（</w:t>
      </w:r>
      <w:r>
        <w:rPr>
          <w:rFonts w:ascii="宋体" w:hAnsi="宋体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听第一段对话，回答第六小题。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    ) 6.What  club  does the girl want to join ?</w:t>
      </w:r>
    </w:p>
    <w:p>
      <w:pPr>
        <w:pStyle w:val="31"/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A. The  sports club    B. The English club </w:t>
      </w:r>
    </w:p>
    <w:p>
      <w:pPr>
        <w:pStyle w:val="31"/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 The music club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听第二段对话，回答第</w:t>
      </w: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小题。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7. What is Lucy going to do to do this weekend ?</w:t>
      </w:r>
    </w:p>
    <w:p>
      <w:pPr>
        <w:pStyle w:val="31"/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A. Watch a movie B. </w:t>
      </w:r>
      <w:r>
        <w:rPr>
          <w:rFonts w:ascii="宋体" w:hAnsi="宋体"/>
          <w:sz w:val="24"/>
          <w:szCs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>Take a class C. Do some shopping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听第三段对话，回答第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小题。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8.Who does the woman want to buy a kite for ?</w:t>
      </w:r>
    </w:p>
    <w:p>
      <w:pPr>
        <w:pStyle w:val="31"/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Her  son.   B. Her daughter.    C. Her sister.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听第四段对话，回答第</w:t>
      </w:r>
      <w:r>
        <w:rPr>
          <w:rFonts w:ascii="宋体" w:hAnsi="宋体"/>
          <w:sz w:val="24"/>
          <w:szCs w:val="24"/>
        </w:rPr>
        <w:t>9</w:t>
      </w:r>
      <w:r>
        <w:rPr>
          <w:rFonts w:hint="eastAsia" w:ascii="宋体" w:hAnsi="宋体"/>
          <w:sz w:val="24"/>
          <w:szCs w:val="24"/>
        </w:rPr>
        <w:t>小题。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9.H</w:t>
      </w:r>
      <w:r>
        <w:rPr>
          <w:rFonts w:ascii="宋体" w:hAnsi="宋体"/>
          <w:sz w:val="24"/>
          <w:szCs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>ow did Helen get to the park ?</w:t>
      </w:r>
    </w:p>
    <w:p>
      <w:pPr>
        <w:pStyle w:val="31"/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On foot      B. By taxi        C. By bike.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听第五段对话，回答第</w:t>
      </w:r>
      <w:r>
        <w:rPr>
          <w:rFonts w:ascii="宋体" w:hAnsi="宋体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</w:rPr>
        <w:t>小题。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10.What’s the weather like ?</w:t>
      </w:r>
    </w:p>
    <w:p>
      <w:pPr>
        <w:pStyle w:val="31"/>
        <w:spacing w:line="360" w:lineRule="auto"/>
        <w:ind w:firstLine="600" w:firstLineChars="250"/>
        <w:rPr>
          <w:rFonts w:ascii="宋体" w:hAnsi="宋体"/>
          <w:sz w:val="24"/>
          <w:szCs w:val="24"/>
          <w:lang w:val="pl-PL"/>
        </w:rPr>
      </w:pPr>
      <w:r>
        <w:rPr>
          <w:rFonts w:ascii="宋体" w:hAnsi="宋体"/>
          <w:sz w:val="24"/>
          <w:szCs w:val="24"/>
          <w:lang w:val="pl-PL"/>
        </w:rPr>
        <w:t>A. Windy.          B. Rainy.      C. Snowy.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听第六段对话，回答第</w:t>
      </w:r>
      <w:r>
        <w:rPr>
          <w:rFonts w:ascii="宋体" w:hAnsi="宋体"/>
          <w:sz w:val="24"/>
          <w:szCs w:val="24"/>
        </w:rPr>
        <w:t>11</w:t>
      </w:r>
      <w:r>
        <w:rPr>
          <w:rFonts w:hint="eastAsia" w:ascii="宋体" w:hAnsi="宋体"/>
          <w:sz w:val="24"/>
          <w:szCs w:val="24"/>
        </w:rPr>
        <w:t>至</w:t>
      </w: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小题。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11.How old is Amy ?</w:t>
      </w:r>
    </w:p>
    <w:p>
      <w:pPr>
        <w:pStyle w:val="31"/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A.12.             B. 13.        C.14.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12.When is Bill’s   birthday ?</w:t>
      </w:r>
    </w:p>
    <w:p>
      <w:pPr>
        <w:pStyle w:val="31"/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In June.    B. In July.     C. In August.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听第七段对话，回答</w:t>
      </w:r>
      <w:r>
        <w:rPr>
          <w:rFonts w:ascii="宋体" w:hAnsi="宋体"/>
          <w:sz w:val="24"/>
          <w:szCs w:val="24"/>
        </w:rPr>
        <w:t>13</w:t>
      </w:r>
      <w:r>
        <w:rPr>
          <w:rFonts w:hint="eastAsia" w:ascii="宋体" w:hAnsi="宋体"/>
          <w:sz w:val="24"/>
          <w:szCs w:val="24"/>
        </w:rPr>
        <w:t>至</w:t>
      </w:r>
      <w:r>
        <w:rPr>
          <w:rFonts w:ascii="宋体" w:hAnsi="宋体"/>
          <w:sz w:val="24"/>
          <w:szCs w:val="24"/>
        </w:rPr>
        <w:t>15</w:t>
      </w:r>
      <w:r>
        <w:rPr>
          <w:rFonts w:hint="eastAsia" w:ascii="宋体" w:hAnsi="宋体"/>
          <w:sz w:val="24"/>
          <w:szCs w:val="24"/>
        </w:rPr>
        <w:t>小题。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13.What’s the woman’s  son’s  name ?</w:t>
      </w:r>
    </w:p>
    <w:p>
      <w:pPr>
        <w:pStyle w:val="31"/>
        <w:spacing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Jerry.        B. Jackie.        C. James.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14.What color is the woman’s  son’s  hair ?</w:t>
      </w:r>
    </w:p>
    <w:p>
      <w:pPr>
        <w:pStyle w:val="31"/>
        <w:spacing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Brown.      B. Black.          C. Blonde.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15.Where did the woman last see her son ?</w:t>
      </w:r>
    </w:p>
    <w:p>
      <w:pPr>
        <w:pStyle w:val="31"/>
        <w:spacing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In the park. B. In the market. C. At the bus station.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听短文，选择正确答案。短文读两遍。</w:t>
      </w:r>
      <w:r>
        <w:rPr>
          <w:rFonts w:ascii="宋体" w:hAnsi="宋体"/>
          <w:sz w:val="24"/>
          <w:szCs w:val="24"/>
        </w:rPr>
        <w:t xml:space="preserve">( 5 </w:t>
      </w:r>
      <w:r>
        <w:rPr>
          <w:rFonts w:hint="eastAsia" w:ascii="宋体" w:hAnsi="宋体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 xml:space="preserve"> )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16.Nick is ___________.</w:t>
      </w:r>
    </w:p>
    <w:p>
      <w:pPr>
        <w:pStyle w:val="31"/>
        <w:spacing w:line="360" w:lineRule="auto"/>
        <w:ind w:left="1075" w:leftChars="512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American.    B. English.       C. Japanese.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17.Nick’s favorite subject is _________.</w:t>
      </w:r>
    </w:p>
    <w:p>
      <w:pPr>
        <w:pStyle w:val="31"/>
        <w:spacing w:line="360" w:lineRule="auto"/>
        <w:ind w:left="1075" w:leftChars="512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math.        B. history.        C. Chinese.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18.Nick likes __________ best.</w:t>
      </w:r>
    </w:p>
    <w:p>
      <w:pPr>
        <w:pStyle w:val="31"/>
        <w:spacing w:line="360" w:lineRule="auto"/>
        <w:ind w:left="1075" w:leftChars="512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running.     B. swimming.   C. skating.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   )19.Nick often goes swimming with his ________.</w:t>
      </w:r>
    </w:p>
    <w:p>
      <w:pPr>
        <w:pStyle w:val="31"/>
        <w:spacing w:line="360" w:lineRule="auto"/>
        <w:ind w:left="1075" w:leftChars="512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brother.     B. friend.         C. father.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   )20.Nick _________ with his grandpa.</w:t>
      </w:r>
    </w:p>
    <w:p>
      <w:pPr>
        <w:pStyle w:val="31"/>
        <w:spacing w:line="360" w:lineRule="auto"/>
        <w:ind w:left="1075" w:leftChars="512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takes a walk.  B. watches TV.  C. plays chess</w:t>
      </w:r>
    </w:p>
    <w:p>
      <w:pPr>
        <w:pStyle w:val="31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四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）听短文，完成下面的表格，每空一词。短文读两遍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5</w:t>
      </w:r>
      <w:r>
        <w:rPr>
          <w:rFonts w:hint="eastAsia" w:ascii="宋体" w:hAnsi="宋体"/>
          <w:sz w:val="24"/>
          <w:szCs w:val="24"/>
        </w:rPr>
        <w:t>分）</w:t>
      </w:r>
    </w:p>
    <w:tbl>
      <w:tblPr>
        <w:tblStyle w:val="18"/>
        <w:tblW w:w="72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5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268" w:type="dxa"/>
            <w:vAlign w:val="center"/>
          </w:tcPr>
          <w:p>
            <w:pPr>
              <w:pStyle w:val="31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What  color</w:t>
            </w:r>
          </w:p>
        </w:tc>
        <w:tc>
          <w:tcPr>
            <w:tcW w:w="5000" w:type="dxa"/>
            <w:vAlign w:val="center"/>
          </w:tcPr>
          <w:p>
            <w:pPr>
              <w:pStyle w:val="31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Tom’s favorite color is ( 21 )_________.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268" w:type="dxa"/>
            <w:vAlign w:val="center"/>
          </w:tcPr>
          <w:p>
            <w:pPr>
              <w:pStyle w:val="31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Who</w:t>
            </w:r>
          </w:p>
        </w:tc>
        <w:tc>
          <w:tcPr>
            <w:tcW w:w="5000" w:type="dxa"/>
            <w:vAlign w:val="center"/>
          </w:tcPr>
          <w:p>
            <w:pPr>
              <w:pStyle w:val="31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Linda is Tom’s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268" w:type="dxa"/>
            <w:vAlign w:val="center"/>
          </w:tcPr>
          <w:p>
            <w:pPr>
              <w:pStyle w:val="31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What</w:t>
            </w:r>
          </w:p>
        </w:tc>
        <w:tc>
          <w:tcPr>
            <w:tcW w:w="5000" w:type="dxa"/>
            <w:vAlign w:val="center"/>
          </w:tcPr>
          <w:p>
            <w:pPr>
              <w:pStyle w:val="31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Linda’s schoolbag and (23)_______are 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2268" w:type="dxa"/>
            <w:vAlign w:val="center"/>
          </w:tcPr>
          <w:p>
            <w:pPr>
              <w:pStyle w:val="31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What</w:t>
            </w:r>
          </w:p>
        </w:tc>
        <w:tc>
          <w:tcPr>
            <w:tcW w:w="5000" w:type="dxa"/>
            <w:vAlign w:val="center"/>
          </w:tcPr>
          <w:p>
            <w:pPr>
              <w:pStyle w:val="31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Miss Lin is Tom’s ( 24)________ teacher.</w:t>
            </w:r>
            <w:r>
              <w:rPr>
                <w:rFonts w:ascii="宋体" w:hAnsi="宋体"/>
                <w:sz w:val="24"/>
                <w:szCs w:val="24"/>
              </w:rPr>
              <w:pict>
                <v:shape id="_x0000_i1033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      <v:path/>
                  <v:fill on="f" focussize="0,0"/>
                  <v:stroke on="f" joinstyle="miter"/>
                  <v:imagedata r:id="rId16" o:title="102595345171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2268" w:type="dxa"/>
            <w:vAlign w:val="center"/>
          </w:tcPr>
          <w:p>
            <w:pPr>
              <w:pStyle w:val="31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What class</w:t>
            </w:r>
          </w:p>
        </w:tc>
        <w:tc>
          <w:tcPr>
            <w:tcW w:w="5000" w:type="dxa"/>
            <w:vAlign w:val="center"/>
          </w:tcPr>
          <w:p>
            <w:pPr>
              <w:pStyle w:val="31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Tom is in Class (25)___________.</w:t>
            </w:r>
          </w:p>
        </w:tc>
      </w:tr>
    </w:tbl>
    <w:p>
      <w:pPr>
        <w:spacing w:line="360" w:lineRule="auto"/>
        <w:jc w:val="center"/>
        <w:rPr>
          <w:rFonts w:ascii="宋体"/>
          <w:b/>
          <w:color w:val="000000"/>
          <w:sz w:val="28"/>
          <w:szCs w:val="21"/>
        </w:rPr>
      </w:pPr>
      <w:r>
        <w:rPr>
          <w:rFonts w:hint="eastAsia" w:ascii="宋体" w:hAnsi="宋体"/>
          <w:b/>
          <w:color w:val="000000"/>
          <w:sz w:val="28"/>
          <w:szCs w:val="21"/>
        </w:rPr>
        <w:t>第二部分</w:t>
      </w:r>
      <w:r>
        <w:rPr>
          <w:rFonts w:ascii="宋体" w:hAnsi="宋体"/>
          <w:b/>
          <w:color w:val="000000"/>
          <w:sz w:val="28"/>
          <w:szCs w:val="21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1"/>
        </w:rPr>
        <w:t>英语知识运用</w:t>
      </w:r>
    </w:p>
    <w:p>
      <w:pPr>
        <w:spacing w:line="360" w:lineRule="auto"/>
        <w:rPr>
          <w:rFonts w:ascii="宋体"/>
        </w:rPr>
      </w:pPr>
      <w:r>
        <w:rPr>
          <w:rFonts w:hint="eastAsia" w:ascii="宋体" w:hAnsi="宋体"/>
          <w:sz w:val="30"/>
          <w:szCs w:val="30"/>
        </w:rPr>
        <w:t>Ⅱ</w:t>
      </w:r>
      <w:r>
        <w:rPr>
          <w:rFonts w:hint="eastAsia" w:ascii="宋体" w:hAnsi="宋体"/>
        </w:rPr>
        <w:t>．</w:t>
      </w:r>
      <w:r>
        <w:rPr>
          <w:rFonts w:hint="eastAsia" w:ascii="宋体" w:hAnsi="宋体"/>
          <w:sz w:val="24"/>
        </w:rPr>
        <w:t>单项选择</w:t>
      </w:r>
      <w:r>
        <w:rPr>
          <w:rFonts w:hint="eastAsia" w:ascii="宋体" w:hAnsi="宋体"/>
          <w:sz w:val="30"/>
          <w:szCs w:val="30"/>
        </w:rPr>
        <w:t>（共</w:t>
      </w:r>
      <w:r>
        <w:rPr>
          <w:rFonts w:ascii="宋体" w:hAnsi="宋体"/>
          <w:sz w:val="30"/>
          <w:szCs w:val="30"/>
        </w:rPr>
        <w:t xml:space="preserve">15 </w:t>
      </w:r>
      <w:r>
        <w:rPr>
          <w:rFonts w:hint="eastAsia" w:ascii="宋体" w:hAnsi="宋体"/>
          <w:sz w:val="30"/>
          <w:szCs w:val="30"/>
        </w:rPr>
        <w:t>小题，</w:t>
      </w:r>
      <w:r>
        <w:rPr>
          <w:rFonts w:ascii="宋体" w:hAnsi="宋体"/>
          <w:sz w:val="30"/>
          <w:szCs w:val="30"/>
        </w:rPr>
        <w:t xml:space="preserve">15 </w:t>
      </w:r>
      <w:r>
        <w:rPr>
          <w:rFonts w:hint="eastAsia" w:ascii="宋体" w:hAnsi="宋体"/>
          <w:sz w:val="30"/>
          <w:szCs w:val="30"/>
        </w:rPr>
        <w:t>分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</w:rPr>
        <w:t>）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（　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）</w:t>
      </w:r>
      <w:r>
        <w:rPr>
          <w:rFonts w:ascii="宋体" w:hAnsi="宋体"/>
        </w:rPr>
        <w:t>1.—Whose books are these ?</w:t>
      </w:r>
    </w:p>
    <w:p>
      <w:pPr>
        <w:spacing w:line="360" w:lineRule="auto"/>
        <w:ind w:firstLine="525" w:firstLineChars="250"/>
        <w:rPr>
          <w:rFonts w:ascii="宋体"/>
          <w:sz w:val="36"/>
          <w:szCs w:val="36"/>
        </w:rPr>
      </w:pPr>
      <w:r>
        <w:rPr>
          <w:rFonts w:ascii="宋体" w:hAnsi="宋体"/>
        </w:rPr>
        <w:t xml:space="preserve">  </w:t>
      </w:r>
      <w:r>
        <w:rPr>
          <w:rFonts w:ascii="宋体" w:hAnsi="宋体"/>
          <w:sz w:val="24"/>
        </w:rPr>
        <w:t xml:space="preserve">—They’re _______ . </w:t>
      </w:r>
    </w:p>
    <w:p>
      <w:pPr>
        <w:spacing w:line="360" w:lineRule="auto"/>
        <w:ind w:firstLine="960" w:firstLineChars="4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A. their   B. theirs C. my   D. our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) 2. Everyone, please be ____ with your things from now on.</w:t>
      </w:r>
    </w:p>
    <w:p>
      <w:pPr>
        <w:spacing w:line="360" w:lineRule="auto"/>
        <w:ind w:left="958" w:leftChars="456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A. care     B. careful   C. carefully D. careless  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</w:rPr>
        <w:t>(    ) 3.</w:t>
      </w:r>
      <w:r>
        <w:rPr>
          <w:rFonts w:ascii="宋体" w:hAnsi="宋体"/>
          <w:sz w:val="24"/>
        </w:rPr>
        <w:t xml:space="preserve"> Betty can play ____ piano and Sam can play ______football.</w:t>
      </w:r>
    </w:p>
    <w:p>
      <w:pPr>
        <w:pStyle w:val="31"/>
        <w:spacing w:line="360" w:lineRule="auto"/>
        <w:ind w:left="958"/>
        <w:rPr>
          <w:rFonts w:ascii="宋体"/>
          <w:sz w:val="24"/>
          <w:szCs w:val="24"/>
          <w:vertAlign w:val="superscript"/>
        </w:rPr>
      </w:pPr>
      <w:r>
        <w:rPr>
          <w:rFonts w:ascii="宋体" w:hAnsi="宋体"/>
          <w:sz w:val="24"/>
          <w:szCs w:val="24"/>
        </w:rPr>
        <w:t>A. a, the</w:t>
      </w:r>
      <w:r>
        <w:rPr>
          <w:rFonts w:ascii="宋体" w:hAnsi="宋体"/>
          <w:sz w:val="24"/>
          <w:szCs w:val="24"/>
          <w:vertAlign w:val="superscript"/>
        </w:rPr>
        <w:t xml:space="preserve">      </w:t>
      </w:r>
      <w:r>
        <w:rPr>
          <w:rFonts w:ascii="宋体" w:hAnsi="宋体"/>
          <w:sz w:val="24"/>
          <w:szCs w:val="24"/>
        </w:rPr>
        <w:t xml:space="preserve">B. the, the    C. the, /    D. /, the </w:t>
      </w:r>
    </w:p>
    <w:p>
      <w:pPr>
        <w:pStyle w:val="31"/>
        <w:spacing w:line="360" w:lineRule="auto"/>
        <w:ind w:left="600" w:hanging="6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(   ) 4. </w:t>
      </w:r>
      <w:r>
        <w:rPr>
          <w:rFonts w:ascii="宋体" w:hAnsi="宋体"/>
          <w:sz w:val="24"/>
        </w:rPr>
        <w:t>There _____ some gloves on the desk. _____ are these?</w:t>
      </w:r>
      <w:r>
        <w:rPr>
          <w:rFonts w:ascii="宋体" w:hAnsi="宋体"/>
          <w:sz w:val="24"/>
          <w:szCs w:val="24"/>
        </w:rPr>
        <w:t xml:space="preserve">       </w:t>
      </w:r>
    </w:p>
    <w:p>
      <w:pPr>
        <w:pStyle w:val="31"/>
        <w:spacing w:line="360" w:lineRule="auto"/>
        <w:ind w:left="598" w:leftChars="285"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is, Whose    B. are, Who   C. is, Who;    D. are, Whose</w:t>
      </w:r>
    </w:p>
    <w:p>
      <w:pPr>
        <w:pStyle w:val="31"/>
        <w:spacing w:line="360" w:lineRule="auto"/>
        <w:ind w:left="840" w:hanging="840" w:hangingChars="3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(   ) 5.My watch is lost. If you find____ ,Please call me ____ 53647967.    </w:t>
      </w:r>
    </w:p>
    <w:p>
      <w:pPr>
        <w:pStyle w:val="31"/>
        <w:spacing w:line="360" w:lineRule="auto"/>
        <w:ind w:left="838" w:leftChars="342" w:hanging="120" w:hangingChars="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A. it, by    B. it, at    C. them, at   D. them, in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</w:rPr>
        <w:t>(   ) 6.</w:t>
      </w:r>
      <w:r>
        <w:rPr>
          <w:rFonts w:ascii="宋体" w:hAnsi="宋体"/>
          <w:sz w:val="24"/>
          <w:szCs w:val="24"/>
        </w:rPr>
        <w:t>There is going to ___ an English test tomorrow.</w:t>
      </w:r>
    </w:p>
    <w:p>
      <w:pPr>
        <w:spacing w:line="360" w:lineRule="auto"/>
        <w:ind w:left="840" w:hanging="840" w:hangingChars="3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A. have B. has C. is   D. be  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   ) 7.One day, no one will go to the shops _____.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A. no more B. any more C. much more D. some more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   ) 8.Don’t worry _____ Tim. He is OK.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A. about B. at C. of D. with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   ) 9. She is going to have a piano lesson ______ Friday morning.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A. in    B. on   C. at   D. to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   ) 10. There _______ a heavy  rain in the north of China tomorrow.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A. will have B. will has C. will be D. be</w:t>
      </w:r>
    </w:p>
    <w:p>
      <w:pPr>
        <w:pStyle w:val="31"/>
        <w:spacing w:line="360" w:lineRule="auto"/>
        <w:ind w:left="600" w:hanging="600" w:hangingChars="2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   ) 11.—Will there be a sports meeting this te</w:t>
      </w:r>
      <w:r>
        <w:rPr>
          <w:rFonts w:ascii="宋体" w:hAnsi="宋体"/>
          <w:sz w:val="24"/>
          <w:szCs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>rm?</w:t>
      </w:r>
    </w:p>
    <w:p>
      <w:pPr>
        <w:pStyle w:val="31"/>
        <w:spacing w:line="360" w:lineRule="auto"/>
        <w:ind w:left="598" w:leftChars="285"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—________.</w:t>
      </w:r>
    </w:p>
    <w:p>
      <w:pPr>
        <w:pStyle w:val="31"/>
        <w:spacing w:line="360" w:lineRule="auto"/>
        <w:ind w:left="598" w:leftChars="285"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Yes, there is         B. No, there will</w:t>
      </w:r>
    </w:p>
    <w:p>
      <w:pPr>
        <w:pStyle w:val="31"/>
        <w:spacing w:line="360" w:lineRule="auto"/>
        <w:ind w:left="598" w:leftChars="285"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 Yes, there will       D. Yes, there won’t</w:t>
      </w:r>
    </w:p>
    <w:p>
      <w:pPr>
        <w:pStyle w:val="31"/>
        <w:spacing w:line="360" w:lineRule="auto"/>
        <w:ind w:left="960" w:hanging="960" w:hangingChars="4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   ) 12. Every family will have a small plane, it’ll ____to travel everywhere _____ plane</w:t>
      </w:r>
    </w:p>
    <w:p>
      <w:pPr>
        <w:pStyle w:val="31"/>
        <w:spacing w:line="360" w:lineRule="auto"/>
        <w:ind w:left="960" w:hanging="960" w:hangingChars="4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A. cheap, on B. be cheap, in C. be cheap, by D. cheap, by</w:t>
      </w:r>
    </w:p>
    <w:p>
      <w:pPr>
        <w:spacing w:line="360" w:lineRule="auto"/>
        <w:ind w:left="840" w:hanging="840" w:hangingChars="3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   ) 13.- Will you send your homework _______ the teacher ______ email?  A. for, by    B. at, with   C. to, by  D. by, to    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   )14.I will go to London and my sister will go _______.</w:t>
      </w:r>
    </w:p>
    <w:p>
      <w:pPr>
        <w:pStyle w:val="31"/>
        <w:spacing w:line="360" w:lineRule="auto"/>
        <w:rPr>
          <w:rFonts w:ascii="宋体"/>
          <w:kern w:val="2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A. as well   B. too  C. also  D. either</w:t>
      </w:r>
    </w:p>
    <w:p>
      <w:pPr>
        <w:pStyle w:val="31"/>
        <w:spacing w:line="360" w:lineRule="auto"/>
        <w:rPr>
          <w:rFonts w:ascii="宋体" w:hAnsi="宋体"/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>(   )15.--- Do you think he will meet the film star?</w:t>
      </w:r>
    </w:p>
    <w:p>
      <w:pPr>
        <w:pStyle w:val="31"/>
        <w:spacing w:line="360" w:lineRule="auto"/>
        <w:rPr>
          <w:rFonts w:ascii="宋体" w:hAnsi="宋体"/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 xml:space="preserve">       ---- _____________________.</w:t>
      </w:r>
    </w:p>
    <w:p>
      <w:pPr>
        <w:pStyle w:val="31"/>
        <w:spacing w:line="360" w:lineRule="auto"/>
        <w:rPr>
          <w:rFonts w:ascii="宋体" w:hAnsi="宋体"/>
          <w:kern w:val="2"/>
          <w:sz w:val="24"/>
          <w:szCs w:val="24"/>
        </w:rPr>
      </w:pPr>
      <w:r>
        <w:rPr>
          <w:rFonts w:ascii="宋体" w:hAnsi="宋体"/>
          <w:kern w:val="2"/>
          <w:sz w:val="24"/>
          <w:szCs w:val="24"/>
        </w:rPr>
        <w:t xml:space="preserve">       A. That’s a good idea.     B. I’m not sure.</w:t>
      </w:r>
    </w:p>
    <w:p>
      <w:pPr>
        <w:pStyle w:val="31"/>
        <w:spacing w:line="360" w:lineRule="auto"/>
        <w:rPr>
          <w:rFonts w:ascii="宋体"/>
          <w:sz w:val="24"/>
        </w:rPr>
      </w:pPr>
      <w:r>
        <w:rPr>
          <w:rFonts w:ascii="宋体" w:hAnsi="宋体"/>
          <w:kern w:val="2"/>
          <w:sz w:val="24"/>
          <w:szCs w:val="24"/>
        </w:rPr>
        <w:t xml:space="preserve">       C. Have a good time.        D. See you tomorrow.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30"/>
          <w:szCs w:val="30"/>
        </w:rPr>
        <w:t>Ⅲ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完形填空</w:t>
      </w:r>
      <w:r>
        <w:rPr>
          <w:rFonts w:ascii="宋体" w:hAnsi="宋体"/>
          <w:sz w:val="28"/>
          <w:szCs w:val="28"/>
        </w:rPr>
        <w:t>( 10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4"/>
          <w:szCs w:val="24"/>
        </w:rPr>
        <w:t>)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What do you usually do after class in your school</w:t>
      </w:r>
      <w:r>
        <w:rPr>
          <w:rFonts w:hint="eastAsia" w:ascii="宋体" w:hAnsi="宋体"/>
          <w:sz w:val="24"/>
          <w:szCs w:val="24"/>
        </w:rPr>
        <w:t>？</w:t>
      </w:r>
      <w:r>
        <w:rPr>
          <w:rFonts w:ascii="宋体" w:hAnsi="宋体"/>
          <w:sz w:val="24"/>
          <w:szCs w:val="24"/>
        </w:rPr>
        <w:t>You may go home and finish your homework</w:t>
      </w:r>
      <w:r>
        <w:rPr>
          <w:rFonts w:ascii="宋体" w:hAnsi="宋体"/>
          <w:sz w:val="24"/>
          <w:szCs w:val="24"/>
          <w:u w:val="single"/>
        </w:rPr>
        <w:t>_1__</w:t>
      </w:r>
      <w:r>
        <w:rPr>
          <w:rFonts w:ascii="宋体" w:hAnsi="宋体"/>
          <w:sz w:val="24"/>
          <w:szCs w:val="24"/>
        </w:rPr>
        <w:t xml:space="preserve"> you are a good student. As a </w:t>
      </w:r>
      <w:r>
        <w:rPr>
          <w:rFonts w:ascii="宋体" w:hAnsi="宋体"/>
          <w:sz w:val="24"/>
          <w:szCs w:val="24"/>
          <w:u w:val="single"/>
        </w:rPr>
        <w:t xml:space="preserve">__2_ </w:t>
      </w:r>
      <w:r>
        <w:rPr>
          <w:rFonts w:ascii="宋体" w:hAnsi="宋体"/>
          <w:sz w:val="24"/>
          <w:szCs w:val="24"/>
        </w:rPr>
        <w:t>, finishing homework is the first thing.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pict>
          <v:group id="_x0000_s1329" o:spid="_x0000_s1329" o:spt="203" alt="学科网(www.zxxk.com)--教育资源门户，提供试卷、教案、课件、论文、素材及各类教学资源下载，还有大量而丰富的教学相关资讯！" style="position:absolute;left:0pt;margin-left:-128pt;margin-top:-23.8pt;height:714pt;width:108.6pt;z-index:251661312;mso-width-relative:page;mso-height-relative:page;" coordorigin="531,198" coordsize="2652,14748">
            <o:lock v:ext="edit"/>
            <v:group id="_x0000_s1330" o:spid="_x0000_s1330" o:spt="203" style="position:absolute;left:531;top:198;height:14748;width:1500;" coordorigin="531,198" coordsize="1500,14748">
              <o:lock v:ext="edit"/>
              <v:group id="_x0000_s1331" o:spid="_x0000_s1331" o:spt="203" style="position:absolute;left:627;top:198;height:1260;width:1368;" coordorigin="13601,1925" coordsize="1368,1260">
                <o:lock v:ext="edit"/>
                <v:group id="_x0000_s1332" o:spid="_x0000_s1332" o:spt="203" style="position:absolute;left:13601;top:1925;height:216;width:1368;" coordorigin="13601,1925" coordsize="1368,216">
                  <o:lock v:ext="edit"/>
                  <v:group id="_x0000_s1333" o:spid="_x0000_s1333" o:spt="203" style="position:absolute;left:13601;top:1925;height:216;width:1368;" coordorigin="13601,1925" coordsize="1368,216">
                    <o:lock v:ext="edit"/>
                    <v:shape id="_x0000_s1334" o:spid="_x0000_s1334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35" o:spid="_x0000_s1335" o:spt="5" type="#_x0000_t5" style="position:absolute;left:13889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36" o:spid="_x0000_s1336" o:spt="5" type="#_x0000_t5" style="position:absolute;left:14177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37" o:spid="_x0000_s1337" o:spt="5" type="#_x0000_t5" style="position:absolute;left:14465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38" o:spid="_x0000_s1338" o:spt="5" type="#_x0000_t5" style="position:absolute;left:14753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shape id="_x0000_s1339" o:spid="_x0000_s1339" o:spt="5" type="#_x0000_t5" style="position:absolute;left:13601;top:1925;height:216;width:21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  <v:group id="_x0000_s1340" o:spid="_x0000_s1340" o:spt="203" style="position:absolute;left:13601;top:2249;height:216;width:1368;" coordorigin="13601,1925" coordsize="1368,216">
                  <o:lock v:ext="edit"/>
                  <v:group id="_x0000_s1341" o:spid="_x0000_s1341" o:spt="203" style="position:absolute;left:13601;top:1925;height:216;width:1368;" coordorigin="13601,1925" coordsize="1368,216">
                    <o:lock v:ext="edit"/>
                    <v:shape id="_x0000_s1342" o:spid="_x0000_s1342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43" o:spid="_x0000_s1343" o:spt="5" type="#_x0000_t5" style="position:absolute;left:13889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44" o:spid="_x0000_s1344" o:spt="5" type="#_x0000_t5" style="position:absolute;left:14177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45" o:spid="_x0000_s1345" o:spt="5" type="#_x0000_t5" style="position:absolute;left:14465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46" o:spid="_x0000_s1346" o:spt="5" type="#_x0000_t5" style="position:absolute;left:14753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shape id="_x0000_s1347" o:spid="_x0000_s1347" o:spt="5" type="#_x0000_t5" style="position:absolute;left:13601;top:1925;height:216;width:21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  <v:group id="_x0000_s1348" o:spid="_x0000_s1348" o:spt="203" style="position:absolute;left:13601;top:2969;height:216;width:1368;" coordorigin="13601,1925" coordsize="1368,216">
                  <o:lock v:ext="edit"/>
                  <v:group id="_x0000_s1349" o:spid="_x0000_s1349" o:spt="203" style="position:absolute;left:13601;top:1925;height:216;width:1368;" coordorigin="13601,1925" coordsize="1368,216">
                    <o:lock v:ext="edit"/>
                    <v:shape id="_x0000_s1350" o:spid="_x0000_s1350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51" o:spid="_x0000_s1351" o:spt="5" type="#_x0000_t5" style="position:absolute;left:13889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52" o:spid="_x0000_s1352" o:spt="5" type="#_x0000_t5" style="position:absolute;left:14177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53" o:spid="_x0000_s1353" o:spt="5" type="#_x0000_t5" style="position:absolute;left:14465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54" o:spid="_x0000_s1354" o:spt="5" type="#_x0000_t5" style="position:absolute;left:14753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shape id="_x0000_s1355" o:spid="_x0000_s1355" o:spt="5" type="#_x0000_t5" style="position:absolute;left:13601;top:1925;height:216;width:21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  <v:group id="_x0000_s1356" o:spid="_x0000_s1356" o:spt="203" style="position:absolute;left:13601;top:2609;height:216;width:1368;" coordorigin="13601,1925" coordsize="1368,216">
                  <o:lock v:ext="edit"/>
                  <v:group id="_x0000_s1357" o:spid="_x0000_s1357" o:spt="203" style="position:absolute;left:13601;top:1925;height:216;width:1368;" coordorigin="13601,1925" coordsize="1368,216">
                    <o:lock v:ext="edit"/>
                    <v:shape id="_x0000_s1358" o:spid="_x0000_s1358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59" o:spid="_x0000_s1359" o:spt="5" type="#_x0000_t5" style="position:absolute;left:13889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60" o:spid="_x0000_s1360" o:spt="5" type="#_x0000_t5" style="position:absolute;left:14177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61" o:spid="_x0000_s1361" o:spt="5" type="#_x0000_t5" style="position:absolute;left:14465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362" o:spid="_x0000_s1362" o:spt="5" type="#_x0000_t5" style="position:absolute;left:14753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shape id="_x0000_s1363" o:spid="_x0000_s1363" o:spt="5" type="#_x0000_t5" style="position:absolute;left:13601;top:1925;height:216;width:21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</v:group>
              <v:group id="_x0000_s1364" o:spid="_x0000_s1364" o:spt="203" style="position:absolute;left:531;top:5190;height:9756;width:1404;" coordorigin="12326,5413" coordsize="1404,9756">
                <o:lock v:ext="edit"/>
                <v:group id="_x0000_s1365" o:spid="_x0000_s1365" o:spt="203" style="position:absolute;left:12326;top:6817;height:1260;width:1368;" coordorigin="13601,1925" coordsize="1368,1260">
                  <o:lock v:ext="edit"/>
                  <v:group id="_x0000_s1366" o:spid="_x0000_s1366" o:spt="203" style="position:absolute;left:13601;top:1925;height:216;width:1368;" coordorigin="13601,1925" coordsize="1368,216">
                    <o:lock v:ext="edit"/>
                    <v:group id="_x0000_s1367" o:spid="_x0000_s1367" o:spt="203" style="position:absolute;left:13601;top:1925;height:216;width:1368;" coordorigin="13601,1925" coordsize="1368,216">
                      <o:lock v:ext="edit"/>
                      <v:shape id="_x0000_s1368" o:spid="_x0000_s1368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69" o:spid="_x0000_s1369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70" o:spid="_x0000_s1370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71" o:spid="_x0000_s1371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72" o:spid="_x0000_s1372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373" o:spid="_x0000_s1373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374" o:spid="_x0000_s1374" o:spt="203" style="position:absolute;left:13601;top:2249;height:216;width:1368;" coordorigin="13601,1925" coordsize="1368,216">
                    <o:lock v:ext="edit"/>
                    <v:group id="_x0000_s1375" o:spid="_x0000_s1375" o:spt="203" style="position:absolute;left:13601;top:1925;height:216;width:1368;" coordorigin="13601,1925" coordsize="1368,216">
                      <o:lock v:ext="edit"/>
                      <v:shape id="_x0000_s1376" o:spid="_x0000_s1376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77" o:spid="_x0000_s1377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78" o:spid="_x0000_s1378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79" o:spid="_x0000_s1379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80" o:spid="_x0000_s1380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381" o:spid="_x0000_s1381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382" o:spid="_x0000_s1382" o:spt="203" style="position:absolute;left:13601;top:2969;height:216;width:1368;" coordorigin="13601,1925" coordsize="1368,216">
                    <o:lock v:ext="edit"/>
                    <v:group id="_x0000_s1383" o:spid="_x0000_s1383" o:spt="203" style="position:absolute;left:13601;top:1925;height:216;width:1368;" coordorigin="13601,1925" coordsize="1368,216">
                      <o:lock v:ext="edit"/>
                      <v:shape id="_x0000_s1384" o:spid="_x0000_s1384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85" o:spid="_x0000_s1385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86" o:spid="_x0000_s1386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87" o:spid="_x0000_s1387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88" o:spid="_x0000_s1388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389" o:spid="_x0000_s1389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390" o:spid="_x0000_s1390" o:spt="203" style="position:absolute;left:13601;top:2609;height:216;width:1368;" coordorigin="13601,1925" coordsize="1368,216">
                    <o:lock v:ext="edit"/>
                    <v:group id="_x0000_s1391" o:spid="_x0000_s1391" o:spt="203" style="position:absolute;left:13601;top:1925;height:216;width:1368;" coordorigin="13601,1925" coordsize="1368,216">
                      <o:lock v:ext="edit"/>
                      <v:shape id="_x0000_s1392" o:spid="_x0000_s1392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93" o:spid="_x0000_s1393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94" o:spid="_x0000_s1394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95" o:spid="_x0000_s1395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396" o:spid="_x0000_s1396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397" o:spid="_x0000_s1397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398" o:spid="_x0000_s1398" o:spt="203" style="position:absolute;left:12326;top:5413;height:1260;width:1368;" coordorigin="13601,1925" coordsize="1368,1260">
                  <o:lock v:ext="edit"/>
                  <v:group id="_x0000_s1399" o:spid="_x0000_s1399" o:spt="203" style="position:absolute;left:13601;top:1925;height:216;width:1368;" coordorigin="13601,1925" coordsize="1368,216">
                    <o:lock v:ext="edit"/>
                    <v:group id="_x0000_s1400" o:spid="_x0000_s1400" o:spt="203" style="position:absolute;left:13601;top:1925;height:216;width:1368;" coordorigin="13601,1925" coordsize="1368,216">
                      <o:lock v:ext="edit"/>
                      <v:shape id="_x0000_s1401" o:spid="_x0000_s1401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02" o:spid="_x0000_s1402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03" o:spid="_x0000_s1403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04" o:spid="_x0000_s1404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05" o:spid="_x0000_s1405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406" o:spid="_x0000_s1406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407" o:spid="_x0000_s1407" o:spt="203" style="position:absolute;left:13601;top:2249;height:216;width:1368;" coordorigin="13601,1925" coordsize="1368,216">
                    <o:lock v:ext="edit"/>
                    <v:group id="_x0000_s1408" o:spid="_x0000_s1408" o:spt="203" style="position:absolute;left:13601;top:1925;height:216;width:1368;" coordorigin="13601,1925" coordsize="1368,216">
                      <o:lock v:ext="edit"/>
                      <v:shape id="_x0000_s1409" o:spid="_x0000_s1409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10" o:spid="_x0000_s1410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11" o:spid="_x0000_s1411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12" o:spid="_x0000_s1412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13" o:spid="_x0000_s1413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414" o:spid="_x0000_s1414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415" o:spid="_x0000_s1415" o:spt="203" style="position:absolute;left:13601;top:2969;height:216;width:1368;" coordorigin="13601,1925" coordsize="1368,216">
                    <o:lock v:ext="edit"/>
                    <v:group id="_x0000_s1416" o:spid="_x0000_s1416" o:spt="203" style="position:absolute;left:13601;top:1925;height:216;width:1368;" coordorigin="13601,1925" coordsize="1368,216">
                      <o:lock v:ext="edit"/>
                      <v:shape id="_x0000_s1417" o:spid="_x0000_s1417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18" o:spid="_x0000_s1418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19" o:spid="_x0000_s1419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20" o:spid="_x0000_s1420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21" o:spid="_x0000_s1421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422" o:spid="_x0000_s1422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423" o:spid="_x0000_s1423" o:spt="203" style="position:absolute;left:13601;top:2609;height:216;width:1368;" coordorigin="13601,1925" coordsize="1368,216">
                    <o:lock v:ext="edit"/>
                    <v:group id="_x0000_s1424" o:spid="_x0000_s1424" o:spt="203" style="position:absolute;left:13601;top:1925;height:216;width:1368;" coordorigin="13601,1925" coordsize="1368,216">
                      <o:lock v:ext="edit"/>
                      <v:shape id="_x0000_s1425" o:spid="_x0000_s1425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26" o:spid="_x0000_s1426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27" o:spid="_x0000_s1427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28" o:spid="_x0000_s1428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29" o:spid="_x0000_s1429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430" o:spid="_x0000_s1430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431" o:spid="_x0000_s1431" o:spt="203" style="position:absolute;left:12326;top:11101;height:1260;width:1368;" coordorigin="13601,1925" coordsize="1368,1260">
                  <o:lock v:ext="edit"/>
                  <v:group id="_x0000_s1432" o:spid="_x0000_s1432" o:spt="203" style="position:absolute;left:13601;top:1925;height:216;width:1368;" coordorigin="13601,1925" coordsize="1368,216">
                    <o:lock v:ext="edit"/>
                    <v:group id="_x0000_s1433" o:spid="_x0000_s1433" o:spt="203" style="position:absolute;left:13601;top:1925;height:216;width:1368;" coordorigin="13601,1925" coordsize="1368,216">
                      <o:lock v:ext="edit"/>
                      <v:shape id="_x0000_s1434" o:spid="_x0000_s1434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35" o:spid="_x0000_s1435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36" o:spid="_x0000_s1436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37" o:spid="_x0000_s1437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38" o:spid="_x0000_s1438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439" o:spid="_x0000_s1439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440" o:spid="_x0000_s1440" o:spt="203" style="position:absolute;left:13601;top:2249;height:216;width:1368;" coordorigin="13601,1925" coordsize="1368,216">
                    <o:lock v:ext="edit"/>
                    <v:group id="_x0000_s1441" o:spid="_x0000_s1441" o:spt="203" style="position:absolute;left:13601;top:1925;height:216;width:1368;" coordorigin="13601,1925" coordsize="1368,216">
                      <o:lock v:ext="edit"/>
                      <v:shape id="_x0000_s1442" o:spid="_x0000_s1442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43" o:spid="_x0000_s1443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44" o:spid="_x0000_s1444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45" o:spid="_x0000_s1445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46" o:spid="_x0000_s1446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447" o:spid="_x0000_s1447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448" o:spid="_x0000_s1448" o:spt="203" style="position:absolute;left:13601;top:2969;height:216;width:1368;" coordorigin="13601,1925" coordsize="1368,216">
                    <o:lock v:ext="edit"/>
                    <v:group id="_x0000_s1449" o:spid="_x0000_s1449" o:spt="203" style="position:absolute;left:13601;top:1925;height:216;width:1368;" coordorigin="13601,1925" coordsize="1368,216">
                      <o:lock v:ext="edit"/>
                      <v:shape id="_x0000_s1450" o:spid="_x0000_s1450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51" o:spid="_x0000_s1451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52" o:spid="_x0000_s1452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53" o:spid="_x0000_s1453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54" o:spid="_x0000_s1454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455" o:spid="_x0000_s1455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456" o:spid="_x0000_s1456" o:spt="203" style="position:absolute;left:13601;top:2609;height:216;width:1368;" coordorigin="13601,1925" coordsize="1368,216">
                    <o:lock v:ext="edit"/>
                    <v:group id="_x0000_s1457" o:spid="_x0000_s1457" o:spt="203" style="position:absolute;left:13601;top:1925;height:216;width:1368;" coordorigin="13601,1925" coordsize="1368,216">
                      <o:lock v:ext="edit"/>
                      <v:shape id="_x0000_s1458" o:spid="_x0000_s1458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59" o:spid="_x0000_s1459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60" o:spid="_x0000_s1460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61" o:spid="_x0000_s1461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62" o:spid="_x0000_s1462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463" o:spid="_x0000_s1463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464" o:spid="_x0000_s1464" o:spt="203" style="position:absolute;left:12326;top:8221;height:1260;width:1368;" coordorigin="13601,1925" coordsize="1368,1260">
                  <o:lock v:ext="edit"/>
                  <v:group id="_x0000_s1465" o:spid="_x0000_s1465" o:spt="203" style="position:absolute;left:13601;top:1925;height:216;width:1368;" coordorigin="13601,1925" coordsize="1368,216">
                    <o:lock v:ext="edit"/>
                    <v:group id="_x0000_s1466" o:spid="_x0000_s1466" o:spt="203" style="position:absolute;left:13601;top:1925;height:216;width:1368;" coordorigin="13601,1925" coordsize="1368,216">
                      <o:lock v:ext="edit"/>
                      <v:shape id="_x0000_s1467" o:spid="_x0000_s1467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68" o:spid="_x0000_s1468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69" o:spid="_x0000_s1469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70" o:spid="_x0000_s1470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71" o:spid="_x0000_s1471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472" o:spid="_x0000_s1472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473" o:spid="_x0000_s1473" o:spt="203" style="position:absolute;left:13601;top:2249;height:216;width:1368;" coordorigin="13601,1925" coordsize="1368,216">
                    <o:lock v:ext="edit"/>
                    <v:group id="_x0000_s1474" o:spid="_x0000_s1474" o:spt="203" style="position:absolute;left:13601;top:1925;height:216;width:1368;" coordorigin="13601,1925" coordsize="1368,216">
                      <o:lock v:ext="edit"/>
                      <v:shape id="_x0000_s1475" o:spid="_x0000_s1475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76" o:spid="_x0000_s1476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77" o:spid="_x0000_s1477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78" o:spid="_x0000_s1478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79" o:spid="_x0000_s1479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480" o:spid="_x0000_s1480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481" o:spid="_x0000_s1481" o:spt="203" style="position:absolute;left:13601;top:2969;height:216;width:1368;" coordorigin="13601,1925" coordsize="1368,216">
                    <o:lock v:ext="edit"/>
                    <v:group id="_x0000_s1482" o:spid="_x0000_s1482" o:spt="203" style="position:absolute;left:13601;top:1925;height:216;width:1368;" coordorigin="13601,1925" coordsize="1368,216">
                      <o:lock v:ext="edit"/>
                      <v:shape id="_x0000_s1483" o:spid="_x0000_s1483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84" o:spid="_x0000_s1484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85" o:spid="_x0000_s1485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86" o:spid="_x0000_s1486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87" o:spid="_x0000_s1487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488" o:spid="_x0000_s1488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489" o:spid="_x0000_s1489" o:spt="203" style="position:absolute;left:13601;top:2609;height:216;width:1368;" coordorigin="13601,1925" coordsize="1368,216">
                    <o:lock v:ext="edit"/>
                    <v:group id="_x0000_s1490" o:spid="_x0000_s1490" o:spt="203" style="position:absolute;left:13601;top:1925;height:216;width:1368;" coordorigin="13601,1925" coordsize="1368,216">
                      <o:lock v:ext="edit"/>
                      <v:shape id="_x0000_s1491" o:spid="_x0000_s1491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92" o:spid="_x0000_s1492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93" o:spid="_x0000_s1493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94" o:spid="_x0000_s1494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495" o:spid="_x0000_s1495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496" o:spid="_x0000_s1496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497" o:spid="_x0000_s1497" o:spt="203" style="position:absolute;left:12326;top:12505;height:1260;width:1368;" coordorigin="13601,1925" coordsize="1368,1260">
                  <o:lock v:ext="edit"/>
                  <v:group id="_x0000_s1498" o:spid="_x0000_s1498" o:spt="203" style="position:absolute;left:13601;top:1925;height:216;width:1368;" coordorigin="13601,1925" coordsize="1368,216">
                    <o:lock v:ext="edit"/>
                    <v:group id="_x0000_s1499" o:spid="_x0000_s1499" o:spt="203" style="position:absolute;left:13601;top:1925;height:216;width:1368;" coordorigin="13601,1925" coordsize="1368,216">
                      <o:lock v:ext="edit"/>
                      <v:shape id="_x0000_s1500" o:spid="_x0000_s1500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01" o:spid="_x0000_s1501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02" o:spid="_x0000_s1502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03" o:spid="_x0000_s1503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04" o:spid="_x0000_s1504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505" o:spid="_x0000_s1505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506" o:spid="_x0000_s1506" o:spt="203" style="position:absolute;left:13601;top:2249;height:216;width:1368;" coordorigin="13601,1925" coordsize="1368,216">
                    <o:lock v:ext="edit"/>
                    <v:group id="_x0000_s1507" o:spid="_x0000_s1507" o:spt="203" style="position:absolute;left:13601;top:1925;height:216;width:1368;" coordorigin="13601,1925" coordsize="1368,216">
                      <o:lock v:ext="edit"/>
                      <v:shape id="_x0000_s1508" o:spid="_x0000_s1508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09" o:spid="_x0000_s1509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10" o:spid="_x0000_s1510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11" o:spid="_x0000_s1511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12" o:spid="_x0000_s1512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513" o:spid="_x0000_s1513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514" o:spid="_x0000_s1514" o:spt="203" style="position:absolute;left:13601;top:2969;height:216;width:1368;" coordorigin="13601,1925" coordsize="1368,216">
                    <o:lock v:ext="edit"/>
                    <v:group id="_x0000_s1515" o:spid="_x0000_s1515" o:spt="203" style="position:absolute;left:13601;top:1925;height:216;width:1368;" coordorigin="13601,1925" coordsize="1368,216">
                      <o:lock v:ext="edit"/>
                      <v:shape id="_x0000_s1516" o:spid="_x0000_s1516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17" o:spid="_x0000_s1517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18" o:spid="_x0000_s1518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19" o:spid="_x0000_s1519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20" o:spid="_x0000_s1520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521" o:spid="_x0000_s1521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522" o:spid="_x0000_s1522" o:spt="203" style="position:absolute;left:13601;top:2609;height:216;width:1368;" coordorigin="13601,1925" coordsize="1368,216">
                    <o:lock v:ext="edit"/>
                    <v:group id="_x0000_s1523" o:spid="_x0000_s1523" o:spt="203" style="position:absolute;left:13601;top:1925;height:216;width:1368;" coordorigin="13601,1925" coordsize="1368,216">
                      <o:lock v:ext="edit"/>
                      <v:shape id="_x0000_s1524" o:spid="_x0000_s1524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25" o:spid="_x0000_s1525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26" o:spid="_x0000_s1526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27" o:spid="_x0000_s1527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28" o:spid="_x0000_s1528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529" o:spid="_x0000_s1529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530" o:spid="_x0000_s1530" o:spt="203" style="position:absolute;left:12362;top:13909;height:1260;width:1368;" coordorigin="13601,1925" coordsize="1368,1260">
                  <o:lock v:ext="edit"/>
                  <v:group id="_x0000_s1531" o:spid="_x0000_s1531" o:spt="203" style="position:absolute;left:13601;top:1925;height:216;width:1368;" coordorigin="13601,1925" coordsize="1368,216">
                    <o:lock v:ext="edit"/>
                    <v:group id="_x0000_s1532" o:spid="_x0000_s1532" o:spt="203" style="position:absolute;left:13601;top:1925;height:216;width:1368;" coordorigin="13601,1925" coordsize="1368,216">
                      <o:lock v:ext="edit"/>
                      <v:shape id="_x0000_s1533" o:spid="_x0000_s1533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34" o:spid="_x0000_s1534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35" o:spid="_x0000_s1535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36" o:spid="_x0000_s1536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37" o:spid="_x0000_s1537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538" o:spid="_x0000_s1538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539" o:spid="_x0000_s1539" o:spt="203" style="position:absolute;left:13601;top:2249;height:216;width:1368;" coordorigin="13601,1925" coordsize="1368,216">
                    <o:lock v:ext="edit"/>
                    <v:group id="_x0000_s1540" o:spid="_x0000_s1540" o:spt="203" style="position:absolute;left:13601;top:1925;height:216;width:1368;" coordorigin="13601,1925" coordsize="1368,216">
                      <o:lock v:ext="edit"/>
                      <v:shape id="_x0000_s1541" o:spid="_x0000_s1541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42" o:spid="_x0000_s1542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43" o:spid="_x0000_s1543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44" o:spid="_x0000_s1544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45" o:spid="_x0000_s1545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546" o:spid="_x0000_s1546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547" o:spid="_x0000_s1547" o:spt="203" style="position:absolute;left:13601;top:2969;height:216;width:1368;" coordorigin="13601,1925" coordsize="1368,216">
                    <o:lock v:ext="edit"/>
                    <v:group id="_x0000_s1548" o:spid="_x0000_s1548" o:spt="203" style="position:absolute;left:13601;top:1925;height:216;width:1368;" coordorigin="13601,1925" coordsize="1368,216">
                      <o:lock v:ext="edit"/>
                      <v:shape id="_x0000_s1549" o:spid="_x0000_s1549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50" o:spid="_x0000_s1550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51" o:spid="_x0000_s1551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52" o:spid="_x0000_s1552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53" o:spid="_x0000_s1553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554" o:spid="_x0000_s1554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555" o:spid="_x0000_s1555" o:spt="203" style="position:absolute;left:13601;top:2609;height:216;width:1368;" coordorigin="13601,1925" coordsize="1368,216">
                    <o:lock v:ext="edit"/>
                    <v:group id="_x0000_s1556" o:spid="_x0000_s1556" o:spt="203" style="position:absolute;left:13601;top:1925;height:216;width:1368;" coordorigin="13601,1925" coordsize="1368,216">
                      <o:lock v:ext="edit"/>
                      <v:shape id="_x0000_s1557" o:spid="_x0000_s1557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58" o:spid="_x0000_s1558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59" o:spid="_x0000_s1559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60" o:spid="_x0000_s1560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61" o:spid="_x0000_s1561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562" o:spid="_x0000_s1562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563" o:spid="_x0000_s1563" o:spt="203" style="position:absolute;left:12326;top:9661;height:1260;width:1368;" coordorigin="13601,1925" coordsize="1368,1260">
                  <o:lock v:ext="edit"/>
                  <v:group id="_x0000_s1564" o:spid="_x0000_s1564" o:spt="203" style="position:absolute;left:13601;top:1925;height:216;width:1368;" coordorigin="13601,1925" coordsize="1368,216">
                    <o:lock v:ext="edit"/>
                    <v:group id="_x0000_s1565" o:spid="_x0000_s1565" o:spt="203" style="position:absolute;left:13601;top:1925;height:216;width:1368;" coordorigin="13601,1925" coordsize="1368,216">
                      <o:lock v:ext="edit"/>
                      <v:shape id="_x0000_s1566" o:spid="_x0000_s1566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67" o:spid="_x0000_s1567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68" o:spid="_x0000_s1568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69" o:spid="_x0000_s1569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70" o:spid="_x0000_s1570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571" o:spid="_x0000_s1571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572" o:spid="_x0000_s1572" o:spt="203" style="position:absolute;left:13601;top:2249;height:216;width:1368;" coordorigin="13601,1925" coordsize="1368,216">
                    <o:lock v:ext="edit"/>
                    <v:group id="_x0000_s1573" o:spid="_x0000_s1573" o:spt="203" style="position:absolute;left:13601;top:1925;height:216;width:1368;" coordorigin="13601,1925" coordsize="1368,216">
                      <o:lock v:ext="edit"/>
                      <v:shape id="_x0000_s1574" o:spid="_x0000_s1574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75" o:spid="_x0000_s1575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76" o:spid="_x0000_s1576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77" o:spid="_x0000_s1577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78" o:spid="_x0000_s1578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579" o:spid="_x0000_s1579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580" o:spid="_x0000_s1580" o:spt="203" style="position:absolute;left:13601;top:2969;height:216;width:1368;" coordorigin="13601,1925" coordsize="1368,216">
                    <o:lock v:ext="edit"/>
                    <v:group id="_x0000_s1581" o:spid="_x0000_s1581" o:spt="203" style="position:absolute;left:13601;top:1925;height:216;width:1368;" coordorigin="13601,1925" coordsize="1368,216">
                      <o:lock v:ext="edit"/>
                      <v:shape id="_x0000_s1582" o:spid="_x0000_s1582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83" o:spid="_x0000_s1583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84" o:spid="_x0000_s1584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85" o:spid="_x0000_s1585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86" o:spid="_x0000_s1586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587" o:spid="_x0000_s1587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588" o:spid="_x0000_s1588" o:spt="203" style="position:absolute;left:13601;top:2609;height:216;width:1368;" coordorigin="13601,1925" coordsize="1368,216">
                    <o:lock v:ext="edit"/>
                    <v:group id="_x0000_s1589" o:spid="_x0000_s1589" o:spt="203" style="position:absolute;left:13601;top:1925;height:216;width:1368;" coordorigin="13601,1925" coordsize="1368,216">
                      <o:lock v:ext="edit"/>
                      <v:shape id="_x0000_s1590" o:spid="_x0000_s1590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91" o:spid="_x0000_s1591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92" o:spid="_x0000_s1592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93" o:spid="_x0000_s1593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594" o:spid="_x0000_s1594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595" o:spid="_x0000_s1595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</v:group>
              <v:group id="_x0000_s1596" o:spid="_x0000_s1596" o:spt="203" style="position:absolute;left:663;top:1746;height:900;width:1368;" coordorigin="12362,1993" coordsize="1368,900">
                <o:lock v:ext="edit"/>
                <v:shape id="_x0000_s1597" o:spid="_x0000_s1597" o:spt="202" type="#_x0000_t202" style="position:absolute;left:12362;top:1993;height:900;width:1368;" filled="f" coordsize="21600,21600">
                  <v:path/>
                  <v:fill on="f" focussize="0,0"/>
                  <v:stroke joinstyle="miter"/>
                  <v:imagedata o:title=""/>
                  <o:lock v:ext="edit"/>
                  <v:textbox inset="2.54mm,0.998361111111111mm,2.54mm,1.27mm">
                    <w:txbxContent>
                      <w:p>
                        <w:pPr>
                          <w:ind w:firstLine="210" w:firstLineChars="100"/>
                        </w:pPr>
                        <w:r>
                          <w:rPr>
                            <w:rFonts w:hint="eastAsia"/>
                          </w:rPr>
                          <w:t>考</w:t>
                        </w: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号</w:t>
                        </w:r>
                      </w:p>
                    </w:txbxContent>
                  </v:textbox>
                </v:shape>
                <v:line id="_x0000_s1598" o:spid="_x0000_s1598" o:spt="20" style="position:absolute;left:12362;top:2425;height:0;width:1368;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  <v:group id="_x0000_s1599" o:spid="_x0000_s1599" o:spt="203" style="position:absolute;left:663;top:2934;height:900;width:1368;" coordorigin="12362,1993" coordsize="1368,900">
                <o:lock v:ext="edit"/>
                <v:shape id="_x0000_s1600" o:spid="_x0000_s1600" o:spt="202" type="#_x0000_t202" style="position:absolute;left:12362;top:1993;height:900;width:1368;" filled="f" coordsize="21600,21600">
                  <v:path/>
                  <v:fill on="f" focussize="0,0"/>
                  <v:stroke joinstyle="miter"/>
                  <v:imagedata o:title=""/>
                  <o:lock v:ext="edit"/>
                  <v:textbox inset="2.54mm,0.998361111111111mm,2.54mm,1.27mm">
                    <w:txbxContent>
                      <w:p>
                        <w:pPr>
                          <w:ind w:firstLine="210" w:firstLineChars="100"/>
                        </w:pPr>
                        <w:r>
                          <w:rPr>
                            <w:rFonts w:hint="eastAsia"/>
                          </w:rPr>
                          <w:t>姓</w:t>
                        </w: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名</w:t>
                        </w:r>
                      </w:p>
                    </w:txbxContent>
                  </v:textbox>
                </v:shape>
                <v:line id="_x0000_s1601" o:spid="_x0000_s1601" o:spt="20" style="position:absolute;left:12362;top:2425;height:0;width:1368;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</v:group>
            <v:line id="_x0000_s1602" o:spid="_x0000_s1602" o:spt="20" style="position:absolute;left:2895;top:234;height:14400;width:0;" coordsize="21600,21600">
              <v:path arrowok="t"/>
              <v:fill focussize="0,0"/>
              <v:stroke dashstyle="dash"/>
              <v:imagedata o:title=""/>
              <o:lock v:ext="edit"/>
            </v:line>
            <v:rect id="_x0000_s1603" o:spid="_x0000_s1603" o:spt="1" style="position:absolute;left:2751;top:4050;height:324;width:252;" stroked="f" coordsize="21600,21600">
              <v:path/>
              <v:fill focussize="0,0"/>
              <v:stroke on="f"/>
              <v:imagedata o:title=""/>
              <o:lock v:ext="edit"/>
            </v:rect>
            <v:rect id="_x0000_s1604" o:spid="_x0000_s1604" o:spt="1" style="position:absolute;left:2751;top:7686;height:288;width:252;" stroked="f" coordsize="21600,21600">
              <v:path/>
              <v:fill focussize="0,0"/>
              <v:stroke on="f"/>
              <v:imagedata o:title=""/>
              <o:lock v:ext="edit"/>
            </v:rect>
            <v:rect id="_x0000_s1605" o:spid="_x0000_s1605" o:spt="1" style="position:absolute;left:2751;top:11214;height:324;width:252;" stroked="f" coordsize="21600,21600">
              <v:path/>
              <v:fill focussize="0,0"/>
              <v:stroke on="f"/>
              <v:imagedata o:title=""/>
              <o:lock v:ext="edit"/>
            </v:rect>
            <v:shape id="_x0000_s1606" o:spid="_x0000_s1606" o:spt="202" type="#_x0000_t202" style="position:absolute;left:2643;top:3978;height:7848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装</w:t>
                    </w:r>
                  </w:p>
                  <w:p/>
                  <w:p/>
                  <w:p/>
                  <w:p/>
                  <w:p/>
                  <w:p/>
                  <w:p/>
                  <w:p/>
                  <w:p/>
                  <w:p>
                    <w:r>
                      <w:rPr>
                        <w:rFonts w:hint="eastAsia"/>
                      </w:rPr>
                      <w:t>订</w:t>
                    </w:r>
                  </w:p>
                  <w:p/>
                  <w:p/>
                  <w:p/>
                  <w:p/>
                  <w:p/>
                  <w:p/>
                  <w:p/>
                  <w:p/>
                  <w:p/>
                  <w:p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v:shape id="_x0000_s1607" o:spid="_x0000_s1607" o:spt="202" type="#_x0000_t202" style="position:absolute;left:2175;top:4986;height:5256;width:684;" filled="f" stroked="f" coordsize="21600,21600">
              <v:path/>
              <v:fill on="f" focussize="0,0"/>
              <v:stroke on="f" joinstyle="miter"/>
              <v:imagedata o:title=""/>
              <o:lock v:ext="edit"/>
              <v:textbox style="layout-flow:vertical-ideographic;">
                <w:txbxContent>
                  <w:p>
                    <w:r>
                      <w:t xml:space="preserve">( </w:t>
                    </w:r>
                    <w:r>
                      <w:rPr>
                        <w:rFonts w:hint="eastAsia"/>
                      </w:rPr>
                      <w:t>装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线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内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不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要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答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题</w:t>
                    </w:r>
                    <w:r>
                      <w:t xml:space="preserve"> )</w:t>
                    </w:r>
                  </w:p>
                </w:txbxContent>
              </v:textbox>
            </v:shape>
            <v:group id="_x0000_s1608" o:spid="_x0000_s1608" o:spt="203" style="position:absolute;left:2427;top:810;height:3996;width:180;" coordorigin="2102,1129" coordsize="180,3996">
              <o:lock v:ext="edit"/>
              <v:shape id="_x0000_s1609" o:spid="_x0000_s1609" o:spt="3" type="#_x0000_t3" style="position:absolute;left:2102;top:1129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610" o:spid="_x0000_s1610" o:spt="3" type="#_x0000_t3" style="position:absolute;left:2102;top:2425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611" o:spid="_x0000_s1611" o:spt="3" type="#_x0000_t3" style="position:absolute;left:2102;top:3685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612" o:spid="_x0000_s1612" o:spt="3" type="#_x0000_t3" style="position:absolute;left:2102;top:4945;height:180;width:180;" coordsize="21600,21600">
                <v:path/>
                <v:fill focussize="0,0"/>
                <v:stroke/>
                <v:imagedata o:title=""/>
                <o:lock v:ext="edit"/>
              </v:shape>
            </v:group>
            <v:group id="_x0000_s1613" o:spid="_x0000_s1613" o:spt="203" style="position:absolute;left:2427;top:10206;height:3996;width:180;" coordorigin="2102,1129" coordsize="180,3996">
              <o:lock v:ext="edit"/>
              <v:shape id="_x0000_s1614" o:spid="_x0000_s1614" o:spt="3" type="#_x0000_t3" style="position:absolute;left:2102;top:1129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615" o:spid="_x0000_s1615" o:spt="3" type="#_x0000_t3" style="position:absolute;left:2102;top:2425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616" o:spid="_x0000_s1616" o:spt="3" type="#_x0000_t3" style="position:absolute;left:2102;top:3685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617" o:spid="_x0000_s1617" o:spt="3" type="#_x0000_t3" style="position:absolute;left:2102;top:4945;height:180;width:180;" coordsize="21600,21600">
                <v:path/>
                <v:fill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  <w:u w:val="single"/>
        </w:rPr>
        <w:t>__3___</w:t>
      </w:r>
      <w:r>
        <w:rPr>
          <w:rFonts w:ascii="宋体" w:hAnsi="宋体"/>
          <w:sz w:val="24"/>
          <w:szCs w:val="24"/>
        </w:rPr>
        <w:t xml:space="preserve"> finishing the homework, what will you do? Stay at home and watch TV? Well</w:t>
      </w:r>
      <w:r>
        <w:rPr>
          <w:rFonts w:hint="eastAsia" w:ascii="宋体" w:hAnsi="宋体"/>
          <w:sz w:val="24"/>
          <w:szCs w:val="24"/>
        </w:rPr>
        <w:t>…</w:t>
      </w:r>
      <w:r>
        <w:rPr>
          <w:rFonts w:ascii="宋体" w:hAnsi="宋体"/>
          <w:sz w:val="24"/>
          <w:szCs w:val="24"/>
        </w:rPr>
        <w:t xml:space="preserve">that </w:t>
      </w:r>
      <w:r>
        <w:rPr>
          <w:rFonts w:ascii="宋体" w:hAnsi="宋体"/>
          <w:sz w:val="24"/>
          <w:szCs w:val="24"/>
          <w:u w:val="single"/>
        </w:rPr>
        <w:t>__4___</w:t>
      </w:r>
      <w:r>
        <w:rPr>
          <w:rFonts w:ascii="宋体" w:hAnsi="宋体"/>
          <w:sz w:val="24"/>
          <w:szCs w:val="24"/>
        </w:rPr>
        <w:t xml:space="preserve"> boring. I think we can do some </w:t>
      </w:r>
      <w:r>
        <w:rPr>
          <w:rFonts w:ascii="宋体" w:hAnsi="宋体"/>
          <w:sz w:val="24"/>
          <w:szCs w:val="24"/>
          <w:u w:val="single"/>
        </w:rPr>
        <w:t>__5___</w:t>
      </w:r>
      <w:r>
        <w:rPr>
          <w:rFonts w:ascii="宋体" w:hAnsi="宋体"/>
          <w:sz w:val="24"/>
          <w:szCs w:val="24"/>
        </w:rPr>
        <w:t xml:space="preserve"> things after class.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One thing is to join different clubs. You can join a </w:t>
      </w:r>
      <w:r>
        <w:rPr>
          <w:rFonts w:ascii="宋体" w:hAnsi="宋体"/>
          <w:sz w:val="24"/>
          <w:szCs w:val="24"/>
          <w:u w:val="single"/>
        </w:rPr>
        <w:t>__6___</w:t>
      </w:r>
      <w:r>
        <w:rPr>
          <w:rFonts w:ascii="宋体" w:hAnsi="宋体"/>
          <w:sz w:val="24"/>
          <w:szCs w:val="24"/>
        </w:rPr>
        <w:t xml:space="preserve"> Club to learn to play the violin. Other students join the </w:t>
      </w:r>
      <w:r>
        <w:rPr>
          <w:rFonts w:ascii="宋体" w:hAnsi="宋体"/>
          <w:sz w:val="24"/>
          <w:szCs w:val="24"/>
          <w:u w:val="single"/>
        </w:rPr>
        <w:t>__7___</w:t>
      </w:r>
      <w:r>
        <w:rPr>
          <w:rFonts w:ascii="宋体" w:hAnsi="宋体"/>
          <w:sz w:val="24"/>
          <w:szCs w:val="24"/>
        </w:rPr>
        <w:t xml:space="preserve"> Club. They can play basketball, soccer and volleyball there.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The other thing is to </w:t>
      </w:r>
      <w:r>
        <w:rPr>
          <w:rFonts w:ascii="宋体" w:hAnsi="宋体"/>
          <w:sz w:val="24"/>
          <w:szCs w:val="24"/>
          <w:u w:val="single"/>
        </w:rPr>
        <w:t>_8___</w:t>
      </w:r>
      <w:r>
        <w:rPr>
          <w:rFonts w:ascii="宋体" w:hAnsi="宋体"/>
          <w:sz w:val="24"/>
          <w:szCs w:val="24"/>
        </w:rPr>
        <w:t xml:space="preserve"> old people’s  home and help them do </w:t>
      </w:r>
      <w:r>
        <w:rPr>
          <w:rFonts w:ascii="宋体" w:hAnsi="宋体"/>
          <w:sz w:val="24"/>
          <w:szCs w:val="24"/>
          <w:u w:val="single"/>
        </w:rPr>
        <w:t>__9___</w:t>
      </w:r>
      <w:r>
        <w:rPr>
          <w:rFonts w:ascii="宋体" w:hAnsi="宋体"/>
          <w:sz w:val="24"/>
          <w:szCs w:val="24"/>
        </w:rPr>
        <w:t xml:space="preserve"> things. You can sing and dance for them. You can also help them </w:t>
      </w:r>
      <w:r>
        <w:rPr>
          <w:rFonts w:ascii="宋体" w:hAnsi="宋体"/>
          <w:sz w:val="24"/>
          <w:szCs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 xml:space="preserve">clean the room or </w:t>
      </w:r>
      <w:r>
        <w:rPr>
          <w:rFonts w:ascii="宋体" w:hAnsi="宋体"/>
          <w:sz w:val="24"/>
          <w:szCs w:val="24"/>
          <w:u w:val="single"/>
        </w:rPr>
        <w:t>__10__</w:t>
      </w:r>
      <w:r>
        <w:rPr>
          <w:rFonts w:ascii="宋体" w:hAnsi="宋体"/>
          <w:sz w:val="24"/>
          <w:szCs w:val="24"/>
        </w:rPr>
        <w:t xml:space="preserve"> with them.</w:t>
      </w:r>
    </w:p>
    <w:p>
      <w:pPr>
        <w:pStyle w:val="31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As for me, I usually read books. I like reading very much and I want to be a writer.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 ) 1. A. so        B. because      C. but         D. although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 ) 2. A. teacher   B. student      C. worker      D. doctor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 ) 3. A. Before    B. After        C. Later       D. Ago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 ) 4. A. looks     B. sounds       C. smells      D. tastes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 ) 5. A. easy      B. difficult    C. interesting D. boring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 ) 6. A. Swimming  B. Food         C. Chess       D. Music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 ) 7.A.Language    B. Art          C. Sports      D. Dancing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 ) 8.A.look        B. visit        C. go          D. come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 ) 9.A.much        B. some         C. any         D. few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 ) 10.A.spea</w:t>
      </w:r>
      <w:r>
        <w:rPr>
          <w:rFonts w:ascii="宋体" w:hAnsi="宋体"/>
          <w:sz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>k      B. say          C. tell        D. talk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Ⅳ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阅读（共</w:t>
      </w:r>
      <w:r>
        <w:rPr>
          <w:rFonts w:ascii="宋体" w:hAnsi="宋体"/>
          <w:sz w:val="24"/>
        </w:rPr>
        <w:t xml:space="preserve">15 </w:t>
      </w:r>
      <w:r>
        <w:rPr>
          <w:rFonts w:hint="eastAsia" w:ascii="宋体" w:hAnsi="宋体"/>
          <w:sz w:val="24"/>
        </w:rPr>
        <w:t>小题，每题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分，满分</w:t>
      </w:r>
      <w:r>
        <w:rPr>
          <w:rFonts w:ascii="宋体" w:hAnsi="宋体"/>
          <w:sz w:val="24"/>
        </w:rPr>
        <w:t>30</w:t>
      </w:r>
      <w:r>
        <w:rPr>
          <w:rFonts w:hint="eastAsia" w:ascii="宋体" w:hAnsi="宋体"/>
          <w:sz w:val="24"/>
        </w:rPr>
        <w:t>分）</w:t>
      </w:r>
      <w:r>
        <w:rPr>
          <w:rFonts w:ascii="宋体" w:hAnsi="宋体"/>
          <w:sz w:val="24"/>
        </w:rPr>
        <w:t xml:space="preserve"> </w:t>
      </w:r>
    </w:p>
    <w:p>
      <w:pPr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）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Hello, everyone. My name is Jimmy Green. I am thirty years old. I am from New York. I work at a lost and found office in New York.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At the lost and found office, there are some different things. Let’s have a look.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Look, there are five wallets on the table. When you open the wallets, you can find some money in two of them. There is a shelf behind the table. There are some mobile phones and cameras on the shelf. Maybe we have about one hundred cameras. Are these your cameras? Come here and have a look. You </w:t>
      </w:r>
      <w:r>
        <w:rPr>
          <w:rFonts w:ascii="宋体" w:hAnsi="宋体"/>
          <w:sz w:val="24"/>
          <w:u w:val="single"/>
        </w:rPr>
        <w:t>_miss_</w:t>
      </w:r>
      <w:r>
        <w:rPr>
          <w:rFonts w:ascii="宋体" w:hAnsi="宋体"/>
          <w:sz w:val="24"/>
        </w:rPr>
        <w:t xml:space="preserve"> your camera. Maybe your camera misses you, too. After finding it, you can take it home.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We are open from 9:00 am to 5:00 pm from Monday to Friday. We don’t close at noon. Welcome here</w:t>
      </w:r>
      <w:r>
        <w:rPr>
          <w:rFonts w:hint="eastAsia" w:ascii="宋体" w:hAnsi="宋体"/>
          <w:sz w:val="24"/>
        </w:rPr>
        <w:t>！</w:t>
      </w:r>
      <w:r>
        <w:rPr>
          <w:rFonts w:ascii="宋体" w:hAnsi="宋体"/>
          <w:sz w:val="24"/>
        </w:rPr>
        <w:t>Maybe you can find what you have lost.</w:t>
      </w:r>
    </w:p>
    <w:p>
      <w:pPr>
        <w:tabs>
          <w:tab w:val="left" w:pos="4485"/>
        </w:tabs>
        <w:spacing w:line="360" w:lineRule="auto"/>
        <w:ind w:left="795" w:leftChars="150" w:hanging="480" w:hanging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)1.In the lost and found office, there are some things EXCEPT_______.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A. wallets  B. mobile phones C. cameras  D. computers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)2.Where are the mobile phones?</w:t>
      </w:r>
    </w:p>
    <w:p>
      <w:pPr>
        <w:tabs>
          <w:tab w:val="left" w:pos="4485"/>
        </w:tabs>
        <w:spacing w:line="360" w:lineRule="auto"/>
        <w:ind w:left="795" w:leftChars="150" w:hanging="480" w:hangingChars="20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A. On the table              B. Under the table </w:t>
      </w:r>
    </w:p>
    <w:p>
      <w:pPr>
        <w:tabs>
          <w:tab w:val="left" w:pos="4485"/>
        </w:tabs>
        <w:spacing w:line="360" w:lineRule="auto"/>
        <w:ind w:left="735" w:leftChars="350"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C. On the shelf              D. Under the shelf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   )3.What does the underlined word </w:t>
      </w:r>
      <w:r>
        <w:rPr>
          <w:rFonts w:hint="eastAsia" w:ascii="宋体" w:hAnsi="宋体"/>
          <w:sz w:val="24"/>
        </w:rPr>
        <w:t>“</w:t>
      </w:r>
      <w:r>
        <w:rPr>
          <w:rFonts w:ascii="宋体" w:hAnsi="宋体"/>
          <w:sz w:val="24"/>
        </w:rPr>
        <w:t xml:space="preserve"> miss </w:t>
      </w:r>
      <w:r>
        <w:rPr>
          <w:rFonts w:hint="eastAsia" w:ascii="宋体" w:hAnsi="宋体"/>
          <w:sz w:val="24"/>
        </w:rPr>
        <w:t>”</w:t>
      </w:r>
      <w:r>
        <w:rPr>
          <w:rFonts w:ascii="宋体" w:hAnsi="宋体"/>
          <w:sz w:val="24"/>
        </w:rPr>
        <w:t xml:space="preserve"> mean in Chinese?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A.</w:t>
      </w:r>
      <w:r>
        <w:rPr>
          <w:rFonts w:hint="eastAsia" w:ascii="宋体" w:hAnsi="宋体"/>
          <w:sz w:val="24"/>
        </w:rPr>
        <w:t>错过</w:t>
      </w:r>
      <w:r>
        <w:rPr>
          <w:rFonts w:ascii="宋体" w:hAnsi="宋体"/>
          <w:sz w:val="24"/>
        </w:rPr>
        <w:t xml:space="preserve">       B.</w:t>
      </w:r>
      <w:r>
        <w:rPr>
          <w:rFonts w:hint="eastAsia" w:ascii="宋体" w:hAnsi="宋体"/>
          <w:sz w:val="24"/>
        </w:rPr>
        <w:t>想念</w:t>
      </w:r>
      <w:r>
        <w:rPr>
          <w:rFonts w:ascii="宋体" w:hAnsi="宋体"/>
          <w:sz w:val="24"/>
        </w:rPr>
        <w:t xml:space="preserve">          C.</w:t>
      </w:r>
      <w:r>
        <w:rPr>
          <w:rFonts w:hint="eastAsia" w:ascii="宋体" w:hAnsi="宋体"/>
          <w:sz w:val="24"/>
        </w:rPr>
        <w:t>丢失</w:t>
      </w:r>
      <w:r>
        <w:rPr>
          <w:rFonts w:ascii="宋体" w:hAnsi="宋体"/>
          <w:sz w:val="24"/>
        </w:rPr>
        <w:t xml:space="preserve">      D.</w:t>
      </w:r>
      <w:r>
        <w:rPr>
          <w:rFonts w:hint="eastAsia" w:ascii="宋体" w:hAnsi="宋体"/>
          <w:sz w:val="24"/>
        </w:rPr>
        <w:t>购买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)4.You can go to the lost and found office___________.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A. at 8:00 on Monday         B. at 10:00 on Sunday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C. at 9:30 on Saturday       D. at noon on Friday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)5. After reading the passage, we can know ________.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A</w:t>
      </w:r>
      <w:r>
        <w:rPr>
          <w:rFonts w:ascii="宋体" w:hAnsi="宋体"/>
          <w:sz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>. Jimmy Green is twenty years old.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B. Jimmy Green is from London.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C. Jimmy Green works in New York.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D. Jimmy Green has a camera.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/>
          <w:sz w:val="32"/>
          <w:szCs w:val="32"/>
        </w:rPr>
      </w:pPr>
      <w:r>
        <w:rPr>
          <w:rFonts w:ascii="宋体" w:hAnsi="宋体"/>
          <w:sz w:val="24"/>
        </w:rPr>
        <w:t xml:space="preserve">                   </w:t>
      </w:r>
      <w:r>
        <w:rPr>
          <w:rFonts w:ascii="宋体" w:hAnsi="宋体"/>
          <w:sz w:val="32"/>
          <w:szCs w:val="32"/>
        </w:rPr>
        <w:t xml:space="preserve">  (B)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I am Tony. I like playing table tennis. I can play table tennis and ride a bike.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I have got five friends. They are Linda, Ben, Rick, Cindy and Jerry. We like </w:t>
      </w:r>
      <w:r>
        <w:rPr>
          <w:rFonts w:ascii="宋体" w:hAnsi="宋体"/>
          <w:sz w:val="24"/>
          <w:u w:val="single"/>
        </w:rPr>
        <w:t xml:space="preserve">different </w:t>
      </w:r>
      <w:r>
        <w:rPr>
          <w:rFonts w:ascii="宋体" w:hAnsi="宋体"/>
          <w:sz w:val="24"/>
        </w:rPr>
        <w:t>things a</w:t>
      </w:r>
      <w:r>
        <w:rPr>
          <w:rFonts w:ascii="宋体" w:hAnsi="宋体"/>
          <w:sz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>nd we can do different things.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Linda likes running but her favorite sport is swimming. She can swim and play tennis. Ben likes swimming. He can swim very well bu</w:t>
      </w:r>
      <w:r>
        <w:rPr>
          <w:rFonts w:ascii="宋体" w:hAnsi="宋体"/>
          <w:sz w:val="24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>t he can’t play football. Rick likes playing football. He can play footba</w:t>
      </w:r>
      <w:r>
        <w:rPr>
          <w:rFonts w:ascii="宋体" w:hAnsi="宋体"/>
          <w:sz w:val="24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>ll very well. He can’t play basketball. He wants to learn to swim. Cindy likes listening to music. She can sing and dance. Jerry is a boy, he can play the piano. He can ride a horse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too.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) 1.What can Tony do?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A. He can play tennis and ride a bike.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B. He can play table tennis and ride a horse.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C. He can play tennis and ride a horse.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D. He can play table tennis and ride a bike.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(   ) 2.How many friends has Tony got?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A. Two  B. Three  C. Four  D. Five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(   ) 3.What does the word </w:t>
      </w:r>
      <w:r>
        <w:rPr>
          <w:rFonts w:hint="eastAsia" w:ascii="宋体" w:hAnsi="宋体"/>
          <w:sz w:val="24"/>
        </w:rPr>
        <w:t>“</w:t>
      </w:r>
      <w:r>
        <w:rPr>
          <w:rFonts w:ascii="宋体" w:hAnsi="宋体"/>
          <w:sz w:val="24"/>
        </w:rPr>
        <w:t xml:space="preserve"> different </w:t>
      </w:r>
      <w:r>
        <w:rPr>
          <w:rFonts w:hint="eastAsia" w:ascii="宋体" w:hAnsi="宋体"/>
          <w:sz w:val="24"/>
        </w:rPr>
        <w:t>”</w:t>
      </w:r>
      <w:r>
        <w:rPr>
          <w:rFonts w:ascii="宋体" w:hAnsi="宋体"/>
          <w:sz w:val="24"/>
        </w:rPr>
        <w:t xml:space="preserve"> mean?</w:t>
      </w:r>
    </w:p>
    <w:p>
      <w:pPr>
        <w:tabs>
          <w:tab w:val="left" w:pos="4485"/>
        </w:tabs>
        <w:spacing w:line="360" w:lineRule="auto"/>
        <w:ind w:firstLine="360" w:firstLineChars="15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A.  </w:t>
      </w:r>
      <w:r>
        <w:rPr>
          <w:rFonts w:hint="eastAsia" w:ascii="宋体" w:hAnsi="宋体"/>
          <w:sz w:val="24"/>
        </w:rPr>
        <w:t>不同的</w:t>
      </w:r>
      <w:r>
        <w:rPr>
          <w:rFonts w:ascii="宋体" w:hAnsi="宋体"/>
          <w:sz w:val="24"/>
        </w:rPr>
        <w:t xml:space="preserve">      B. </w:t>
      </w:r>
      <w:r>
        <w:rPr>
          <w:rFonts w:hint="eastAsia" w:ascii="宋体" w:hAnsi="宋体"/>
          <w:sz w:val="24"/>
        </w:rPr>
        <w:t>相同的</w:t>
      </w:r>
      <w:r>
        <w:rPr>
          <w:rFonts w:ascii="宋体" w:hAnsi="宋体"/>
          <w:sz w:val="24"/>
        </w:rPr>
        <w:t xml:space="preserve">     C. </w:t>
      </w:r>
      <w:r>
        <w:rPr>
          <w:rFonts w:hint="eastAsia" w:ascii="宋体" w:hAnsi="宋体"/>
          <w:sz w:val="24"/>
        </w:rPr>
        <w:t>有趣的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>D.</w:t>
      </w:r>
      <w:r>
        <w:rPr>
          <w:rFonts w:hint="eastAsia" w:ascii="宋体" w:hAnsi="宋体"/>
          <w:sz w:val="24"/>
        </w:rPr>
        <w:t>无趣的</w:t>
      </w:r>
    </w:p>
    <w:p>
      <w:pPr>
        <w:tabs>
          <w:tab w:val="left" w:pos="4485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4.What can Cindy do?</w:t>
      </w:r>
    </w:p>
    <w:p>
      <w:pPr>
        <w:tabs>
          <w:tab w:val="left" w:pos="4485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A. She can swim.            B. She can sing and dance.</w:t>
      </w:r>
    </w:p>
    <w:p>
      <w:pPr>
        <w:tabs>
          <w:tab w:val="left" w:pos="4485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C. She can play tennis.     D. She can ride a horse.</w:t>
      </w:r>
    </w:p>
    <w:p>
      <w:pPr>
        <w:tabs>
          <w:tab w:val="left" w:pos="4485"/>
        </w:tabs>
        <w:spacing w:line="360" w:lineRule="auto"/>
        <w:ind w:left="1410" w:leftChars="100" w:hanging="1200" w:hangingChars="5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(   ) 5.Which of the following is  NOT  TRUE  according to the passage?</w:t>
      </w:r>
    </w:p>
    <w:p>
      <w:pPr>
        <w:tabs>
          <w:tab w:val="left" w:pos="4485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A. Linda likes running.     B. Ben can swim very well.</w:t>
      </w:r>
    </w:p>
    <w:p>
      <w:pPr>
        <w:tabs>
          <w:tab w:val="left" w:pos="4485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C. Rick can play football. </w:t>
      </w:r>
      <w:r>
        <w:rPr>
          <w:rFonts w:ascii="宋体" w:hAnsi="宋体"/>
          <w:sz w:val="24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 xml:space="preserve"> D. Jerry can’t play the piano.</w:t>
      </w:r>
    </w:p>
    <w:p>
      <w:pPr>
        <w:tabs>
          <w:tab w:val="left" w:pos="4485"/>
        </w:tabs>
        <w:spacing w:line="360" w:lineRule="auto"/>
        <w:ind w:firstLine="4320" w:firstLineChars="135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C</w:t>
      </w:r>
    </w:p>
    <w:p>
      <w:pPr>
        <w:tabs>
          <w:tab w:val="left" w:pos="4485"/>
        </w:tabs>
        <w:spacing w:line="360" w:lineRule="auto"/>
        <w:ind w:firstLine="480" w:firstLineChars="200"/>
        <w:rPr>
          <w:rFonts w:ascii="宋体"/>
          <w:sz w:val="24"/>
        </w:rPr>
      </w:pPr>
      <w:r>
        <w:rPr>
          <w:rFonts w:ascii="宋体" w:hAnsi="宋体"/>
          <w:sz w:val="24"/>
        </w:rPr>
        <w:t>Dads have Father’s Day. Moms have Mother’s Day. Kids have Children’s Day. But , do our grandparents have a special holiday? Yes, they do</w:t>
      </w:r>
      <w:r>
        <w:rPr>
          <w:rFonts w:hint="eastAsia" w:ascii="宋体" w:hAnsi="宋体"/>
          <w:sz w:val="24"/>
        </w:rPr>
        <w:t>！</w:t>
      </w:r>
    </w:p>
    <w:p>
      <w:pPr>
        <w:tabs>
          <w:tab w:val="left" w:pos="4485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At present, there is much homework for American students. But home is not a good place for students to do their homework. So there come Homework  Clubs. And they are more and more popular in America.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What is Homework Club?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The Homework Club is a good place for students to do their homework. It is very quiet. A teacher will help students prepare( </w:t>
      </w:r>
      <w:r>
        <w:rPr>
          <w:rFonts w:hint="eastAsia" w:ascii="宋体" w:hAnsi="宋体"/>
          <w:sz w:val="24"/>
        </w:rPr>
        <w:t>准备</w:t>
      </w:r>
      <w:r>
        <w:rPr>
          <w:rFonts w:ascii="宋体" w:hAnsi="宋体"/>
          <w:sz w:val="24"/>
        </w:rPr>
        <w:t xml:space="preserve"> ) for the tests there. The teacher is not to teach students but to give them help when they need.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Where is the Homework  Club?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The Homework Club is usually in a library or in a classroom. It is a  popular activity after school every day. If there is no class on that day, Homework  Clubs will NOT open.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What will students do in the Homework Club?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In the Homework Club, the students will do their homework for the first hour and then they will draw pictures and play football.</w:t>
      </w:r>
    </w:p>
    <w:p>
      <w:pPr>
        <w:tabs>
          <w:tab w:val="left" w:pos="4485"/>
        </w:tabs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根据短文内容填空。</w:t>
      </w:r>
    </w:p>
    <w:p>
      <w:pPr>
        <w:tabs>
          <w:tab w:val="left" w:pos="448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1.Home is not a good place for students to ____________________.</w:t>
      </w:r>
    </w:p>
    <w:p>
      <w:pPr>
        <w:tabs>
          <w:tab w:val="left" w:pos="448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2.The teacher only ____________________ in Homework Club.</w:t>
      </w:r>
    </w:p>
    <w:p>
      <w:pPr>
        <w:tabs>
          <w:tab w:val="left" w:pos="448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3.The Homework Club is usually in a classroom or _____________.</w:t>
      </w:r>
    </w:p>
    <w:p>
      <w:pPr>
        <w:tabs>
          <w:tab w:val="left" w:pos="448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4.After homework the students draw pictures or ________________.</w:t>
      </w:r>
    </w:p>
    <w:p>
      <w:pPr>
        <w:tabs>
          <w:tab w:val="left" w:pos="448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5.The students do homework in  Homework  Club  for ___________.</w:t>
      </w:r>
    </w:p>
    <w:p>
      <w:pPr>
        <w:tabs>
          <w:tab w:val="left" w:pos="4485"/>
        </w:tabs>
        <w:spacing w:line="360" w:lineRule="auto"/>
        <w:ind w:firstLine="480"/>
        <w:rPr>
          <w:rFonts w:ascii="宋体"/>
          <w:sz w:val="24"/>
        </w:rPr>
      </w:pPr>
    </w:p>
    <w:p>
      <w:pPr>
        <w:tabs>
          <w:tab w:val="left" w:pos="4485"/>
        </w:tabs>
        <w:spacing w:line="360" w:lineRule="auto"/>
        <w:ind w:firstLine="48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8"/>
          <w:szCs w:val="28"/>
        </w:rPr>
        <w:t>第Ⅱ卷（非选择题</w:t>
      </w:r>
      <w:r>
        <w:rPr>
          <w:rFonts w:ascii="宋体" w:hAnsi="宋体"/>
          <w:sz w:val="24"/>
        </w:rPr>
        <w:t xml:space="preserve">  40  </w:t>
      </w:r>
      <w:r>
        <w:rPr>
          <w:rFonts w:hint="eastAsia" w:ascii="宋体" w:hAnsi="宋体"/>
          <w:sz w:val="24"/>
        </w:rPr>
        <w:t>分）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= 5 \* ROMAN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/>
          <w:sz w:val="24"/>
        </w:rPr>
        <w:t>V</w: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根据汉语或首字母，用正确形式填空，</w:t>
      </w:r>
      <w:r>
        <w:rPr>
          <w:rFonts w:ascii="宋体" w:hAnsi="宋体"/>
          <w:sz w:val="24"/>
        </w:rPr>
        <w:t>(10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>)</w:t>
      </w:r>
    </w:p>
    <w:p>
      <w:pPr>
        <w:tabs>
          <w:tab w:val="left" w:pos="2220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1..The students  are going to have a ____________ ( </w:t>
      </w:r>
      <w:r>
        <w:rPr>
          <w:rFonts w:hint="eastAsia" w:ascii="宋体" w:hAnsi="宋体"/>
          <w:sz w:val="24"/>
        </w:rPr>
        <w:t>野餐</w:t>
      </w:r>
      <w:r>
        <w:rPr>
          <w:rFonts w:ascii="宋体" w:hAnsi="宋体"/>
          <w:sz w:val="24"/>
        </w:rPr>
        <w:t xml:space="preserve"> ) tomorrow.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2.David is lazy and he always gets up  l___________.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3.We should make our classroom clean and  _________( </w:t>
      </w:r>
      <w:r>
        <w:rPr>
          <w:rFonts w:hint="eastAsia" w:ascii="宋体" w:hAnsi="宋体"/>
          <w:sz w:val="24"/>
        </w:rPr>
        <w:t>整齐</w:t>
      </w:r>
      <w:r>
        <w:rPr>
          <w:rFonts w:ascii="宋体" w:hAnsi="宋体"/>
          <w:sz w:val="24"/>
        </w:rPr>
        <w:t xml:space="preserve"> ).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4.Please pick up the ________( </w:t>
      </w:r>
      <w:r>
        <w:rPr>
          <w:rFonts w:hint="eastAsia" w:ascii="宋体" w:hAnsi="宋体"/>
          <w:sz w:val="24"/>
        </w:rPr>
        <w:t>垃圾</w:t>
      </w:r>
      <w:r>
        <w:rPr>
          <w:rFonts w:ascii="宋体" w:hAnsi="宋体"/>
          <w:sz w:val="24"/>
        </w:rPr>
        <w:t xml:space="preserve">  ).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5.I would like to ___________( </w:t>
      </w:r>
      <w:r>
        <w:rPr>
          <w:rFonts w:hint="eastAsia" w:ascii="宋体" w:hAnsi="宋体"/>
          <w:sz w:val="24"/>
        </w:rPr>
        <w:t>收集</w:t>
      </w:r>
      <w:r>
        <w:rPr>
          <w:rFonts w:ascii="宋体" w:hAnsi="宋体"/>
          <w:sz w:val="24"/>
        </w:rPr>
        <w:t xml:space="preserve"> ) many kinds of toys.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6.We will have more _________ ( </w:t>
      </w:r>
      <w:r>
        <w:rPr>
          <w:rFonts w:hint="eastAsia" w:ascii="宋体" w:hAnsi="宋体"/>
          <w:sz w:val="24"/>
        </w:rPr>
        <w:t>空闲的</w:t>
      </w:r>
      <w:r>
        <w:rPr>
          <w:rFonts w:ascii="宋体" w:hAnsi="宋体"/>
          <w:sz w:val="24"/>
        </w:rPr>
        <w:t xml:space="preserve"> ) time.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7.The s</w:t>
      </w:r>
      <w:r>
        <w:rPr>
          <w:rFonts w:ascii="宋体" w:hAnsi="宋体"/>
          <w:sz w:val="24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>ea level will r_________ soon.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8.There are sixty minutes in  an  h_________.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9.There are great  c________  in  China  now.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10.This bike is not m______. It’s  my brother’s.</w:t>
      </w:r>
    </w:p>
    <w:p>
      <w:pPr>
        <w:tabs>
          <w:tab w:val="left" w:pos="4485"/>
        </w:tabs>
        <w:spacing w:line="360" w:lineRule="auto"/>
        <w:rPr>
          <w:rFonts w:ascii="宋体"/>
          <w:sz w:val="24"/>
        </w:rPr>
      </w:pPr>
      <w:r>
        <w:rPr>
          <w:rFonts w:hint="eastAsia" w:ascii="宋体"/>
          <w:color w:val="FFFFFF"/>
          <w:sz w:val="4"/>
        </w:rPr>
        <w:t>[来源:学+科+网Z+X+X+K]</w:t>
      </w:r>
    </w:p>
    <w:p>
      <w:pPr>
        <w:tabs>
          <w:tab w:val="left" w:pos="448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= 6 \* ROMAN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/>
          <w:sz w:val="24"/>
        </w:rPr>
        <w:t>VI</w: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任务型阅读。</w:t>
      </w:r>
      <w:r>
        <w:rPr>
          <w:rFonts w:ascii="宋体" w:hAnsi="宋体"/>
          <w:sz w:val="24"/>
        </w:rPr>
        <w:t xml:space="preserve">( 10 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>)</w:t>
      </w:r>
    </w:p>
    <w:p>
      <w:pPr>
        <w:tabs>
          <w:tab w:val="left" w:pos="448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My class is very lucky. We have a magic ( </w:t>
      </w:r>
      <w:r>
        <w:rPr>
          <w:rFonts w:hint="eastAsia" w:ascii="宋体" w:hAnsi="宋体"/>
          <w:sz w:val="24"/>
        </w:rPr>
        <w:t>有魔法的</w:t>
      </w:r>
      <w:r>
        <w:rPr>
          <w:rFonts w:ascii="宋体" w:hAnsi="宋体"/>
          <w:sz w:val="24"/>
        </w:rPr>
        <w:t xml:space="preserve"> ) monitor. Sh</w:t>
      </w:r>
      <w:r>
        <w:rPr>
          <w:rFonts w:ascii="宋体" w:hAnsi="宋体"/>
          <w:sz w:val="24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>e is Lily. Where does Lily come from? I don’t know. I know her father is a teacher. She can do many things. Every day she runs to school. In class she can answer any question. She can write in English, Chinese and Japanese. She can play a lot of sports. Sh</w:t>
      </w:r>
      <w:r>
        <w:rPr>
          <w:rFonts w:ascii="宋体" w:hAnsi="宋体"/>
          <w:sz w:val="24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6" o:title="102595345171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>e can swim, and my friend says she can fly</w:t>
      </w:r>
      <w:r>
        <w:rPr>
          <w:rFonts w:hint="eastAsia" w:ascii="宋体" w:hAnsi="宋体"/>
          <w:sz w:val="24"/>
        </w:rPr>
        <w:t>！</w:t>
      </w:r>
      <w:r>
        <w:rPr>
          <w:rFonts w:ascii="宋体" w:hAnsi="宋体"/>
          <w:sz w:val="24"/>
        </w:rPr>
        <w:t xml:space="preserve">She can eat four bowls( </w:t>
      </w:r>
      <w:r>
        <w:rPr>
          <w:rFonts w:hint="eastAsia" w:ascii="宋体" w:hAnsi="宋体"/>
          <w:sz w:val="24"/>
        </w:rPr>
        <w:t>碗</w:t>
      </w:r>
      <w:r>
        <w:rPr>
          <w:rFonts w:ascii="宋体" w:hAnsi="宋体"/>
          <w:sz w:val="24"/>
        </w:rPr>
        <w:t xml:space="preserve">  ) of noodles at lunch. She can eat ten apples a day.</w:t>
      </w:r>
    </w:p>
    <w:p>
      <w:pPr>
        <w:tabs>
          <w:tab w:val="left" w:pos="4485"/>
        </w:tabs>
        <w:spacing w:line="360" w:lineRule="auto"/>
        <w:ind w:firstLine="48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根据短文内容回答下列问题。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 What is the monitor’s  name ?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______________________________________.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2.Where is  the monitor  from ?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_______________________________________.</w:t>
      </w:r>
    </w:p>
    <w:p>
      <w:pPr>
        <w:tabs>
          <w:tab w:val="left" w:pos="4485"/>
        </w:tabs>
        <w:spacing w:line="360" w:lineRule="auto"/>
        <w:ind w:firstLine="480"/>
        <w:rPr>
          <w:rFonts w:ascii="宋体"/>
          <w:sz w:val="24"/>
        </w:rPr>
      </w:pPr>
      <w:r>
        <w:pict>
          <v:group id="_x0000_s1629" o:spid="_x0000_s1629" o:spt="203" alt="学科网(www.zxxk.com)--教育资源门户，提供试卷、教案、课件、论文、素材及各类教学资源下载，还有大量而丰富的教学相关资讯！" style="position:absolute;left:0pt;margin-left:-134.3pt;margin-top:-20.25pt;height:714pt;width:108.6pt;z-index:251662336;mso-width-relative:page;mso-height-relative:page;" coordorigin="531,198" coordsize="2652,14748">
            <o:lock v:ext="edit"/>
            <v:group id="_x0000_s1630" o:spid="_x0000_s1630" o:spt="203" style="position:absolute;left:531;top:198;height:14748;width:1500;" coordorigin="531,198" coordsize="1500,14748">
              <o:lock v:ext="edit"/>
              <v:group id="_x0000_s1631" o:spid="_x0000_s1631" o:spt="203" style="position:absolute;left:627;top:198;height:1260;width:1368;" coordorigin="13601,1925" coordsize="1368,1260">
                <o:lock v:ext="edit"/>
                <v:group id="_x0000_s1632" o:spid="_x0000_s1632" o:spt="203" style="position:absolute;left:13601;top:1925;height:216;width:1368;" coordorigin="13601,1925" coordsize="1368,216">
                  <o:lock v:ext="edit"/>
                  <v:group id="_x0000_s1633" o:spid="_x0000_s1633" o:spt="203" style="position:absolute;left:13601;top:1925;height:216;width:1368;" coordorigin="13601,1925" coordsize="1368,216">
                    <o:lock v:ext="edit"/>
                    <v:shape id="_x0000_s1634" o:spid="_x0000_s1634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35" o:spid="_x0000_s1635" o:spt="5" type="#_x0000_t5" style="position:absolute;left:13889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36" o:spid="_x0000_s1636" o:spt="5" type="#_x0000_t5" style="position:absolute;left:14177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37" o:spid="_x0000_s1637" o:spt="5" type="#_x0000_t5" style="position:absolute;left:14465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38" o:spid="_x0000_s1638" o:spt="5" type="#_x0000_t5" style="position:absolute;left:14753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shape id="_x0000_s1639" o:spid="_x0000_s1639" o:spt="5" type="#_x0000_t5" style="position:absolute;left:13601;top:1925;height:216;width:21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  <v:group id="_x0000_s1640" o:spid="_x0000_s1640" o:spt="203" style="position:absolute;left:13601;top:2249;height:216;width:1368;" coordorigin="13601,1925" coordsize="1368,216">
                  <o:lock v:ext="edit"/>
                  <v:group id="_x0000_s1641" o:spid="_x0000_s1641" o:spt="203" style="position:absolute;left:13601;top:1925;height:216;width:1368;" coordorigin="13601,1925" coordsize="1368,216">
                    <o:lock v:ext="edit"/>
                    <v:shape id="_x0000_s1642" o:spid="_x0000_s1642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43" o:spid="_x0000_s1643" o:spt="5" type="#_x0000_t5" style="position:absolute;left:13889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44" o:spid="_x0000_s1644" o:spt="5" type="#_x0000_t5" style="position:absolute;left:14177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45" o:spid="_x0000_s1645" o:spt="5" type="#_x0000_t5" style="position:absolute;left:14465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46" o:spid="_x0000_s1646" o:spt="5" type="#_x0000_t5" style="position:absolute;left:14753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shape id="_x0000_s1647" o:spid="_x0000_s1647" o:spt="5" type="#_x0000_t5" style="position:absolute;left:13601;top:1925;height:216;width:21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  <v:group id="_x0000_s1648" o:spid="_x0000_s1648" o:spt="203" style="position:absolute;left:13601;top:2969;height:216;width:1368;" coordorigin="13601,1925" coordsize="1368,216">
                  <o:lock v:ext="edit"/>
                  <v:group id="_x0000_s1649" o:spid="_x0000_s1649" o:spt="203" style="position:absolute;left:13601;top:1925;height:216;width:1368;" coordorigin="13601,1925" coordsize="1368,216">
                    <o:lock v:ext="edit"/>
                    <v:shape id="_x0000_s1650" o:spid="_x0000_s1650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51" o:spid="_x0000_s1651" o:spt="5" type="#_x0000_t5" style="position:absolute;left:13889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52" o:spid="_x0000_s1652" o:spt="5" type="#_x0000_t5" style="position:absolute;left:14177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53" o:spid="_x0000_s1653" o:spt="5" type="#_x0000_t5" style="position:absolute;left:14465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54" o:spid="_x0000_s1654" o:spt="5" type="#_x0000_t5" style="position:absolute;left:14753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shape id="_x0000_s1655" o:spid="_x0000_s1655" o:spt="5" type="#_x0000_t5" style="position:absolute;left:13601;top:1925;height:216;width:21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  <v:group id="_x0000_s1656" o:spid="_x0000_s1656" o:spt="203" style="position:absolute;left:13601;top:2609;height:216;width:1368;" coordorigin="13601,1925" coordsize="1368,216">
                  <o:lock v:ext="edit"/>
                  <v:group id="_x0000_s1657" o:spid="_x0000_s1657" o:spt="203" style="position:absolute;left:13601;top:1925;height:216;width:1368;" coordorigin="13601,1925" coordsize="1368,216">
                    <o:lock v:ext="edit"/>
                    <v:shape id="_x0000_s1658" o:spid="_x0000_s1658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59" o:spid="_x0000_s1659" o:spt="5" type="#_x0000_t5" style="position:absolute;left:13889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60" o:spid="_x0000_s1660" o:spt="5" type="#_x0000_t5" style="position:absolute;left:14177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61" o:spid="_x0000_s1661" o:spt="5" type="#_x0000_t5" style="position:absolute;left:14465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  <v:shape id="_x0000_s1662" o:spid="_x0000_s1662" o:spt="5" type="#_x0000_t5" style="position:absolute;left:14753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shape id="_x0000_s1663" o:spid="_x0000_s1663" o:spt="5" type="#_x0000_t5" style="position:absolute;left:13601;top:1925;height:216;width:216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</v:group>
              </v:group>
              <v:group id="_x0000_s1664" o:spid="_x0000_s1664" o:spt="203" style="position:absolute;left:531;top:5190;height:9756;width:1404;" coordorigin="12326,5413" coordsize="1404,9756">
                <o:lock v:ext="edit"/>
                <v:group id="_x0000_s1665" o:spid="_x0000_s1665" o:spt="203" style="position:absolute;left:12326;top:6817;height:1260;width:1368;" coordorigin="13601,1925" coordsize="1368,1260">
                  <o:lock v:ext="edit"/>
                  <v:group id="_x0000_s1666" o:spid="_x0000_s1666" o:spt="203" style="position:absolute;left:13601;top:1925;height:216;width:1368;" coordorigin="13601,1925" coordsize="1368,216">
                    <o:lock v:ext="edit"/>
                    <v:group id="_x0000_s1667" o:spid="_x0000_s1667" o:spt="203" style="position:absolute;left:13601;top:1925;height:216;width:1368;" coordorigin="13601,1925" coordsize="1368,216">
                      <o:lock v:ext="edit"/>
                      <v:shape id="_x0000_s1668" o:spid="_x0000_s1668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69" o:spid="_x0000_s1669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70" o:spid="_x0000_s1670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71" o:spid="_x0000_s1671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72" o:spid="_x0000_s1672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673" o:spid="_x0000_s1673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674" o:spid="_x0000_s1674" o:spt="203" style="position:absolute;left:13601;top:2249;height:216;width:1368;" coordorigin="13601,1925" coordsize="1368,216">
                    <o:lock v:ext="edit"/>
                    <v:group id="_x0000_s1675" o:spid="_x0000_s1675" o:spt="203" style="position:absolute;left:13601;top:1925;height:216;width:1368;" coordorigin="13601,1925" coordsize="1368,216">
                      <o:lock v:ext="edit"/>
                      <v:shape id="_x0000_s1676" o:spid="_x0000_s1676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77" o:spid="_x0000_s1677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78" o:spid="_x0000_s1678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79" o:spid="_x0000_s1679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80" o:spid="_x0000_s1680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681" o:spid="_x0000_s1681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682" o:spid="_x0000_s1682" o:spt="203" style="position:absolute;left:13601;top:2969;height:216;width:1368;" coordorigin="13601,1925" coordsize="1368,216">
                    <o:lock v:ext="edit"/>
                    <v:group id="_x0000_s1683" o:spid="_x0000_s1683" o:spt="203" style="position:absolute;left:13601;top:1925;height:216;width:1368;" coordorigin="13601,1925" coordsize="1368,216">
                      <o:lock v:ext="edit"/>
                      <v:shape id="_x0000_s1684" o:spid="_x0000_s1684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85" o:spid="_x0000_s1685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86" o:spid="_x0000_s1686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87" o:spid="_x0000_s1687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88" o:spid="_x0000_s1688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689" o:spid="_x0000_s1689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690" o:spid="_x0000_s1690" o:spt="203" style="position:absolute;left:13601;top:2609;height:216;width:1368;" coordorigin="13601,1925" coordsize="1368,216">
                    <o:lock v:ext="edit"/>
                    <v:group id="_x0000_s1691" o:spid="_x0000_s1691" o:spt="203" style="position:absolute;left:13601;top:1925;height:216;width:1368;" coordorigin="13601,1925" coordsize="1368,216">
                      <o:lock v:ext="edit"/>
                      <v:shape id="_x0000_s1692" o:spid="_x0000_s1692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93" o:spid="_x0000_s1693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94" o:spid="_x0000_s1694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95" o:spid="_x0000_s1695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696" o:spid="_x0000_s1696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697" o:spid="_x0000_s1697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698" o:spid="_x0000_s1698" o:spt="203" style="position:absolute;left:12326;top:5413;height:1260;width:1368;" coordorigin="13601,1925" coordsize="1368,1260">
                  <o:lock v:ext="edit"/>
                  <v:group id="_x0000_s1699" o:spid="_x0000_s1699" o:spt="203" style="position:absolute;left:13601;top:1925;height:216;width:1368;" coordorigin="13601,1925" coordsize="1368,216">
                    <o:lock v:ext="edit"/>
                    <v:group id="_x0000_s1700" o:spid="_x0000_s1700" o:spt="203" style="position:absolute;left:13601;top:1925;height:216;width:1368;" coordorigin="13601,1925" coordsize="1368,216">
                      <o:lock v:ext="edit"/>
                      <v:shape id="_x0000_s1701" o:spid="_x0000_s1701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02" o:spid="_x0000_s1702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03" o:spid="_x0000_s1703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04" o:spid="_x0000_s1704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05" o:spid="_x0000_s1705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706" o:spid="_x0000_s1706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707" o:spid="_x0000_s1707" o:spt="203" style="position:absolute;left:13601;top:2249;height:216;width:1368;" coordorigin="13601,1925" coordsize="1368,216">
                    <o:lock v:ext="edit"/>
                    <v:group id="_x0000_s1708" o:spid="_x0000_s1708" o:spt="203" style="position:absolute;left:13601;top:1925;height:216;width:1368;" coordorigin="13601,1925" coordsize="1368,216">
                      <o:lock v:ext="edit"/>
                      <v:shape id="_x0000_s1709" o:spid="_x0000_s1709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10" o:spid="_x0000_s1710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11" o:spid="_x0000_s1711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12" o:spid="_x0000_s1712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13" o:spid="_x0000_s1713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714" o:spid="_x0000_s1714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715" o:spid="_x0000_s1715" o:spt="203" style="position:absolute;left:13601;top:2969;height:216;width:1368;" coordorigin="13601,1925" coordsize="1368,216">
                    <o:lock v:ext="edit"/>
                    <v:group id="_x0000_s1716" o:spid="_x0000_s1716" o:spt="203" style="position:absolute;left:13601;top:1925;height:216;width:1368;" coordorigin="13601,1925" coordsize="1368,216">
                      <o:lock v:ext="edit"/>
                      <v:shape id="_x0000_s1717" o:spid="_x0000_s1717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18" o:spid="_x0000_s1718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19" o:spid="_x0000_s1719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20" o:spid="_x0000_s1720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21" o:spid="_x0000_s1721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722" o:spid="_x0000_s1722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723" o:spid="_x0000_s1723" o:spt="203" style="position:absolute;left:13601;top:2609;height:216;width:1368;" coordorigin="13601,1925" coordsize="1368,216">
                    <o:lock v:ext="edit"/>
                    <v:group id="_x0000_s1724" o:spid="_x0000_s1724" o:spt="203" style="position:absolute;left:13601;top:1925;height:216;width:1368;" coordorigin="13601,1925" coordsize="1368,216">
                      <o:lock v:ext="edit"/>
                      <v:shape id="_x0000_s1725" o:spid="_x0000_s1725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26" o:spid="_x0000_s1726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27" o:spid="_x0000_s1727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28" o:spid="_x0000_s1728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29" o:spid="_x0000_s1729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730" o:spid="_x0000_s1730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731" o:spid="_x0000_s1731" o:spt="203" style="position:absolute;left:12326;top:11101;height:1260;width:1368;" coordorigin="13601,1925" coordsize="1368,1260">
                  <o:lock v:ext="edit"/>
                  <v:group id="_x0000_s1732" o:spid="_x0000_s1732" o:spt="203" style="position:absolute;left:13601;top:1925;height:216;width:1368;" coordorigin="13601,1925" coordsize="1368,216">
                    <o:lock v:ext="edit"/>
                    <v:group id="_x0000_s1733" o:spid="_x0000_s1733" o:spt="203" style="position:absolute;left:13601;top:1925;height:216;width:1368;" coordorigin="13601,1925" coordsize="1368,216">
                      <o:lock v:ext="edit"/>
                      <v:shape id="_x0000_s1734" o:spid="_x0000_s1734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35" o:spid="_x0000_s1735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36" o:spid="_x0000_s1736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37" o:spid="_x0000_s1737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38" o:spid="_x0000_s1738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739" o:spid="_x0000_s1739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740" o:spid="_x0000_s1740" o:spt="203" style="position:absolute;left:13601;top:2249;height:216;width:1368;" coordorigin="13601,1925" coordsize="1368,216">
                    <o:lock v:ext="edit"/>
                    <v:group id="_x0000_s1741" o:spid="_x0000_s1741" o:spt="203" style="position:absolute;left:13601;top:1925;height:216;width:1368;" coordorigin="13601,1925" coordsize="1368,216">
                      <o:lock v:ext="edit"/>
                      <v:shape id="_x0000_s1742" o:spid="_x0000_s1742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43" o:spid="_x0000_s1743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44" o:spid="_x0000_s1744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45" o:spid="_x0000_s1745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46" o:spid="_x0000_s1746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747" o:spid="_x0000_s1747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748" o:spid="_x0000_s1748" o:spt="203" style="position:absolute;left:13601;top:2969;height:216;width:1368;" coordorigin="13601,1925" coordsize="1368,216">
                    <o:lock v:ext="edit"/>
                    <v:group id="_x0000_s1749" o:spid="_x0000_s1749" o:spt="203" style="position:absolute;left:13601;top:1925;height:216;width:1368;" coordorigin="13601,1925" coordsize="1368,216">
                      <o:lock v:ext="edit"/>
                      <v:shape id="_x0000_s1750" o:spid="_x0000_s1750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51" o:spid="_x0000_s1751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52" o:spid="_x0000_s1752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53" o:spid="_x0000_s1753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54" o:spid="_x0000_s1754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755" o:spid="_x0000_s1755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756" o:spid="_x0000_s1756" o:spt="203" style="position:absolute;left:13601;top:2609;height:216;width:1368;" coordorigin="13601,1925" coordsize="1368,216">
                    <o:lock v:ext="edit"/>
                    <v:group id="_x0000_s1757" o:spid="_x0000_s1757" o:spt="203" style="position:absolute;left:13601;top:1925;height:216;width:1368;" coordorigin="13601,1925" coordsize="1368,216">
                      <o:lock v:ext="edit"/>
                      <v:shape id="_x0000_s1758" o:spid="_x0000_s1758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59" o:spid="_x0000_s1759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60" o:spid="_x0000_s1760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61" o:spid="_x0000_s1761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62" o:spid="_x0000_s1762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763" o:spid="_x0000_s1763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764" o:spid="_x0000_s1764" o:spt="203" style="position:absolute;left:12326;top:8221;height:1260;width:1368;" coordorigin="13601,1925" coordsize="1368,1260">
                  <o:lock v:ext="edit"/>
                  <v:group id="_x0000_s1765" o:spid="_x0000_s1765" o:spt="203" style="position:absolute;left:13601;top:1925;height:216;width:1368;" coordorigin="13601,1925" coordsize="1368,216">
                    <o:lock v:ext="edit"/>
                    <v:group id="_x0000_s1766" o:spid="_x0000_s1766" o:spt="203" style="position:absolute;left:13601;top:1925;height:216;width:1368;" coordorigin="13601,1925" coordsize="1368,216">
                      <o:lock v:ext="edit"/>
                      <v:shape id="_x0000_s1767" o:spid="_x0000_s1767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68" o:spid="_x0000_s1768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69" o:spid="_x0000_s1769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70" o:spid="_x0000_s1770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71" o:spid="_x0000_s1771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772" o:spid="_x0000_s1772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773" o:spid="_x0000_s1773" o:spt="203" style="position:absolute;left:13601;top:2249;height:216;width:1368;" coordorigin="13601,1925" coordsize="1368,216">
                    <o:lock v:ext="edit"/>
                    <v:group id="_x0000_s1774" o:spid="_x0000_s1774" o:spt="203" style="position:absolute;left:13601;top:1925;height:216;width:1368;" coordorigin="13601,1925" coordsize="1368,216">
                      <o:lock v:ext="edit"/>
                      <v:shape id="_x0000_s1775" o:spid="_x0000_s1775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76" o:spid="_x0000_s1776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77" o:spid="_x0000_s1777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78" o:spid="_x0000_s1778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79" o:spid="_x0000_s1779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780" o:spid="_x0000_s1780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781" o:spid="_x0000_s1781" o:spt="203" style="position:absolute;left:13601;top:2969;height:216;width:1368;" coordorigin="13601,1925" coordsize="1368,216">
                    <o:lock v:ext="edit"/>
                    <v:group id="_x0000_s1782" o:spid="_x0000_s1782" o:spt="203" style="position:absolute;left:13601;top:1925;height:216;width:1368;" coordorigin="13601,1925" coordsize="1368,216">
                      <o:lock v:ext="edit"/>
                      <v:shape id="_x0000_s1783" o:spid="_x0000_s1783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84" o:spid="_x0000_s1784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85" o:spid="_x0000_s1785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86" o:spid="_x0000_s1786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87" o:spid="_x0000_s1787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788" o:spid="_x0000_s1788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789" o:spid="_x0000_s1789" o:spt="203" style="position:absolute;left:13601;top:2609;height:216;width:1368;" coordorigin="13601,1925" coordsize="1368,216">
                    <o:lock v:ext="edit"/>
                    <v:group id="_x0000_s1790" o:spid="_x0000_s1790" o:spt="203" style="position:absolute;left:13601;top:1925;height:216;width:1368;" coordorigin="13601,1925" coordsize="1368,216">
                      <o:lock v:ext="edit"/>
                      <v:shape id="_x0000_s1791" o:spid="_x0000_s1791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92" o:spid="_x0000_s1792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93" o:spid="_x0000_s1793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94" o:spid="_x0000_s1794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795" o:spid="_x0000_s1795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796" o:spid="_x0000_s1796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797" o:spid="_x0000_s1797" o:spt="203" style="position:absolute;left:12326;top:12505;height:1260;width:1368;" coordorigin="13601,1925" coordsize="1368,1260">
                  <o:lock v:ext="edit"/>
                  <v:group id="_x0000_s1798" o:spid="_x0000_s1798" o:spt="203" style="position:absolute;left:13601;top:1925;height:216;width:1368;" coordorigin="13601,1925" coordsize="1368,216">
                    <o:lock v:ext="edit"/>
                    <v:group id="_x0000_s1799" o:spid="_x0000_s1799" o:spt="203" style="position:absolute;left:13601;top:1925;height:216;width:1368;" coordorigin="13601,1925" coordsize="1368,216">
                      <o:lock v:ext="edit"/>
                      <v:shape id="_x0000_s1800" o:spid="_x0000_s1800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01" o:spid="_x0000_s1801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02" o:spid="_x0000_s1802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03" o:spid="_x0000_s1803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04" o:spid="_x0000_s1804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805" o:spid="_x0000_s1805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806" o:spid="_x0000_s1806" o:spt="203" style="position:absolute;left:13601;top:2249;height:216;width:1368;" coordorigin="13601,1925" coordsize="1368,216">
                    <o:lock v:ext="edit"/>
                    <v:group id="_x0000_s1807" o:spid="_x0000_s1807" o:spt="203" style="position:absolute;left:13601;top:1925;height:216;width:1368;" coordorigin="13601,1925" coordsize="1368,216">
                      <o:lock v:ext="edit"/>
                      <v:shape id="_x0000_s1808" o:spid="_x0000_s1808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09" o:spid="_x0000_s1809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10" o:spid="_x0000_s1810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11" o:spid="_x0000_s1811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12" o:spid="_x0000_s1812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813" o:spid="_x0000_s1813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814" o:spid="_x0000_s1814" o:spt="203" style="position:absolute;left:13601;top:2969;height:216;width:1368;" coordorigin="13601,1925" coordsize="1368,216">
                    <o:lock v:ext="edit"/>
                    <v:group id="_x0000_s1815" o:spid="_x0000_s1815" o:spt="203" style="position:absolute;left:13601;top:1925;height:216;width:1368;" coordorigin="13601,1925" coordsize="1368,216">
                      <o:lock v:ext="edit"/>
                      <v:shape id="_x0000_s1816" o:spid="_x0000_s1816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17" o:spid="_x0000_s1817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18" o:spid="_x0000_s1818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19" o:spid="_x0000_s1819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20" o:spid="_x0000_s1820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821" o:spid="_x0000_s1821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822" o:spid="_x0000_s1822" o:spt="203" style="position:absolute;left:13601;top:2609;height:216;width:1368;" coordorigin="13601,1925" coordsize="1368,216">
                    <o:lock v:ext="edit"/>
                    <v:group id="_x0000_s1823" o:spid="_x0000_s1823" o:spt="203" style="position:absolute;left:13601;top:1925;height:216;width:1368;" coordorigin="13601,1925" coordsize="1368,216">
                      <o:lock v:ext="edit"/>
                      <v:shape id="_x0000_s1824" o:spid="_x0000_s1824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25" o:spid="_x0000_s1825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26" o:spid="_x0000_s1826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27" o:spid="_x0000_s1827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28" o:spid="_x0000_s1828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829" o:spid="_x0000_s1829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830" o:spid="_x0000_s1830" o:spt="203" style="position:absolute;left:12362;top:13909;height:1260;width:1368;" coordorigin="13601,1925" coordsize="1368,1260">
                  <o:lock v:ext="edit"/>
                  <v:group id="_x0000_s1831" o:spid="_x0000_s1831" o:spt="203" style="position:absolute;left:13601;top:1925;height:216;width:1368;" coordorigin="13601,1925" coordsize="1368,216">
                    <o:lock v:ext="edit"/>
                    <v:group id="_x0000_s1832" o:spid="_x0000_s1832" o:spt="203" style="position:absolute;left:13601;top:1925;height:216;width:1368;" coordorigin="13601,1925" coordsize="1368,216">
                      <o:lock v:ext="edit"/>
                      <v:shape id="_x0000_s1833" o:spid="_x0000_s1833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34" o:spid="_x0000_s1834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35" o:spid="_x0000_s1835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36" o:spid="_x0000_s1836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37" o:spid="_x0000_s1837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838" o:spid="_x0000_s1838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839" o:spid="_x0000_s1839" o:spt="203" style="position:absolute;left:13601;top:2249;height:216;width:1368;" coordorigin="13601,1925" coordsize="1368,216">
                    <o:lock v:ext="edit"/>
                    <v:group id="_x0000_s1840" o:spid="_x0000_s1840" o:spt="203" style="position:absolute;left:13601;top:1925;height:216;width:1368;" coordorigin="13601,1925" coordsize="1368,216">
                      <o:lock v:ext="edit"/>
                      <v:shape id="_x0000_s1841" o:spid="_x0000_s1841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42" o:spid="_x0000_s1842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43" o:spid="_x0000_s1843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44" o:spid="_x0000_s1844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45" o:spid="_x0000_s1845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846" o:spid="_x0000_s1846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847" o:spid="_x0000_s1847" o:spt="203" style="position:absolute;left:13601;top:2969;height:216;width:1368;" coordorigin="13601,1925" coordsize="1368,216">
                    <o:lock v:ext="edit"/>
                    <v:group id="_x0000_s1848" o:spid="_x0000_s1848" o:spt="203" style="position:absolute;left:13601;top:1925;height:216;width:1368;" coordorigin="13601,1925" coordsize="1368,216">
                      <o:lock v:ext="edit"/>
                      <v:shape id="_x0000_s1849" o:spid="_x0000_s1849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50" o:spid="_x0000_s1850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51" o:spid="_x0000_s1851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52" o:spid="_x0000_s1852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53" o:spid="_x0000_s1853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854" o:spid="_x0000_s1854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855" o:spid="_x0000_s1855" o:spt="203" style="position:absolute;left:13601;top:2609;height:216;width:1368;" coordorigin="13601,1925" coordsize="1368,216">
                    <o:lock v:ext="edit"/>
                    <v:group id="_x0000_s1856" o:spid="_x0000_s1856" o:spt="203" style="position:absolute;left:13601;top:1925;height:216;width:1368;" coordorigin="13601,1925" coordsize="1368,216">
                      <o:lock v:ext="edit"/>
                      <v:shape id="_x0000_s1857" o:spid="_x0000_s1857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58" o:spid="_x0000_s1858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59" o:spid="_x0000_s1859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60" o:spid="_x0000_s1860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61" o:spid="_x0000_s1861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862" o:spid="_x0000_s1862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  <v:group id="_x0000_s1863" o:spid="_x0000_s1863" o:spt="203" style="position:absolute;left:12326;top:9661;height:1260;width:1368;" coordorigin="13601,1925" coordsize="1368,1260">
                  <o:lock v:ext="edit"/>
                  <v:group id="_x0000_s1864" o:spid="_x0000_s1864" o:spt="203" style="position:absolute;left:13601;top:1925;height:216;width:1368;" coordorigin="13601,1925" coordsize="1368,216">
                    <o:lock v:ext="edit"/>
                    <v:group id="_x0000_s1865" o:spid="_x0000_s1865" o:spt="203" style="position:absolute;left:13601;top:1925;height:216;width:1368;" coordorigin="13601,1925" coordsize="1368,216">
                      <o:lock v:ext="edit"/>
                      <v:shape id="_x0000_s1866" o:spid="_x0000_s1866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67" o:spid="_x0000_s1867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68" o:spid="_x0000_s1868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69" o:spid="_x0000_s1869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70" o:spid="_x0000_s1870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871" o:spid="_x0000_s1871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872" o:spid="_x0000_s1872" o:spt="203" style="position:absolute;left:13601;top:2249;height:216;width:1368;" coordorigin="13601,1925" coordsize="1368,216">
                    <o:lock v:ext="edit"/>
                    <v:group id="_x0000_s1873" o:spid="_x0000_s1873" o:spt="203" style="position:absolute;left:13601;top:1925;height:216;width:1368;" coordorigin="13601,1925" coordsize="1368,216">
                      <o:lock v:ext="edit"/>
                      <v:shape id="_x0000_s1874" o:spid="_x0000_s1874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75" o:spid="_x0000_s1875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76" o:spid="_x0000_s1876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77" o:spid="_x0000_s1877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78" o:spid="_x0000_s1878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879" o:spid="_x0000_s1879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880" o:spid="_x0000_s1880" o:spt="203" style="position:absolute;left:13601;top:2969;height:216;width:1368;" coordorigin="13601,1925" coordsize="1368,216">
                    <o:lock v:ext="edit"/>
                    <v:group id="_x0000_s1881" o:spid="_x0000_s1881" o:spt="203" style="position:absolute;left:13601;top:1925;height:216;width:1368;" coordorigin="13601,1925" coordsize="1368,216">
                      <o:lock v:ext="edit"/>
                      <v:shape id="_x0000_s1882" o:spid="_x0000_s1882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83" o:spid="_x0000_s1883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84" o:spid="_x0000_s1884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85" o:spid="_x0000_s1885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86" o:spid="_x0000_s1886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887" o:spid="_x0000_s1887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  <v:group id="_x0000_s1888" o:spid="_x0000_s1888" o:spt="203" style="position:absolute;left:13601;top:2609;height:216;width:1368;" coordorigin="13601,1925" coordsize="1368,216">
                    <o:lock v:ext="edit"/>
                    <v:group id="_x0000_s1889" o:spid="_x0000_s1889" o:spt="203" style="position:absolute;left:13601;top:1925;height:216;width:1368;" coordorigin="13601,1925" coordsize="1368,216">
                      <o:lock v:ext="edit"/>
                      <v:shape id="_x0000_s1890" o:spid="_x0000_s1890" o:spt="5" type="#_x0000_t5" style="position:absolute;left:13601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91" o:spid="_x0000_s1891" o:spt="5" type="#_x0000_t5" style="position:absolute;left:13889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92" o:spid="_x0000_s1892" o:spt="5" type="#_x0000_t5" style="position:absolute;left:14177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93" o:spid="_x0000_s1893" o:spt="5" type="#_x0000_t5" style="position:absolute;left:14465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  <v:shape id="_x0000_s1894" o:spid="_x0000_s1894" o:spt="5" type="#_x0000_t5" style="position:absolute;left:14753;top:1925;height:216;width:216;" coordsize="21600,21600">
                        <v:path/>
                        <v:fill focussize="0,0"/>
                        <v:stroke joinstyle="miter"/>
                        <v:imagedata o:title=""/>
                        <o:lock v:ext="edit"/>
                      </v:shape>
                    </v:group>
                    <v:shape id="_x0000_s1895" o:spid="_x0000_s1895" o:spt="5" type="#_x0000_t5" style="position:absolute;left:13601;top:1925;height:216;width:216;" coordsize="21600,21600">
                      <v:path/>
                      <v:fill focussize="0,0"/>
                      <v:stroke joinstyle="miter"/>
                      <v:imagedata o:title=""/>
                      <o:lock v:ext="edit"/>
                    </v:shape>
                  </v:group>
                </v:group>
              </v:group>
              <v:group id="_x0000_s1896" o:spid="_x0000_s1896" o:spt="203" style="position:absolute;left:663;top:1746;height:900;width:1368;" coordorigin="12362,1993" coordsize="1368,900">
                <o:lock v:ext="edit"/>
                <v:shape id="_x0000_s1897" o:spid="_x0000_s1897" o:spt="202" type="#_x0000_t202" style="position:absolute;left:12362;top:1993;height:900;width:1368;" filled="f" coordsize="21600,21600">
                  <v:path/>
                  <v:fill on="f" focussize="0,0"/>
                  <v:stroke joinstyle="miter"/>
                  <v:imagedata o:title=""/>
                  <o:lock v:ext="edit"/>
                  <v:textbox inset="2.54mm,0.998361111111111mm,2.54mm,1.27mm">
                    <w:txbxContent>
                      <w:p>
                        <w:pPr>
                          <w:ind w:firstLine="210" w:firstLineChars="100"/>
                        </w:pPr>
                        <w:r>
                          <w:rPr>
                            <w:rFonts w:hint="eastAsia"/>
                          </w:rPr>
                          <w:t>考</w:t>
                        </w: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号</w:t>
                        </w:r>
                      </w:p>
                    </w:txbxContent>
                  </v:textbox>
                </v:shape>
                <v:line id="_x0000_s1898" o:spid="_x0000_s1898" o:spt="20" style="position:absolute;left:12362;top:2425;height:0;width:1368;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  <v:group id="_x0000_s1899" o:spid="_x0000_s1899" o:spt="203" style="position:absolute;left:663;top:2934;height:900;width:1368;" coordorigin="12362,1993" coordsize="1368,900">
                <o:lock v:ext="edit"/>
                <v:shape id="_x0000_s1900" o:spid="_x0000_s1900" o:spt="202" type="#_x0000_t202" style="position:absolute;left:12362;top:1993;height:900;width:1368;" filled="f" coordsize="21600,21600">
                  <v:path/>
                  <v:fill on="f" focussize="0,0"/>
                  <v:stroke joinstyle="miter"/>
                  <v:imagedata o:title=""/>
                  <o:lock v:ext="edit"/>
                  <v:textbox inset="2.54mm,0.998361111111111mm,2.54mm,1.27mm">
                    <w:txbxContent>
                      <w:p>
                        <w:pPr>
                          <w:ind w:firstLine="210" w:firstLineChars="100"/>
                        </w:pPr>
                        <w:r>
                          <w:rPr>
                            <w:rFonts w:hint="eastAsia"/>
                          </w:rPr>
                          <w:t>姓</w:t>
                        </w: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名</w:t>
                        </w:r>
                      </w:p>
                    </w:txbxContent>
                  </v:textbox>
                </v:shape>
                <v:line id="_x0000_s1901" o:spid="_x0000_s1901" o:spt="20" style="position:absolute;left:12362;top:2425;height:0;width:1368;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</v:group>
            <v:line id="_x0000_s1902" o:spid="_x0000_s1902" o:spt="20" style="position:absolute;left:2895;top:234;height:14400;width:0;" coordsize="21600,21600">
              <v:path arrowok="t"/>
              <v:fill focussize="0,0"/>
              <v:stroke dashstyle="dash"/>
              <v:imagedata o:title=""/>
              <o:lock v:ext="edit"/>
            </v:line>
            <v:rect id="_x0000_s1903" o:spid="_x0000_s1903" o:spt="1" style="position:absolute;left:2751;top:4050;height:324;width:252;" stroked="f" coordsize="21600,21600">
              <v:path/>
              <v:fill focussize="0,0"/>
              <v:stroke on="f"/>
              <v:imagedata o:title=""/>
              <o:lock v:ext="edit"/>
            </v:rect>
            <v:rect id="_x0000_s1904" o:spid="_x0000_s1904" o:spt="1" style="position:absolute;left:2751;top:7686;height:288;width:252;" stroked="f" coordsize="21600,21600">
              <v:path/>
              <v:fill focussize="0,0"/>
              <v:stroke on="f"/>
              <v:imagedata o:title=""/>
              <o:lock v:ext="edit"/>
            </v:rect>
            <v:rect id="_x0000_s1905" o:spid="_x0000_s1905" o:spt="1" style="position:absolute;left:2751;top:11214;height:324;width:252;" stroked="f" coordsize="21600,21600">
              <v:path/>
              <v:fill focussize="0,0"/>
              <v:stroke on="f"/>
              <v:imagedata o:title=""/>
              <o:lock v:ext="edit"/>
            </v:rect>
            <v:shape id="_x0000_s1906" o:spid="_x0000_s1906" o:spt="202" type="#_x0000_t202" style="position:absolute;left:2643;top:3978;height:7848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装</w:t>
                    </w:r>
                  </w:p>
                  <w:p/>
                  <w:p/>
                  <w:p/>
                  <w:p/>
                  <w:p/>
                  <w:p/>
                  <w:p/>
                  <w:p/>
                  <w:p/>
                  <w:p>
                    <w:r>
                      <w:rPr>
                        <w:rFonts w:hint="eastAsia"/>
                      </w:rPr>
                      <w:t>订</w:t>
                    </w:r>
                  </w:p>
                  <w:p/>
                  <w:p/>
                  <w:p/>
                  <w:p/>
                  <w:p/>
                  <w:p/>
                  <w:p/>
                  <w:p/>
                  <w:p/>
                  <w:p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v:shape id="_x0000_s1907" o:spid="_x0000_s1907" o:spt="202" type="#_x0000_t202" style="position:absolute;left:2175;top:4986;height:5256;width:684;" filled="f" stroked="f" coordsize="21600,21600">
              <v:path/>
              <v:fill on="f" focussize="0,0"/>
              <v:stroke on="f" joinstyle="miter"/>
              <v:imagedata o:title=""/>
              <o:lock v:ext="edit"/>
              <v:textbox style="layout-flow:vertical-ideographic;">
                <w:txbxContent>
                  <w:p>
                    <w:r>
                      <w:t xml:space="preserve">( </w:t>
                    </w:r>
                    <w:r>
                      <w:rPr>
                        <w:rFonts w:hint="eastAsia"/>
                      </w:rPr>
                      <w:t>装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线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内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不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要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答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题</w:t>
                    </w:r>
                    <w:r>
                      <w:t xml:space="preserve"> )</w:t>
                    </w:r>
                  </w:p>
                </w:txbxContent>
              </v:textbox>
            </v:shape>
            <v:group id="_x0000_s1908" o:spid="_x0000_s1908" o:spt="203" style="position:absolute;left:2427;top:810;height:3996;width:180;" coordorigin="2102,1129" coordsize="180,3996">
              <o:lock v:ext="edit"/>
              <v:shape id="_x0000_s1909" o:spid="_x0000_s1909" o:spt="3" type="#_x0000_t3" style="position:absolute;left:2102;top:1129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910" o:spid="_x0000_s1910" o:spt="3" type="#_x0000_t3" style="position:absolute;left:2102;top:2425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911" o:spid="_x0000_s1911" o:spt="3" type="#_x0000_t3" style="position:absolute;left:2102;top:3685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912" o:spid="_x0000_s1912" o:spt="3" type="#_x0000_t3" style="position:absolute;left:2102;top:4945;height:180;width:180;" coordsize="21600,21600">
                <v:path/>
                <v:fill focussize="0,0"/>
                <v:stroke/>
                <v:imagedata o:title=""/>
                <o:lock v:ext="edit"/>
              </v:shape>
            </v:group>
            <v:group id="_x0000_s1913" o:spid="_x0000_s1913" o:spt="203" style="position:absolute;left:2427;top:10206;height:3996;width:180;" coordorigin="2102,1129" coordsize="180,3996">
              <o:lock v:ext="edit"/>
              <v:shape id="_x0000_s1914" o:spid="_x0000_s1914" o:spt="3" type="#_x0000_t3" style="position:absolute;left:2102;top:1129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915" o:spid="_x0000_s1915" o:spt="3" type="#_x0000_t3" style="position:absolute;left:2102;top:2425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916" o:spid="_x0000_s1916" o:spt="3" type="#_x0000_t3" style="position:absolute;left:2102;top:3685;height:180;width:180;" coordsize="21600,21600">
                <v:path/>
                <v:fill focussize="0,0"/>
                <v:stroke/>
                <v:imagedata o:title=""/>
                <o:lock v:ext="edit"/>
              </v:shape>
              <v:shape id="_x0000_s1917" o:spid="_x0000_s1917" o:spt="3" type="#_x0000_t3" style="position:absolute;left:2102;top:4945;height:180;width:180;" coordsize="21600,21600">
                <v:path/>
                <v:fill focussize="0,0"/>
                <v:stroke/>
                <v:imagedata o:title=""/>
                <o:lock v:ext="edit"/>
              </v:shape>
            </v:group>
          </v:group>
        </w:pic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3.What is the monitor’s father’s job ?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________________________________________.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4.Can the monitor write in Chinese ?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_________________________________________.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5.Can  the  monitor swim ?</w:t>
      </w: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</w:p>
    <w:p>
      <w:pPr>
        <w:tabs>
          <w:tab w:val="left" w:pos="4485"/>
        </w:tabs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</w:t>
      </w:r>
    </w:p>
    <w:p>
      <w:pPr>
        <w:tabs>
          <w:tab w:val="left" w:pos="4485"/>
        </w:tabs>
        <w:spacing w:line="360" w:lineRule="auto"/>
        <w:rPr>
          <w:rFonts w:ascii="宋体"/>
          <w:sz w:val="24"/>
        </w:rPr>
      </w:pPr>
    </w:p>
    <w:p>
      <w:pPr>
        <w:tabs>
          <w:tab w:val="left" w:pos="448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= 7 \* ROMAN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/>
          <w:sz w:val="24"/>
        </w:rPr>
        <w:t>VII</w: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补全对话。</w:t>
      </w:r>
      <w:r>
        <w:rPr>
          <w:rFonts w:ascii="宋体" w:hAnsi="宋体"/>
          <w:sz w:val="24"/>
        </w:rPr>
        <w:t xml:space="preserve">( 10 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 xml:space="preserve"> )</w:t>
      </w: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从方框中选择适当的句子补全对话。其中有两项多余。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A: Hi, Lingling.  Summer holiday is coming. </w:t>
      </w:r>
      <w:r>
        <w:rPr>
          <w:rFonts w:ascii="宋体" w:hAnsi="宋体"/>
          <w:sz w:val="24"/>
          <w:u w:val="single"/>
        </w:rPr>
        <w:t>_______1__.</w:t>
      </w:r>
      <w:r>
        <w:rPr>
          <w:rFonts w:ascii="宋体" w:hAnsi="宋体"/>
          <w:sz w:val="24"/>
        </w:rPr>
        <w:t>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B: I’m going to Hainan to see my grandparents.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>A: That sounds fun.</w:t>
      </w:r>
      <w:r>
        <w:rPr>
          <w:rFonts w:ascii="宋体" w:hAnsi="宋体"/>
          <w:sz w:val="24"/>
          <w:u w:val="single"/>
        </w:rPr>
        <w:t xml:space="preserve">        2    .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B: At the end of this month.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A: </w:t>
      </w:r>
      <w:r>
        <w:rPr>
          <w:rFonts w:ascii="宋体" w:hAnsi="宋体"/>
          <w:sz w:val="24"/>
          <w:u w:val="single"/>
        </w:rPr>
        <w:t xml:space="preserve">       3        </w:t>
      </w:r>
      <w:r>
        <w:rPr>
          <w:rFonts w:ascii="宋体" w:hAnsi="宋体"/>
          <w:sz w:val="24"/>
        </w:rPr>
        <w:t>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B: I’m going to go there with my parents.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A: </w:t>
      </w:r>
      <w:r>
        <w:rPr>
          <w:rFonts w:ascii="宋体" w:hAnsi="宋体"/>
          <w:sz w:val="24"/>
          <w:u w:val="single"/>
        </w:rPr>
        <w:t xml:space="preserve">       4       </w:t>
      </w:r>
      <w:r>
        <w:rPr>
          <w:rFonts w:ascii="宋体" w:hAnsi="宋体"/>
          <w:sz w:val="24"/>
        </w:rPr>
        <w:t>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B: Just for two weeks.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A: </w:t>
      </w:r>
      <w:r>
        <w:rPr>
          <w:rFonts w:ascii="宋体" w:hAnsi="宋体"/>
          <w:sz w:val="24"/>
          <w:u w:val="single"/>
        </w:rPr>
        <w:t xml:space="preserve">       5        </w:t>
      </w:r>
      <w:r>
        <w:rPr>
          <w:rFonts w:ascii="宋体" w:hAnsi="宋体"/>
          <w:sz w:val="24"/>
        </w:rPr>
        <w:t>.</w:t>
      </w:r>
    </w:p>
    <w:p>
      <w:pPr>
        <w:tabs>
          <w:tab w:val="left" w:pos="2220"/>
        </w:tabs>
        <w:spacing w:line="360" w:lineRule="auto"/>
        <w:ind w:left="360" w:hanging="360" w:hanging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B: We’re going to do some sightseeing, lie on the beach and enjoy the sun and sea.</w:t>
      </w: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  <w:r>
        <w:pict>
          <v:shape id="_x0000_s1918" o:spid="_x0000_s1918" o:spt="202" alt="学科网(www.zxxk.com)--教育资源门户，提供试卷、教案、课件、论文、素材及各类教学资源下载，还有大量而丰富的教学相关资讯！" type="#_x0000_t202" style="position:absolute;left:0pt;margin-left:9pt;margin-top:7.8pt;height:121.15pt;width:324pt;mso-wrap-distance-bottom:0pt;mso-wrap-distance-left:9pt;mso-wrap-distance-right:9pt;mso-wrap-distance-top:0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tabs>
                      <w:tab w:val="left" w:pos="2220"/>
                    </w:tabs>
                    <w:ind w:left="360" w:hanging="360" w:hangingChars="150"/>
                    <w:rPr>
                      <w:sz w:val="24"/>
                    </w:rPr>
                  </w:pPr>
                  <w:r>
                    <w:rPr>
                      <w:sz w:val="24"/>
                    </w:rPr>
                    <w:t>A. When are you going there ?</w:t>
                  </w:r>
                </w:p>
                <w:p>
                  <w:pPr>
                    <w:tabs>
                      <w:tab w:val="left" w:pos="2220"/>
                    </w:tabs>
                    <w:ind w:left="360" w:hanging="360" w:hangingChars="150"/>
                    <w:rPr>
                      <w:sz w:val="24"/>
                    </w:rPr>
                  </w:pPr>
                  <w:r>
                    <w:rPr>
                      <w:sz w:val="24"/>
                    </w:rPr>
                    <w:t>B. What’s the weather like there ?</w:t>
                  </w:r>
                </w:p>
                <w:p>
                  <w:pPr>
                    <w:tabs>
                      <w:tab w:val="left" w:pos="2220"/>
                    </w:tabs>
                    <w:ind w:left="360" w:hanging="360" w:hangingChars="150"/>
                    <w:rPr>
                      <w:sz w:val="24"/>
                    </w:rPr>
                  </w:pPr>
                  <w:r>
                    <w:rPr>
                      <w:sz w:val="24"/>
                    </w:rPr>
                    <w:t>C. Who are you going to go with ?</w:t>
                  </w:r>
                </w:p>
                <w:p>
                  <w:pPr>
                    <w:tabs>
                      <w:tab w:val="left" w:pos="2220"/>
                    </w:tabs>
                    <w:ind w:left="360" w:hanging="360" w:hangingChars="150"/>
                    <w:rPr>
                      <w:sz w:val="24"/>
                    </w:rPr>
                  </w:pPr>
                  <w:r>
                    <w:rPr>
                      <w:sz w:val="24"/>
                    </w:rPr>
                    <w:t>D.What are you going to do in your holiday ?</w:t>
                  </w:r>
                </w:p>
                <w:p>
                  <w:pPr>
                    <w:tabs>
                      <w:tab w:val="left" w:pos="2220"/>
                    </w:tabs>
                    <w:ind w:left="360" w:hanging="360" w:hangingChars="150"/>
                    <w:rPr>
                      <w:sz w:val="24"/>
                    </w:rPr>
                  </w:pPr>
                  <w:r>
                    <w:rPr>
                      <w:sz w:val="24"/>
                    </w:rPr>
                    <w:t>E.How long are you going to stay there ?</w:t>
                  </w:r>
                </w:p>
                <w:p>
                  <w:pPr>
                    <w:tabs>
                      <w:tab w:val="left" w:pos="2220"/>
                    </w:tabs>
                    <w:ind w:left="360" w:hanging="360" w:hangingChars="150"/>
                    <w:rPr>
                      <w:sz w:val="24"/>
                    </w:rPr>
                  </w:pPr>
                  <w:r>
                    <w:rPr>
                      <w:sz w:val="24"/>
                    </w:rPr>
                    <w:t>F.How are you going there ?</w:t>
                  </w:r>
                </w:p>
                <w:p>
                  <w:pPr>
                    <w:tabs>
                      <w:tab w:val="left" w:pos="2220"/>
                    </w:tabs>
                    <w:ind w:left="360" w:hanging="360" w:hangingChars="150"/>
                    <w:rPr>
                      <w:sz w:val="24"/>
                    </w:rPr>
                  </w:pPr>
                  <w:r>
                    <w:rPr>
                      <w:sz w:val="24"/>
                    </w:rPr>
                    <w:t>G. What are you going to do there ?</w:t>
                  </w:r>
                </w:p>
              </w:txbxContent>
            </v:textbox>
            <w10:wrap type="square"/>
          </v:shape>
        </w:pict>
      </w: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1_______  2 _________ 3__________ 4__________ 5_________</w:t>
      </w: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= 8 \* ROMAN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/>
          <w:sz w:val="24"/>
        </w:rPr>
        <w:t>VIII</w: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书面表达。（</w:t>
      </w:r>
      <w:r>
        <w:rPr>
          <w:rFonts w:ascii="宋体" w:hAnsi="宋体"/>
          <w:sz w:val="24"/>
        </w:rPr>
        <w:t xml:space="preserve">  10 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）</w:t>
      </w:r>
    </w:p>
    <w:p>
      <w:pPr>
        <w:tabs>
          <w:tab w:val="left" w:pos="222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假设下表是你和家人的新年计划，请根据表格内容并以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color w:val="FFFFFF"/>
          <w:sz w:val="4"/>
        </w:rPr>
        <w:t>[来源:学科网]</w:t>
      </w: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“</w:t>
      </w:r>
      <w:r>
        <w:rPr>
          <w:rFonts w:ascii="宋体" w:hAnsi="宋体"/>
          <w:sz w:val="24"/>
        </w:rPr>
        <w:t xml:space="preserve"> Our Plans in New Year </w:t>
      </w:r>
      <w:r>
        <w:rPr>
          <w:rFonts w:hint="eastAsia" w:ascii="宋体" w:hAnsi="宋体"/>
          <w:sz w:val="24"/>
        </w:rPr>
        <w:t>”为题写一篇英语短文。</w:t>
      </w: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要求：</w:t>
      </w:r>
      <w:r>
        <w:rPr>
          <w:rFonts w:ascii="宋体" w:hAnsi="宋体"/>
          <w:sz w:val="24"/>
        </w:rPr>
        <w:t xml:space="preserve">1 </w:t>
      </w:r>
      <w:r>
        <w:rPr>
          <w:rFonts w:hint="eastAsia" w:ascii="宋体" w:hAnsi="宋体"/>
          <w:sz w:val="24"/>
        </w:rPr>
        <w:t>语句通顺，句意连贯，语法正确。</w:t>
      </w: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2 </w:t>
      </w:r>
      <w:r>
        <w:rPr>
          <w:rFonts w:hint="eastAsia" w:ascii="宋体" w:hAnsi="宋体"/>
          <w:sz w:val="24"/>
        </w:rPr>
        <w:t>词数在</w:t>
      </w:r>
      <w:r>
        <w:rPr>
          <w:rFonts w:ascii="宋体" w:hAnsi="宋体"/>
          <w:sz w:val="24"/>
        </w:rPr>
        <w:t>60</w:t>
      </w:r>
      <w:r>
        <w:rPr>
          <w:rFonts w:hint="eastAsia" w:ascii="宋体" w:hAnsi="宋体"/>
          <w:sz w:val="24"/>
        </w:rPr>
        <w:t>词左右。开头已给出，不计入总词数。</w:t>
      </w:r>
    </w:p>
    <w:p>
      <w:pPr>
        <w:tabs>
          <w:tab w:val="left" w:pos="2220"/>
        </w:tabs>
        <w:spacing w:line="360" w:lineRule="auto"/>
        <w:rPr>
          <w:rFonts w:ascii="宋体"/>
          <w:sz w:val="24"/>
        </w:rPr>
      </w:pPr>
    </w:p>
    <w:tbl>
      <w:tblPr>
        <w:tblStyle w:val="18"/>
        <w:tblW w:w="76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951" w:type="dxa"/>
            <w:vAlign w:val="center"/>
          </w:tcPr>
          <w:p>
            <w:pPr>
              <w:tabs>
                <w:tab w:val="left" w:pos="2220"/>
              </w:tabs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家庭成员</w:t>
            </w:r>
          </w:p>
        </w:tc>
        <w:tc>
          <w:tcPr>
            <w:tcW w:w="5670" w:type="dxa"/>
            <w:vAlign w:val="center"/>
          </w:tcPr>
          <w:p>
            <w:pPr>
              <w:tabs>
                <w:tab w:val="left" w:pos="2220"/>
              </w:tabs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新年计划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951" w:type="dxa"/>
            <w:vAlign w:val="center"/>
          </w:tcPr>
          <w:p>
            <w:pPr>
              <w:tabs>
                <w:tab w:val="left" w:pos="2220"/>
              </w:tabs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爸爸</w:t>
            </w:r>
          </w:p>
        </w:tc>
        <w:tc>
          <w:tcPr>
            <w:tcW w:w="5670" w:type="dxa"/>
            <w:vAlign w:val="center"/>
          </w:tcPr>
          <w:p>
            <w:pPr>
              <w:tabs>
                <w:tab w:val="left" w:pos="2220"/>
              </w:tabs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找一份新工作，挣更多钱（</w:t>
            </w:r>
            <w:r>
              <w:rPr>
                <w:rFonts w:ascii="宋体" w:hAnsi="宋体"/>
                <w:sz w:val="24"/>
              </w:rPr>
              <w:t xml:space="preserve">make  more  money 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951" w:type="dxa"/>
            <w:vAlign w:val="center"/>
          </w:tcPr>
          <w:p>
            <w:pPr>
              <w:tabs>
                <w:tab w:val="left" w:pos="2220"/>
              </w:tabs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妈妈</w:t>
            </w:r>
          </w:p>
        </w:tc>
        <w:tc>
          <w:tcPr>
            <w:tcW w:w="5670" w:type="dxa"/>
            <w:vAlign w:val="center"/>
          </w:tcPr>
          <w:p>
            <w:pPr>
              <w:tabs>
                <w:tab w:val="left" w:pos="2220"/>
              </w:tabs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努力工作，照顾好（</w:t>
            </w:r>
            <w:r>
              <w:rPr>
                <w:rFonts w:ascii="宋体" w:hAnsi="宋体"/>
                <w:sz w:val="24"/>
              </w:rPr>
              <w:t xml:space="preserve">look after </w:t>
            </w:r>
            <w:r>
              <w:rPr>
                <w:rFonts w:hint="eastAsia" w:ascii="宋体" w:hAnsi="宋体"/>
                <w:sz w:val="24"/>
              </w:rPr>
              <w:t>…</w:t>
            </w:r>
            <w:r>
              <w:rPr>
                <w:rFonts w:ascii="宋体" w:hAnsi="宋体"/>
                <w:sz w:val="24"/>
              </w:rPr>
              <w:t xml:space="preserve">.well  </w:t>
            </w:r>
            <w:r>
              <w:rPr>
                <w:rFonts w:hint="eastAsia" w:ascii="宋体" w:hAnsi="宋体"/>
                <w:sz w:val="24"/>
              </w:rPr>
              <w:t>）家庭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1951" w:type="dxa"/>
            <w:vAlign w:val="center"/>
          </w:tcPr>
          <w:p>
            <w:pPr>
              <w:tabs>
                <w:tab w:val="left" w:pos="2220"/>
              </w:tabs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哥哥、姐姐</w:t>
            </w:r>
          </w:p>
        </w:tc>
        <w:tc>
          <w:tcPr>
            <w:tcW w:w="5670" w:type="dxa"/>
            <w:vAlign w:val="center"/>
          </w:tcPr>
          <w:p>
            <w:pPr>
              <w:pStyle w:val="31"/>
              <w:spacing w:line="360" w:lineRule="auto"/>
              <w:jc w:val="center"/>
              <w:rPr>
                <w:rFonts w:ascii="宋体"/>
                <w:sz w:val="44"/>
                <w:szCs w:val="44"/>
              </w:rPr>
            </w:pPr>
            <w:r>
              <w:rPr>
                <w:rFonts w:hint="eastAsia" w:ascii="宋体" w:hAnsi="宋体"/>
                <w:sz w:val="24"/>
              </w:rPr>
              <w:t>努力学习并取得好成绩（</w:t>
            </w:r>
            <w:r>
              <w:rPr>
                <w:rFonts w:ascii="宋体" w:hAnsi="宋体"/>
                <w:sz w:val="24"/>
              </w:rPr>
              <w:t xml:space="preserve"> get  good grades </w:t>
            </w:r>
            <w:r>
              <w:rPr>
                <w:rFonts w:hint="eastAsia" w:ascii="宋体" w:hAnsi="宋体"/>
                <w:sz w:val="24"/>
              </w:rPr>
              <w:t>），上好的大学</w:t>
            </w:r>
            <w:r>
              <w:rPr>
                <w:rFonts w:ascii="宋体" w:hAnsi="宋体"/>
                <w:sz w:val="24"/>
              </w:rPr>
              <w:t xml:space="preserve">( go  to   a good  university  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951" w:type="dxa"/>
            <w:vAlign w:val="center"/>
          </w:tcPr>
          <w:p>
            <w:pPr>
              <w:tabs>
                <w:tab w:val="left" w:pos="2220"/>
              </w:tabs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自己</w:t>
            </w:r>
          </w:p>
        </w:tc>
        <w:tc>
          <w:tcPr>
            <w:tcW w:w="5670" w:type="dxa"/>
            <w:vAlign w:val="center"/>
          </w:tcPr>
          <w:p>
            <w:pPr>
              <w:tabs>
                <w:tab w:val="left" w:pos="2220"/>
              </w:tabs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也要努力学习</w:t>
            </w:r>
          </w:p>
        </w:tc>
      </w:tr>
    </w:tbl>
    <w:p>
      <w:pPr>
        <w:spacing w:line="360" w:lineRule="auto"/>
        <w:outlineLvl w:val="0"/>
        <w:rPr>
          <w:rFonts w:ascii="宋体"/>
          <w:color w:val="000000"/>
          <w:sz w:val="28"/>
          <w:szCs w:val="28"/>
        </w:rPr>
      </w:pPr>
    </w:p>
    <w:p>
      <w:pPr>
        <w:pBdr>
          <w:bottom w:val="single" w:color="auto" w:sz="12" w:space="1"/>
        </w:pBdr>
        <w:spacing w:line="360" w:lineRule="auto"/>
        <w:rPr>
          <w:rFonts w:ascii="宋体"/>
          <w:color w:val="000000"/>
          <w:sz w:val="30"/>
          <w:szCs w:val="30"/>
        </w:rPr>
      </w:pPr>
      <w:r>
        <w:rPr>
          <w:rFonts w:ascii="宋体" w:hAnsi="宋体"/>
          <w:color w:val="000000"/>
          <w:sz w:val="24"/>
        </w:rPr>
        <w:t xml:space="preserve">           </w:t>
      </w:r>
      <w:r>
        <w:rPr>
          <w:rFonts w:ascii="宋体" w:hAnsi="宋体"/>
          <w:color w:val="000000"/>
          <w:sz w:val="30"/>
          <w:szCs w:val="30"/>
        </w:rPr>
        <w:t xml:space="preserve"> Our  Plans  in  New  Year</w:t>
      </w:r>
    </w:p>
    <w:p>
      <w:pPr>
        <w:spacing w:line="360" w:lineRule="auto"/>
        <w:rPr>
          <w:rFonts w:ascii="宋体"/>
          <w:color w:val="000000"/>
          <w:szCs w:val="21"/>
        </w:rPr>
      </w:pPr>
    </w:p>
    <w:p>
      <w:pPr>
        <w:pBdr>
          <w:bottom w:val="single" w:color="auto" w:sz="12" w:space="1"/>
        </w:pBd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ascii="宋体" w:hAnsi="宋体"/>
          <w:color w:val="000000"/>
          <w:sz w:val="24"/>
        </w:rPr>
        <w:t>In my family, everyone has a New Year plan.</w:t>
      </w:r>
    </w:p>
    <w:p>
      <w:pPr>
        <w:spacing w:line="360" w:lineRule="auto"/>
        <w:rPr>
          <w:rFonts w:ascii="宋体"/>
          <w:color w:val="000000"/>
          <w:szCs w:val="21"/>
        </w:rPr>
      </w:pPr>
    </w:p>
    <w:p>
      <w:pPr>
        <w:pBdr>
          <w:bottom w:val="single" w:color="auto" w:sz="12" w:space="1"/>
        </w:pBdr>
        <w:spacing w:line="360" w:lineRule="auto"/>
        <w:rPr>
          <w:rFonts w:ascii="宋体"/>
          <w:color w:val="000000"/>
          <w:szCs w:val="21"/>
        </w:rPr>
      </w:pPr>
    </w:p>
    <w:p>
      <w:pPr>
        <w:spacing w:line="360" w:lineRule="auto"/>
        <w:rPr>
          <w:rFonts w:ascii="宋体"/>
          <w:color w:val="000000"/>
          <w:szCs w:val="21"/>
        </w:rPr>
      </w:pPr>
    </w:p>
    <w:p>
      <w:pPr>
        <w:pBdr>
          <w:bottom w:val="single" w:color="auto" w:sz="12" w:space="1"/>
        </w:pBdr>
        <w:spacing w:line="360" w:lineRule="auto"/>
        <w:rPr>
          <w:rFonts w:ascii="宋体"/>
          <w:color w:val="000000"/>
          <w:szCs w:val="21"/>
        </w:rPr>
      </w:pPr>
    </w:p>
    <w:p>
      <w:pPr>
        <w:spacing w:line="360" w:lineRule="auto"/>
        <w:rPr>
          <w:rFonts w:ascii="宋体"/>
          <w:color w:val="000000"/>
          <w:szCs w:val="21"/>
        </w:rPr>
      </w:pPr>
    </w:p>
    <w:p>
      <w:pPr>
        <w:pBdr>
          <w:bottom w:val="single" w:color="auto" w:sz="12" w:space="1"/>
        </w:pBdr>
        <w:spacing w:line="360" w:lineRule="auto"/>
        <w:rPr>
          <w:rFonts w:ascii="宋体"/>
          <w:color w:val="000000"/>
          <w:szCs w:val="21"/>
        </w:rPr>
      </w:pPr>
    </w:p>
    <w:p>
      <w:pPr>
        <w:spacing w:line="360" w:lineRule="auto"/>
        <w:rPr>
          <w:rFonts w:ascii="宋体"/>
          <w:color w:val="000000"/>
          <w:szCs w:val="21"/>
        </w:rPr>
      </w:pPr>
    </w:p>
    <w:p>
      <w:pPr>
        <w:pBdr>
          <w:bottom w:val="single" w:color="auto" w:sz="12" w:space="1"/>
        </w:pBdr>
        <w:spacing w:line="360" w:lineRule="auto"/>
        <w:rPr>
          <w:rFonts w:ascii="宋体"/>
          <w:color w:val="000000"/>
          <w:szCs w:val="21"/>
        </w:rPr>
      </w:pPr>
    </w:p>
    <w:p>
      <w:pPr>
        <w:spacing w:line="360" w:lineRule="auto"/>
        <w:rPr>
          <w:rFonts w:ascii="宋体"/>
          <w:color w:val="000000"/>
          <w:szCs w:val="21"/>
        </w:rPr>
      </w:pPr>
    </w:p>
    <w:p>
      <w:pPr>
        <w:pBdr>
          <w:bottom w:val="single" w:color="auto" w:sz="12" w:space="1"/>
        </w:pBdr>
        <w:spacing w:line="360" w:lineRule="auto"/>
        <w:rPr>
          <w:rFonts w:ascii="宋体"/>
          <w:color w:val="000000"/>
          <w:szCs w:val="21"/>
        </w:rPr>
      </w:pPr>
    </w:p>
    <w:p>
      <w:pPr>
        <w:spacing w:line="360" w:lineRule="auto"/>
        <w:rPr>
          <w:rFonts w:ascii="宋体"/>
          <w:color w:val="000000"/>
          <w:szCs w:val="21"/>
        </w:rPr>
      </w:pPr>
    </w:p>
    <w:p>
      <w:pPr>
        <w:pBdr>
          <w:bottom w:val="single" w:color="auto" w:sz="12" w:space="1"/>
        </w:pBdr>
        <w:spacing w:line="360" w:lineRule="auto"/>
        <w:rPr>
          <w:rFonts w:ascii="宋体"/>
          <w:color w:val="000000"/>
          <w:szCs w:val="21"/>
        </w:rPr>
      </w:pPr>
    </w:p>
    <w:p>
      <w:pPr>
        <w:spacing w:line="360" w:lineRule="auto"/>
        <w:rPr>
          <w:rFonts w:ascii="宋体"/>
          <w:color w:val="000000"/>
          <w:szCs w:val="21"/>
        </w:rPr>
      </w:pPr>
    </w:p>
    <w:p>
      <w:pPr>
        <w:pBdr>
          <w:bottom w:val="single" w:color="auto" w:sz="12" w:space="1"/>
        </w:pBdr>
        <w:spacing w:line="360" w:lineRule="auto"/>
        <w:rPr>
          <w:rFonts w:ascii="宋体"/>
          <w:color w:val="000000"/>
          <w:szCs w:val="21"/>
        </w:rPr>
      </w:pPr>
    </w:p>
    <w:p>
      <w:pPr>
        <w:spacing w:line="360" w:lineRule="auto"/>
        <w:rPr>
          <w:rFonts w:ascii="宋体"/>
          <w:color w:val="000000"/>
          <w:szCs w:val="21"/>
        </w:rPr>
      </w:pPr>
    </w:p>
    <w:p>
      <w:pPr>
        <w:spacing w:line="360" w:lineRule="auto"/>
        <w:rPr>
          <w:rFonts w:ascii="宋体"/>
          <w:color w:val="000000"/>
          <w:szCs w:val="21"/>
        </w:rPr>
      </w:pPr>
    </w:p>
    <w:p>
      <w:pPr>
        <w:spacing w:line="360" w:lineRule="auto"/>
        <w:rPr>
          <w:rFonts w:ascii="宋体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17" w:right="1417" w:bottom="1417" w:left="1417" w:header="850" w:footer="992" w:gutter="0"/>
      <w:cols w:space="675" w:num="1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932D1"/>
    <w:multiLevelType w:val="multilevel"/>
    <w:tmpl w:val="665932D1"/>
    <w:lvl w:ilvl="0" w:tentative="0">
      <w:start w:val="1"/>
      <w:numFmt w:val="decimal"/>
      <w:lvlText w:val="%1．"/>
      <w:lvlJc w:val="left"/>
      <w:pPr>
        <w:tabs>
          <w:tab w:val="left" w:pos="780"/>
        </w:tabs>
        <w:ind w:left="78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bordersDoNotSurroundHeader w:val="1"/>
  <w:bordersDoNotSurroundFooter w:val="1"/>
  <w:doNotTrackMoves/>
  <w:attachedTemplate r:id="rId1"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5F9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99" w:semiHidden="0" w:name="Body Text Indent 2"/>
    <w:lsdException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keepNext/>
      <w:ind w:left="405"/>
      <w:outlineLvl w:val="0"/>
    </w:pPr>
    <w:rPr>
      <w:b/>
      <w:color w:val="000000"/>
      <w:sz w:val="30"/>
    </w:rPr>
  </w:style>
  <w:style w:type="paragraph" w:styleId="3">
    <w:name w:val="heading 2"/>
    <w:basedOn w:val="1"/>
    <w:next w:val="1"/>
    <w:link w:val="20"/>
    <w:qFormat/>
    <w:uiPriority w:val="99"/>
    <w:pPr>
      <w:keepNext/>
      <w:spacing w:line="280" w:lineRule="exact"/>
      <w:ind w:firstLine="383" w:firstLineChars="159"/>
      <w:outlineLvl w:val="1"/>
    </w:pPr>
    <w:rPr>
      <w:b/>
      <w:bCs/>
      <w:color w:val="000000"/>
      <w:sz w:val="24"/>
    </w:rPr>
  </w:style>
  <w:style w:type="paragraph" w:styleId="4">
    <w:name w:val="heading 3"/>
    <w:basedOn w:val="1"/>
    <w:next w:val="1"/>
    <w:link w:val="21"/>
    <w:qFormat/>
    <w:uiPriority w:val="99"/>
    <w:pPr>
      <w:keepNext/>
      <w:spacing w:line="280" w:lineRule="exact"/>
      <w:ind w:firstLine="482" w:firstLineChars="240"/>
      <w:outlineLvl w:val="2"/>
    </w:pPr>
    <w:rPr>
      <w:b/>
      <w:bCs/>
      <w:sz w:val="20"/>
    </w:rPr>
  </w:style>
  <w:style w:type="paragraph" w:styleId="5">
    <w:name w:val="heading 4"/>
    <w:basedOn w:val="1"/>
    <w:next w:val="1"/>
    <w:link w:val="22"/>
    <w:qFormat/>
    <w:uiPriority w:val="99"/>
    <w:pPr>
      <w:keepNext/>
      <w:outlineLvl w:val="3"/>
    </w:pPr>
    <w:rPr>
      <w:b/>
      <w:color w:val="000000"/>
      <w:sz w:val="28"/>
      <w:szCs w:val="21"/>
    </w:rPr>
  </w:style>
  <w:style w:type="paragraph" w:styleId="6">
    <w:name w:val="heading 5"/>
    <w:basedOn w:val="1"/>
    <w:next w:val="1"/>
    <w:link w:val="23"/>
    <w:qFormat/>
    <w:uiPriority w:val="99"/>
    <w:pPr>
      <w:keepNext/>
      <w:spacing w:line="220" w:lineRule="exact"/>
      <w:outlineLvl w:val="4"/>
    </w:pPr>
    <w:rPr>
      <w:b/>
      <w:color w:val="000000"/>
      <w:szCs w:val="21"/>
    </w:rPr>
  </w:style>
  <w:style w:type="character" w:default="1" w:styleId="17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qFormat/>
    <w:uiPriority w:val="99"/>
    <w:pPr>
      <w:spacing w:line="220" w:lineRule="exact"/>
      <w:outlineLvl w:val="0"/>
    </w:pPr>
    <w:rPr>
      <w:b/>
      <w:color w:val="000000"/>
      <w:sz w:val="28"/>
      <w:szCs w:val="21"/>
    </w:rPr>
  </w:style>
  <w:style w:type="paragraph" w:styleId="8">
    <w:name w:val="Document Map"/>
    <w:basedOn w:val="1"/>
    <w:link w:val="28"/>
    <w:semiHidden/>
    <w:uiPriority w:val="99"/>
    <w:pPr>
      <w:shd w:val="clear" w:color="auto" w:fill="000080"/>
    </w:pPr>
  </w:style>
  <w:style w:type="paragraph" w:styleId="9">
    <w:name w:val="Body Text"/>
    <w:basedOn w:val="1"/>
    <w:link w:val="30"/>
    <w:uiPriority w:val="99"/>
    <w:pPr>
      <w:spacing w:line="280" w:lineRule="exact"/>
    </w:pPr>
    <w:rPr>
      <w:color w:val="000000"/>
      <w:sz w:val="24"/>
    </w:rPr>
  </w:style>
  <w:style w:type="paragraph" w:styleId="10">
    <w:name w:val="Body Text Indent"/>
    <w:basedOn w:val="1"/>
    <w:link w:val="24"/>
    <w:uiPriority w:val="99"/>
    <w:pPr>
      <w:ind w:firstLine="480"/>
    </w:pPr>
    <w:rPr>
      <w:sz w:val="24"/>
    </w:rPr>
  </w:style>
  <w:style w:type="paragraph" w:styleId="11">
    <w:name w:val="Body Text Indent 2"/>
    <w:basedOn w:val="1"/>
    <w:link w:val="25"/>
    <w:uiPriority w:val="99"/>
    <w:pPr>
      <w:spacing w:line="380" w:lineRule="exact"/>
      <w:ind w:firstLine="420" w:firstLineChars="200"/>
    </w:pPr>
  </w:style>
  <w:style w:type="paragraph" w:styleId="12">
    <w:name w:val="Balloon Text"/>
    <w:basedOn w:val="1"/>
    <w:link w:val="32"/>
    <w:qFormat/>
    <w:uiPriority w:val="99"/>
    <w:rPr>
      <w:sz w:val="18"/>
      <w:szCs w:val="18"/>
    </w:rPr>
  </w:style>
  <w:style w:type="paragraph" w:styleId="13">
    <w:name w:val="footer"/>
    <w:basedOn w:val="1"/>
    <w:link w:val="2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Body Text Indent 3"/>
    <w:basedOn w:val="1"/>
    <w:link w:val="29"/>
    <w:uiPriority w:val="99"/>
    <w:pPr>
      <w:spacing w:line="280" w:lineRule="exact"/>
      <w:ind w:firstLine="576"/>
    </w:pPr>
    <w:rPr>
      <w:color w:val="000000"/>
      <w:sz w:val="24"/>
    </w:rPr>
  </w:style>
  <w:style w:type="paragraph" w:styleId="1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cs="Arial Unicode MS"/>
      <w:kern w:val="0"/>
      <w:sz w:val="24"/>
    </w:rPr>
  </w:style>
  <w:style w:type="character" w:customStyle="1" w:styleId="19">
    <w:name w:val="标题 1 Char"/>
    <w:basedOn w:val="17"/>
    <w:link w:val="2"/>
    <w:uiPriority w:val="9"/>
    <w:rPr>
      <w:b/>
      <w:bCs/>
      <w:kern w:val="44"/>
      <w:sz w:val="44"/>
      <w:szCs w:val="44"/>
    </w:rPr>
  </w:style>
  <w:style w:type="character" w:customStyle="1" w:styleId="20">
    <w:name w:val="标题 2 Char"/>
    <w:basedOn w:val="17"/>
    <w:link w:val="3"/>
    <w:semiHidden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basedOn w:val="17"/>
    <w:link w:val="4"/>
    <w:semiHidden/>
    <w:uiPriority w:val="9"/>
    <w:rPr>
      <w:b/>
      <w:bCs/>
      <w:sz w:val="32"/>
      <w:szCs w:val="32"/>
    </w:rPr>
  </w:style>
  <w:style w:type="character" w:customStyle="1" w:styleId="22">
    <w:name w:val="标题 4 Char"/>
    <w:basedOn w:val="17"/>
    <w:link w:val="5"/>
    <w:semiHidden/>
    <w:uiPriority w:val="9"/>
    <w:rPr>
      <w:rFonts w:ascii="Cambria" w:hAnsi="Cambria" w:eastAsia="宋体" w:cs="Times New Roman"/>
      <w:b/>
      <w:bCs/>
      <w:sz w:val="28"/>
      <w:szCs w:val="28"/>
    </w:rPr>
  </w:style>
  <w:style w:type="character" w:customStyle="1" w:styleId="23">
    <w:name w:val="标题 5 Char"/>
    <w:basedOn w:val="17"/>
    <w:link w:val="6"/>
    <w:semiHidden/>
    <w:uiPriority w:val="9"/>
    <w:rPr>
      <w:b/>
      <w:bCs/>
      <w:sz w:val="28"/>
      <w:szCs w:val="28"/>
    </w:rPr>
  </w:style>
  <w:style w:type="character" w:customStyle="1" w:styleId="24">
    <w:name w:val="正文文本缩进 Char"/>
    <w:basedOn w:val="17"/>
    <w:link w:val="10"/>
    <w:semiHidden/>
    <w:uiPriority w:val="99"/>
    <w:rPr>
      <w:szCs w:val="24"/>
    </w:rPr>
  </w:style>
  <w:style w:type="character" w:customStyle="1" w:styleId="25">
    <w:name w:val="正文文本缩进 2 Char"/>
    <w:basedOn w:val="17"/>
    <w:link w:val="11"/>
    <w:semiHidden/>
    <w:uiPriority w:val="99"/>
    <w:rPr>
      <w:szCs w:val="24"/>
    </w:rPr>
  </w:style>
  <w:style w:type="character" w:customStyle="1" w:styleId="26">
    <w:name w:val="页眉 Char"/>
    <w:basedOn w:val="17"/>
    <w:link w:val="14"/>
    <w:semiHidden/>
    <w:uiPriority w:val="99"/>
    <w:rPr>
      <w:sz w:val="18"/>
      <w:szCs w:val="18"/>
    </w:rPr>
  </w:style>
  <w:style w:type="character" w:customStyle="1" w:styleId="27">
    <w:name w:val="页脚 Char"/>
    <w:basedOn w:val="17"/>
    <w:link w:val="13"/>
    <w:semiHidden/>
    <w:uiPriority w:val="99"/>
    <w:rPr>
      <w:sz w:val="18"/>
      <w:szCs w:val="18"/>
    </w:rPr>
  </w:style>
  <w:style w:type="character" w:customStyle="1" w:styleId="28">
    <w:name w:val="文档结构图 Char"/>
    <w:basedOn w:val="17"/>
    <w:link w:val="8"/>
    <w:semiHidden/>
    <w:uiPriority w:val="99"/>
    <w:rPr>
      <w:sz w:val="0"/>
      <w:szCs w:val="0"/>
    </w:rPr>
  </w:style>
  <w:style w:type="character" w:customStyle="1" w:styleId="29">
    <w:name w:val="正文文本缩进 3 Char"/>
    <w:basedOn w:val="17"/>
    <w:link w:val="15"/>
    <w:semiHidden/>
    <w:uiPriority w:val="99"/>
    <w:rPr>
      <w:sz w:val="16"/>
      <w:szCs w:val="16"/>
    </w:rPr>
  </w:style>
  <w:style w:type="character" w:customStyle="1" w:styleId="30">
    <w:name w:val="正文文本 Char"/>
    <w:basedOn w:val="17"/>
    <w:link w:val="9"/>
    <w:semiHidden/>
    <w:uiPriority w:val="99"/>
    <w:rPr>
      <w:szCs w:val="24"/>
    </w:rPr>
  </w:style>
  <w:style w:type="paragraph" w:customStyle="1" w:styleId="31">
    <w:name w:val="p0"/>
    <w:basedOn w:val="1"/>
    <w:uiPriority w:val="99"/>
    <w:pPr>
      <w:widowControl/>
    </w:pPr>
    <w:rPr>
      <w:kern w:val="0"/>
      <w:szCs w:val="21"/>
    </w:rPr>
  </w:style>
  <w:style w:type="character" w:customStyle="1" w:styleId="32">
    <w:name w:val="批注框文本 Char"/>
    <w:basedOn w:val="17"/>
    <w:link w:val="1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ersonal\Desktop\&#33521;&#35821;&#35797;&#39064;2-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2"/>
    <customShpInfo spid="_x0000_s1033"/>
    <customShpInfo spid="_x0000_s1034"/>
    <customShpInfo spid="_x0000_s1035"/>
    <customShpInfo spid="_x0000_s1036"/>
    <customShpInfo spid="_x0000_s1031"/>
    <customShpInfo spid="_x0000_s1037"/>
    <customShpInfo spid="_x0000_s1030"/>
    <customShpInfo spid="_x0000_s1040"/>
    <customShpInfo spid="_x0000_s1041"/>
    <customShpInfo spid="_x0000_s1042"/>
    <customShpInfo spid="_x0000_s1043"/>
    <customShpInfo spid="_x0000_s1044"/>
    <customShpInfo spid="_x0000_s1039"/>
    <customShpInfo spid="_x0000_s1045"/>
    <customShpInfo spid="_x0000_s1038"/>
    <customShpInfo spid="_x0000_s1048"/>
    <customShpInfo spid="_x0000_s1049"/>
    <customShpInfo spid="_x0000_s1050"/>
    <customShpInfo spid="_x0000_s1051"/>
    <customShpInfo spid="_x0000_s1052"/>
    <customShpInfo spid="_x0000_s1047"/>
    <customShpInfo spid="_x0000_s1053"/>
    <customShpInfo spid="_x0000_s1046"/>
    <customShpInfo spid="_x0000_s1056"/>
    <customShpInfo spid="_x0000_s1057"/>
    <customShpInfo spid="_x0000_s1058"/>
    <customShpInfo spid="_x0000_s1059"/>
    <customShpInfo spid="_x0000_s1060"/>
    <customShpInfo spid="_x0000_s1055"/>
    <customShpInfo spid="_x0000_s1061"/>
    <customShpInfo spid="_x0000_s1054"/>
    <customShpInfo spid="_x0000_s1029"/>
    <customShpInfo spid="_x0000_s1066"/>
    <customShpInfo spid="_x0000_s1067"/>
    <customShpInfo spid="_x0000_s1068"/>
    <customShpInfo spid="_x0000_s1069"/>
    <customShpInfo spid="_x0000_s1070"/>
    <customShpInfo spid="_x0000_s1065"/>
    <customShpInfo spid="_x0000_s1071"/>
    <customShpInfo spid="_x0000_s1064"/>
    <customShpInfo spid="_x0000_s1074"/>
    <customShpInfo spid="_x0000_s1075"/>
    <customShpInfo spid="_x0000_s1076"/>
    <customShpInfo spid="_x0000_s1077"/>
    <customShpInfo spid="_x0000_s1078"/>
    <customShpInfo spid="_x0000_s1073"/>
    <customShpInfo spid="_x0000_s1079"/>
    <customShpInfo spid="_x0000_s1072"/>
    <customShpInfo spid="_x0000_s1082"/>
    <customShpInfo spid="_x0000_s1083"/>
    <customShpInfo spid="_x0000_s1084"/>
    <customShpInfo spid="_x0000_s1085"/>
    <customShpInfo spid="_x0000_s1086"/>
    <customShpInfo spid="_x0000_s1081"/>
    <customShpInfo spid="_x0000_s1087"/>
    <customShpInfo spid="_x0000_s1080"/>
    <customShpInfo spid="_x0000_s1090"/>
    <customShpInfo spid="_x0000_s1091"/>
    <customShpInfo spid="_x0000_s1092"/>
    <customShpInfo spid="_x0000_s1093"/>
    <customShpInfo spid="_x0000_s1094"/>
    <customShpInfo spid="_x0000_s1089"/>
    <customShpInfo spid="_x0000_s1095"/>
    <customShpInfo spid="_x0000_s1088"/>
    <customShpInfo spid="_x0000_s1063"/>
    <customShpInfo spid="_x0000_s1099"/>
    <customShpInfo spid="_x0000_s1100"/>
    <customShpInfo spid="_x0000_s1101"/>
    <customShpInfo spid="_x0000_s1102"/>
    <customShpInfo spid="_x0000_s1103"/>
    <customShpInfo spid="_x0000_s1098"/>
    <customShpInfo spid="_x0000_s1104"/>
    <customShpInfo spid="_x0000_s1097"/>
    <customShpInfo spid="_x0000_s1107"/>
    <customShpInfo spid="_x0000_s1108"/>
    <customShpInfo spid="_x0000_s1109"/>
    <customShpInfo spid="_x0000_s1110"/>
    <customShpInfo spid="_x0000_s1111"/>
    <customShpInfo spid="_x0000_s1106"/>
    <customShpInfo spid="_x0000_s1112"/>
    <customShpInfo spid="_x0000_s1105"/>
    <customShpInfo spid="_x0000_s1115"/>
    <customShpInfo spid="_x0000_s1116"/>
    <customShpInfo spid="_x0000_s1117"/>
    <customShpInfo spid="_x0000_s1118"/>
    <customShpInfo spid="_x0000_s1119"/>
    <customShpInfo spid="_x0000_s1114"/>
    <customShpInfo spid="_x0000_s1120"/>
    <customShpInfo spid="_x0000_s1113"/>
    <customShpInfo spid="_x0000_s1123"/>
    <customShpInfo spid="_x0000_s1124"/>
    <customShpInfo spid="_x0000_s1125"/>
    <customShpInfo spid="_x0000_s1126"/>
    <customShpInfo spid="_x0000_s1127"/>
    <customShpInfo spid="_x0000_s1122"/>
    <customShpInfo spid="_x0000_s1128"/>
    <customShpInfo spid="_x0000_s1121"/>
    <customShpInfo spid="_x0000_s1096"/>
    <customShpInfo spid="_x0000_s1132"/>
    <customShpInfo spid="_x0000_s1133"/>
    <customShpInfo spid="_x0000_s1134"/>
    <customShpInfo spid="_x0000_s1135"/>
    <customShpInfo spid="_x0000_s1136"/>
    <customShpInfo spid="_x0000_s1131"/>
    <customShpInfo spid="_x0000_s1137"/>
    <customShpInfo spid="_x0000_s1130"/>
    <customShpInfo spid="_x0000_s1140"/>
    <customShpInfo spid="_x0000_s1141"/>
    <customShpInfo spid="_x0000_s1142"/>
    <customShpInfo spid="_x0000_s1143"/>
    <customShpInfo spid="_x0000_s1144"/>
    <customShpInfo spid="_x0000_s1139"/>
    <customShpInfo spid="_x0000_s1145"/>
    <customShpInfo spid="_x0000_s1138"/>
    <customShpInfo spid="_x0000_s1148"/>
    <customShpInfo spid="_x0000_s1149"/>
    <customShpInfo spid="_x0000_s1150"/>
    <customShpInfo spid="_x0000_s1151"/>
    <customShpInfo spid="_x0000_s1152"/>
    <customShpInfo spid="_x0000_s1147"/>
    <customShpInfo spid="_x0000_s1153"/>
    <customShpInfo spid="_x0000_s1146"/>
    <customShpInfo spid="_x0000_s1156"/>
    <customShpInfo spid="_x0000_s1157"/>
    <customShpInfo spid="_x0000_s1158"/>
    <customShpInfo spid="_x0000_s1159"/>
    <customShpInfo spid="_x0000_s1160"/>
    <customShpInfo spid="_x0000_s1155"/>
    <customShpInfo spid="_x0000_s1161"/>
    <customShpInfo spid="_x0000_s1154"/>
    <customShpInfo spid="_x0000_s1129"/>
    <customShpInfo spid="_x0000_s1165"/>
    <customShpInfo spid="_x0000_s1166"/>
    <customShpInfo spid="_x0000_s1167"/>
    <customShpInfo spid="_x0000_s1168"/>
    <customShpInfo spid="_x0000_s1169"/>
    <customShpInfo spid="_x0000_s1164"/>
    <customShpInfo spid="_x0000_s1170"/>
    <customShpInfo spid="_x0000_s1163"/>
    <customShpInfo spid="_x0000_s1173"/>
    <customShpInfo spid="_x0000_s1174"/>
    <customShpInfo spid="_x0000_s1175"/>
    <customShpInfo spid="_x0000_s1176"/>
    <customShpInfo spid="_x0000_s1177"/>
    <customShpInfo spid="_x0000_s1172"/>
    <customShpInfo spid="_x0000_s1178"/>
    <customShpInfo spid="_x0000_s1171"/>
    <customShpInfo spid="_x0000_s1181"/>
    <customShpInfo spid="_x0000_s1182"/>
    <customShpInfo spid="_x0000_s1183"/>
    <customShpInfo spid="_x0000_s1184"/>
    <customShpInfo spid="_x0000_s1185"/>
    <customShpInfo spid="_x0000_s1180"/>
    <customShpInfo spid="_x0000_s1186"/>
    <customShpInfo spid="_x0000_s1179"/>
    <customShpInfo spid="_x0000_s1189"/>
    <customShpInfo spid="_x0000_s1190"/>
    <customShpInfo spid="_x0000_s1191"/>
    <customShpInfo spid="_x0000_s1192"/>
    <customShpInfo spid="_x0000_s1193"/>
    <customShpInfo spid="_x0000_s1188"/>
    <customShpInfo spid="_x0000_s1194"/>
    <customShpInfo spid="_x0000_s1187"/>
    <customShpInfo spid="_x0000_s1162"/>
    <customShpInfo spid="_x0000_s1198"/>
    <customShpInfo spid="_x0000_s1199"/>
    <customShpInfo spid="_x0000_s1200"/>
    <customShpInfo spid="_x0000_s1201"/>
    <customShpInfo spid="_x0000_s1202"/>
    <customShpInfo spid="_x0000_s1197"/>
    <customShpInfo spid="_x0000_s1203"/>
    <customShpInfo spid="_x0000_s1196"/>
    <customShpInfo spid="_x0000_s1206"/>
    <customShpInfo spid="_x0000_s1207"/>
    <customShpInfo spid="_x0000_s1208"/>
    <customShpInfo spid="_x0000_s1209"/>
    <customShpInfo spid="_x0000_s1210"/>
    <customShpInfo spid="_x0000_s1205"/>
    <customShpInfo spid="_x0000_s1211"/>
    <customShpInfo spid="_x0000_s1204"/>
    <customShpInfo spid="_x0000_s1214"/>
    <customShpInfo spid="_x0000_s1215"/>
    <customShpInfo spid="_x0000_s1216"/>
    <customShpInfo spid="_x0000_s1217"/>
    <customShpInfo spid="_x0000_s1218"/>
    <customShpInfo spid="_x0000_s1213"/>
    <customShpInfo spid="_x0000_s1219"/>
    <customShpInfo spid="_x0000_s1212"/>
    <customShpInfo spid="_x0000_s1222"/>
    <customShpInfo spid="_x0000_s1223"/>
    <customShpInfo spid="_x0000_s1224"/>
    <customShpInfo spid="_x0000_s1225"/>
    <customShpInfo spid="_x0000_s1226"/>
    <customShpInfo spid="_x0000_s1221"/>
    <customShpInfo spid="_x0000_s1227"/>
    <customShpInfo spid="_x0000_s1220"/>
    <customShpInfo spid="_x0000_s1195"/>
    <customShpInfo spid="_x0000_s1231"/>
    <customShpInfo spid="_x0000_s1232"/>
    <customShpInfo spid="_x0000_s1233"/>
    <customShpInfo spid="_x0000_s1234"/>
    <customShpInfo spid="_x0000_s1235"/>
    <customShpInfo spid="_x0000_s1230"/>
    <customShpInfo spid="_x0000_s1236"/>
    <customShpInfo spid="_x0000_s1229"/>
    <customShpInfo spid="_x0000_s1239"/>
    <customShpInfo spid="_x0000_s1240"/>
    <customShpInfo spid="_x0000_s1241"/>
    <customShpInfo spid="_x0000_s1242"/>
    <customShpInfo spid="_x0000_s1243"/>
    <customShpInfo spid="_x0000_s1238"/>
    <customShpInfo spid="_x0000_s1244"/>
    <customShpInfo spid="_x0000_s1237"/>
    <customShpInfo spid="_x0000_s1247"/>
    <customShpInfo spid="_x0000_s1248"/>
    <customShpInfo spid="_x0000_s1249"/>
    <customShpInfo spid="_x0000_s1250"/>
    <customShpInfo spid="_x0000_s1251"/>
    <customShpInfo spid="_x0000_s1246"/>
    <customShpInfo spid="_x0000_s1252"/>
    <customShpInfo spid="_x0000_s1245"/>
    <customShpInfo spid="_x0000_s1255"/>
    <customShpInfo spid="_x0000_s1256"/>
    <customShpInfo spid="_x0000_s1257"/>
    <customShpInfo spid="_x0000_s1258"/>
    <customShpInfo spid="_x0000_s1259"/>
    <customShpInfo spid="_x0000_s1254"/>
    <customShpInfo spid="_x0000_s1260"/>
    <customShpInfo spid="_x0000_s1253"/>
    <customShpInfo spid="_x0000_s1228"/>
    <customShpInfo spid="_x0000_s1264"/>
    <customShpInfo spid="_x0000_s1265"/>
    <customShpInfo spid="_x0000_s1266"/>
    <customShpInfo spid="_x0000_s1267"/>
    <customShpInfo spid="_x0000_s1268"/>
    <customShpInfo spid="_x0000_s1263"/>
    <customShpInfo spid="_x0000_s1269"/>
    <customShpInfo spid="_x0000_s1262"/>
    <customShpInfo spid="_x0000_s1272"/>
    <customShpInfo spid="_x0000_s1273"/>
    <customShpInfo spid="_x0000_s1274"/>
    <customShpInfo spid="_x0000_s1275"/>
    <customShpInfo spid="_x0000_s1276"/>
    <customShpInfo spid="_x0000_s1271"/>
    <customShpInfo spid="_x0000_s1277"/>
    <customShpInfo spid="_x0000_s1270"/>
    <customShpInfo spid="_x0000_s1280"/>
    <customShpInfo spid="_x0000_s1281"/>
    <customShpInfo spid="_x0000_s1282"/>
    <customShpInfo spid="_x0000_s1283"/>
    <customShpInfo spid="_x0000_s1284"/>
    <customShpInfo spid="_x0000_s1279"/>
    <customShpInfo spid="_x0000_s1285"/>
    <customShpInfo spid="_x0000_s1278"/>
    <customShpInfo spid="_x0000_s1288"/>
    <customShpInfo spid="_x0000_s1289"/>
    <customShpInfo spid="_x0000_s1290"/>
    <customShpInfo spid="_x0000_s1291"/>
    <customShpInfo spid="_x0000_s1292"/>
    <customShpInfo spid="_x0000_s1287"/>
    <customShpInfo spid="_x0000_s1293"/>
    <customShpInfo spid="_x0000_s1286"/>
    <customShpInfo spid="_x0000_s1261"/>
    <customShpInfo spid="_x0000_s1062"/>
    <customShpInfo spid="_x0000_s1295"/>
    <customShpInfo spid="_x0000_s1296"/>
    <customShpInfo spid="_x0000_s1294"/>
    <customShpInfo spid="_x0000_s1298"/>
    <customShpInfo spid="_x0000_s1299"/>
    <customShpInfo spid="_x0000_s1297"/>
    <customShpInfo spid="_x0000_s1028"/>
    <customShpInfo spid="_x0000_s1300"/>
    <customShpInfo spid="_x0000_s1301"/>
    <customShpInfo spid="_x0000_s1302"/>
    <customShpInfo spid="_x0000_s1303"/>
    <customShpInfo spid="_x0000_s1304"/>
    <customShpInfo spid="_x0000_s1306"/>
    <customShpInfo spid="_x0000_s1308"/>
    <customShpInfo spid="_x0000_s1309"/>
    <customShpInfo spid="_x0000_s1310"/>
    <customShpInfo spid="_x0000_s1311"/>
    <customShpInfo spid="_x0000_s1307"/>
    <customShpInfo spid="_x0000_s1313"/>
    <customShpInfo spid="_x0000_s1314"/>
    <customShpInfo spid="_x0000_s1315"/>
    <customShpInfo spid="_x0000_s1316"/>
    <customShpInfo spid="_x0000_s1312"/>
    <customShpInfo spid="_x0000_s1027"/>
    <customShpInfo spid="_x0000_s1318"/>
    <customShpInfo spid="_x0000_s1319"/>
    <customShpInfo spid="_x0000_s1317"/>
    <customShpInfo spid="_x0000_s1334"/>
    <customShpInfo spid="_x0000_s1335"/>
    <customShpInfo spid="_x0000_s1336"/>
    <customShpInfo spid="_x0000_s1337"/>
    <customShpInfo spid="_x0000_s1338"/>
    <customShpInfo spid="_x0000_s1333"/>
    <customShpInfo spid="_x0000_s1339"/>
    <customShpInfo spid="_x0000_s1332"/>
    <customShpInfo spid="_x0000_s1342"/>
    <customShpInfo spid="_x0000_s1343"/>
    <customShpInfo spid="_x0000_s1344"/>
    <customShpInfo spid="_x0000_s1345"/>
    <customShpInfo spid="_x0000_s1346"/>
    <customShpInfo spid="_x0000_s1341"/>
    <customShpInfo spid="_x0000_s1347"/>
    <customShpInfo spid="_x0000_s1340"/>
    <customShpInfo spid="_x0000_s1350"/>
    <customShpInfo spid="_x0000_s1351"/>
    <customShpInfo spid="_x0000_s1352"/>
    <customShpInfo spid="_x0000_s1353"/>
    <customShpInfo spid="_x0000_s1354"/>
    <customShpInfo spid="_x0000_s1349"/>
    <customShpInfo spid="_x0000_s1355"/>
    <customShpInfo spid="_x0000_s1348"/>
    <customShpInfo spid="_x0000_s1358"/>
    <customShpInfo spid="_x0000_s1359"/>
    <customShpInfo spid="_x0000_s1360"/>
    <customShpInfo spid="_x0000_s1361"/>
    <customShpInfo spid="_x0000_s1362"/>
    <customShpInfo spid="_x0000_s1357"/>
    <customShpInfo spid="_x0000_s1363"/>
    <customShpInfo spid="_x0000_s1356"/>
    <customShpInfo spid="_x0000_s1331"/>
    <customShpInfo spid="_x0000_s1368"/>
    <customShpInfo spid="_x0000_s1369"/>
    <customShpInfo spid="_x0000_s1370"/>
    <customShpInfo spid="_x0000_s1371"/>
    <customShpInfo spid="_x0000_s1372"/>
    <customShpInfo spid="_x0000_s1367"/>
    <customShpInfo spid="_x0000_s1373"/>
    <customShpInfo spid="_x0000_s1366"/>
    <customShpInfo spid="_x0000_s1376"/>
    <customShpInfo spid="_x0000_s1377"/>
    <customShpInfo spid="_x0000_s1378"/>
    <customShpInfo spid="_x0000_s1379"/>
    <customShpInfo spid="_x0000_s1380"/>
    <customShpInfo spid="_x0000_s1375"/>
    <customShpInfo spid="_x0000_s1381"/>
    <customShpInfo spid="_x0000_s1374"/>
    <customShpInfo spid="_x0000_s1384"/>
    <customShpInfo spid="_x0000_s1385"/>
    <customShpInfo spid="_x0000_s1386"/>
    <customShpInfo spid="_x0000_s1387"/>
    <customShpInfo spid="_x0000_s1388"/>
    <customShpInfo spid="_x0000_s1383"/>
    <customShpInfo spid="_x0000_s1389"/>
    <customShpInfo spid="_x0000_s1382"/>
    <customShpInfo spid="_x0000_s1392"/>
    <customShpInfo spid="_x0000_s1393"/>
    <customShpInfo spid="_x0000_s1394"/>
    <customShpInfo spid="_x0000_s1395"/>
    <customShpInfo spid="_x0000_s1396"/>
    <customShpInfo spid="_x0000_s1391"/>
    <customShpInfo spid="_x0000_s1397"/>
    <customShpInfo spid="_x0000_s1390"/>
    <customShpInfo spid="_x0000_s1365"/>
    <customShpInfo spid="_x0000_s1401"/>
    <customShpInfo spid="_x0000_s1402"/>
    <customShpInfo spid="_x0000_s1403"/>
    <customShpInfo spid="_x0000_s1404"/>
    <customShpInfo spid="_x0000_s1405"/>
    <customShpInfo spid="_x0000_s1400"/>
    <customShpInfo spid="_x0000_s1406"/>
    <customShpInfo spid="_x0000_s1399"/>
    <customShpInfo spid="_x0000_s1409"/>
    <customShpInfo spid="_x0000_s1410"/>
    <customShpInfo spid="_x0000_s1411"/>
    <customShpInfo spid="_x0000_s1412"/>
    <customShpInfo spid="_x0000_s1413"/>
    <customShpInfo spid="_x0000_s1408"/>
    <customShpInfo spid="_x0000_s1414"/>
    <customShpInfo spid="_x0000_s1407"/>
    <customShpInfo spid="_x0000_s1417"/>
    <customShpInfo spid="_x0000_s1418"/>
    <customShpInfo spid="_x0000_s1419"/>
    <customShpInfo spid="_x0000_s1420"/>
    <customShpInfo spid="_x0000_s1421"/>
    <customShpInfo spid="_x0000_s1416"/>
    <customShpInfo spid="_x0000_s1422"/>
    <customShpInfo spid="_x0000_s1415"/>
    <customShpInfo spid="_x0000_s1425"/>
    <customShpInfo spid="_x0000_s1426"/>
    <customShpInfo spid="_x0000_s1427"/>
    <customShpInfo spid="_x0000_s1428"/>
    <customShpInfo spid="_x0000_s1429"/>
    <customShpInfo spid="_x0000_s1424"/>
    <customShpInfo spid="_x0000_s1430"/>
    <customShpInfo spid="_x0000_s1423"/>
    <customShpInfo spid="_x0000_s1398"/>
    <customShpInfo spid="_x0000_s1434"/>
    <customShpInfo spid="_x0000_s1435"/>
    <customShpInfo spid="_x0000_s1436"/>
    <customShpInfo spid="_x0000_s1437"/>
    <customShpInfo spid="_x0000_s1438"/>
    <customShpInfo spid="_x0000_s1433"/>
    <customShpInfo spid="_x0000_s1439"/>
    <customShpInfo spid="_x0000_s1432"/>
    <customShpInfo spid="_x0000_s1442"/>
    <customShpInfo spid="_x0000_s1443"/>
    <customShpInfo spid="_x0000_s1444"/>
    <customShpInfo spid="_x0000_s1445"/>
    <customShpInfo spid="_x0000_s1446"/>
    <customShpInfo spid="_x0000_s1441"/>
    <customShpInfo spid="_x0000_s1447"/>
    <customShpInfo spid="_x0000_s1440"/>
    <customShpInfo spid="_x0000_s1450"/>
    <customShpInfo spid="_x0000_s1451"/>
    <customShpInfo spid="_x0000_s1452"/>
    <customShpInfo spid="_x0000_s1453"/>
    <customShpInfo spid="_x0000_s1454"/>
    <customShpInfo spid="_x0000_s1449"/>
    <customShpInfo spid="_x0000_s1455"/>
    <customShpInfo spid="_x0000_s1448"/>
    <customShpInfo spid="_x0000_s1458"/>
    <customShpInfo spid="_x0000_s1459"/>
    <customShpInfo spid="_x0000_s1460"/>
    <customShpInfo spid="_x0000_s1461"/>
    <customShpInfo spid="_x0000_s1462"/>
    <customShpInfo spid="_x0000_s1457"/>
    <customShpInfo spid="_x0000_s1463"/>
    <customShpInfo spid="_x0000_s1456"/>
    <customShpInfo spid="_x0000_s1431"/>
    <customShpInfo spid="_x0000_s1467"/>
    <customShpInfo spid="_x0000_s1468"/>
    <customShpInfo spid="_x0000_s1469"/>
    <customShpInfo spid="_x0000_s1470"/>
    <customShpInfo spid="_x0000_s1471"/>
    <customShpInfo spid="_x0000_s1466"/>
    <customShpInfo spid="_x0000_s1472"/>
    <customShpInfo spid="_x0000_s1465"/>
    <customShpInfo spid="_x0000_s1475"/>
    <customShpInfo spid="_x0000_s1476"/>
    <customShpInfo spid="_x0000_s1477"/>
    <customShpInfo spid="_x0000_s1478"/>
    <customShpInfo spid="_x0000_s1479"/>
    <customShpInfo spid="_x0000_s1474"/>
    <customShpInfo spid="_x0000_s1480"/>
    <customShpInfo spid="_x0000_s1473"/>
    <customShpInfo spid="_x0000_s1483"/>
    <customShpInfo spid="_x0000_s1484"/>
    <customShpInfo spid="_x0000_s1485"/>
    <customShpInfo spid="_x0000_s1486"/>
    <customShpInfo spid="_x0000_s1487"/>
    <customShpInfo spid="_x0000_s1482"/>
    <customShpInfo spid="_x0000_s1488"/>
    <customShpInfo spid="_x0000_s1481"/>
    <customShpInfo spid="_x0000_s1491"/>
    <customShpInfo spid="_x0000_s1492"/>
    <customShpInfo spid="_x0000_s1493"/>
    <customShpInfo spid="_x0000_s1494"/>
    <customShpInfo spid="_x0000_s1495"/>
    <customShpInfo spid="_x0000_s1490"/>
    <customShpInfo spid="_x0000_s1496"/>
    <customShpInfo spid="_x0000_s1489"/>
    <customShpInfo spid="_x0000_s1464"/>
    <customShpInfo spid="_x0000_s1500"/>
    <customShpInfo spid="_x0000_s1501"/>
    <customShpInfo spid="_x0000_s1502"/>
    <customShpInfo spid="_x0000_s1503"/>
    <customShpInfo spid="_x0000_s1504"/>
    <customShpInfo spid="_x0000_s1499"/>
    <customShpInfo spid="_x0000_s1505"/>
    <customShpInfo spid="_x0000_s1498"/>
    <customShpInfo spid="_x0000_s1508"/>
    <customShpInfo spid="_x0000_s1509"/>
    <customShpInfo spid="_x0000_s1510"/>
    <customShpInfo spid="_x0000_s1511"/>
    <customShpInfo spid="_x0000_s1512"/>
    <customShpInfo spid="_x0000_s1507"/>
    <customShpInfo spid="_x0000_s1513"/>
    <customShpInfo spid="_x0000_s1506"/>
    <customShpInfo spid="_x0000_s1516"/>
    <customShpInfo spid="_x0000_s1517"/>
    <customShpInfo spid="_x0000_s1518"/>
    <customShpInfo spid="_x0000_s1519"/>
    <customShpInfo spid="_x0000_s1520"/>
    <customShpInfo spid="_x0000_s1515"/>
    <customShpInfo spid="_x0000_s1521"/>
    <customShpInfo spid="_x0000_s1514"/>
    <customShpInfo spid="_x0000_s1524"/>
    <customShpInfo spid="_x0000_s1525"/>
    <customShpInfo spid="_x0000_s1526"/>
    <customShpInfo spid="_x0000_s1527"/>
    <customShpInfo spid="_x0000_s1528"/>
    <customShpInfo spid="_x0000_s1523"/>
    <customShpInfo spid="_x0000_s1529"/>
    <customShpInfo spid="_x0000_s1522"/>
    <customShpInfo spid="_x0000_s1497"/>
    <customShpInfo spid="_x0000_s1533"/>
    <customShpInfo spid="_x0000_s1534"/>
    <customShpInfo spid="_x0000_s1535"/>
    <customShpInfo spid="_x0000_s1536"/>
    <customShpInfo spid="_x0000_s1537"/>
    <customShpInfo spid="_x0000_s1532"/>
    <customShpInfo spid="_x0000_s1538"/>
    <customShpInfo spid="_x0000_s1531"/>
    <customShpInfo spid="_x0000_s1541"/>
    <customShpInfo spid="_x0000_s1542"/>
    <customShpInfo spid="_x0000_s1543"/>
    <customShpInfo spid="_x0000_s1544"/>
    <customShpInfo spid="_x0000_s1545"/>
    <customShpInfo spid="_x0000_s1540"/>
    <customShpInfo spid="_x0000_s1546"/>
    <customShpInfo spid="_x0000_s1539"/>
    <customShpInfo spid="_x0000_s1549"/>
    <customShpInfo spid="_x0000_s1550"/>
    <customShpInfo spid="_x0000_s1551"/>
    <customShpInfo spid="_x0000_s1552"/>
    <customShpInfo spid="_x0000_s1553"/>
    <customShpInfo spid="_x0000_s1548"/>
    <customShpInfo spid="_x0000_s1554"/>
    <customShpInfo spid="_x0000_s1547"/>
    <customShpInfo spid="_x0000_s1557"/>
    <customShpInfo spid="_x0000_s1558"/>
    <customShpInfo spid="_x0000_s1559"/>
    <customShpInfo spid="_x0000_s1560"/>
    <customShpInfo spid="_x0000_s1561"/>
    <customShpInfo spid="_x0000_s1556"/>
    <customShpInfo spid="_x0000_s1562"/>
    <customShpInfo spid="_x0000_s1555"/>
    <customShpInfo spid="_x0000_s1530"/>
    <customShpInfo spid="_x0000_s1566"/>
    <customShpInfo spid="_x0000_s1567"/>
    <customShpInfo spid="_x0000_s1568"/>
    <customShpInfo spid="_x0000_s1569"/>
    <customShpInfo spid="_x0000_s1570"/>
    <customShpInfo spid="_x0000_s1565"/>
    <customShpInfo spid="_x0000_s1571"/>
    <customShpInfo spid="_x0000_s1564"/>
    <customShpInfo spid="_x0000_s1574"/>
    <customShpInfo spid="_x0000_s1575"/>
    <customShpInfo spid="_x0000_s1576"/>
    <customShpInfo spid="_x0000_s1577"/>
    <customShpInfo spid="_x0000_s1578"/>
    <customShpInfo spid="_x0000_s1573"/>
    <customShpInfo spid="_x0000_s1579"/>
    <customShpInfo spid="_x0000_s1572"/>
    <customShpInfo spid="_x0000_s1582"/>
    <customShpInfo spid="_x0000_s1583"/>
    <customShpInfo spid="_x0000_s1584"/>
    <customShpInfo spid="_x0000_s1585"/>
    <customShpInfo spid="_x0000_s1586"/>
    <customShpInfo spid="_x0000_s1581"/>
    <customShpInfo spid="_x0000_s1587"/>
    <customShpInfo spid="_x0000_s1580"/>
    <customShpInfo spid="_x0000_s1590"/>
    <customShpInfo spid="_x0000_s1591"/>
    <customShpInfo spid="_x0000_s1592"/>
    <customShpInfo spid="_x0000_s1593"/>
    <customShpInfo spid="_x0000_s1594"/>
    <customShpInfo spid="_x0000_s1589"/>
    <customShpInfo spid="_x0000_s1595"/>
    <customShpInfo spid="_x0000_s1588"/>
    <customShpInfo spid="_x0000_s1563"/>
    <customShpInfo spid="_x0000_s1364"/>
    <customShpInfo spid="_x0000_s1597"/>
    <customShpInfo spid="_x0000_s1598"/>
    <customShpInfo spid="_x0000_s1596"/>
    <customShpInfo spid="_x0000_s1600"/>
    <customShpInfo spid="_x0000_s1601"/>
    <customShpInfo spid="_x0000_s1599"/>
    <customShpInfo spid="_x0000_s1330"/>
    <customShpInfo spid="_x0000_s1602"/>
    <customShpInfo spid="_x0000_s1603"/>
    <customShpInfo spid="_x0000_s1604"/>
    <customShpInfo spid="_x0000_s1605"/>
    <customShpInfo spid="_x0000_s1606"/>
    <customShpInfo spid="_x0000_s1607"/>
    <customShpInfo spid="_x0000_s1609"/>
    <customShpInfo spid="_x0000_s1610"/>
    <customShpInfo spid="_x0000_s1611"/>
    <customShpInfo spid="_x0000_s1612"/>
    <customShpInfo spid="_x0000_s1608"/>
    <customShpInfo spid="_x0000_s1614"/>
    <customShpInfo spid="_x0000_s1615"/>
    <customShpInfo spid="_x0000_s1616"/>
    <customShpInfo spid="_x0000_s1617"/>
    <customShpInfo spid="_x0000_s1613"/>
    <customShpInfo spid="_x0000_s1329"/>
    <customShpInfo spid="_x0000_s1634"/>
    <customShpInfo spid="_x0000_s1635"/>
    <customShpInfo spid="_x0000_s1636"/>
    <customShpInfo spid="_x0000_s1637"/>
    <customShpInfo spid="_x0000_s1638"/>
    <customShpInfo spid="_x0000_s1633"/>
    <customShpInfo spid="_x0000_s1639"/>
    <customShpInfo spid="_x0000_s1632"/>
    <customShpInfo spid="_x0000_s1642"/>
    <customShpInfo spid="_x0000_s1643"/>
    <customShpInfo spid="_x0000_s1644"/>
    <customShpInfo spid="_x0000_s1645"/>
    <customShpInfo spid="_x0000_s1646"/>
    <customShpInfo spid="_x0000_s1641"/>
    <customShpInfo spid="_x0000_s1647"/>
    <customShpInfo spid="_x0000_s1640"/>
    <customShpInfo spid="_x0000_s1650"/>
    <customShpInfo spid="_x0000_s1651"/>
    <customShpInfo spid="_x0000_s1652"/>
    <customShpInfo spid="_x0000_s1653"/>
    <customShpInfo spid="_x0000_s1654"/>
    <customShpInfo spid="_x0000_s1649"/>
    <customShpInfo spid="_x0000_s1655"/>
    <customShpInfo spid="_x0000_s1648"/>
    <customShpInfo spid="_x0000_s1658"/>
    <customShpInfo spid="_x0000_s1659"/>
    <customShpInfo spid="_x0000_s1660"/>
    <customShpInfo spid="_x0000_s1661"/>
    <customShpInfo spid="_x0000_s1662"/>
    <customShpInfo spid="_x0000_s1657"/>
    <customShpInfo spid="_x0000_s1663"/>
    <customShpInfo spid="_x0000_s1656"/>
    <customShpInfo spid="_x0000_s1631"/>
    <customShpInfo spid="_x0000_s1668"/>
    <customShpInfo spid="_x0000_s1669"/>
    <customShpInfo spid="_x0000_s1670"/>
    <customShpInfo spid="_x0000_s1671"/>
    <customShpInfo spid="_x0000_s1672"/>
    <customShpInfo spid="_x0000_s1667"/>
    <customShpInfo spid="_x0000_s1673"/>
    <customShpInfo spid="_x0000_s1666"/>
    <customShpInfo spid="_x0000_s1676"/>
    <customShpInfo spid="_x0000_s1677"/>
    <customShpInfo spid="_x0000_s1678"/>
    <customShpInfo spid="_x0000_s1679"/>
    <customShpInfo spid="_x0000_s1680"/>
    <customShpInfo spid="_x0000_s1675"/>
    <customShpInfo spid="_x0000_s1681"/>
    <customShpInfo spid="_x0000_s1674"/>
    <customShpInfo spid="_x0000_s1684"/>
    <customShpInfo spid="_x0000_s1685"/>
    <customShpInfo spid="_x0000_s1686"/>
    <customShpInfo spid="_x0000_s1687"/>
    <customShpInfo spid="_x0000_s1688"/>
    <customShpInfo spid="_x0000_s1683"/>
    <customShpInfo spid="_x0000_s1689"/>
    <customShpInfo spid="_x0000_s1682"/>
    <customShpInfo spid="_x0000_s1692"/>
    <customShpInfo spid="_x0000_s1693"/>
    <customShpInfo spid="_x0000_s1694"/>
    <customShpInfo spid="_x0000_s1695"/>
    <customShpInfo spid="_x0000_s1696"/>
    <customShpInfo spid="_x0000_s1691"/>
    <customShpInfo spid="_x0000_s1697"/>
    <customShpInfo spid="_x0000_s1690"/>
    <customShpInfo spid="_x0000_s1665"/>
    <customShpInfo spid="_x0000_s1701"/>
    <customShpInfo spid="_x0000_s1702"/>
    <customShpInfo spid="_x0000_s1703"/>
    <customShpInfo spid="_x0000_s1704"/>
    <customShpInfo spid="_x0000_s1705"/>
    <customShpInfo spid="_x0000_s1700"/>
    <customShpInfo spid="_x0000_s1706"/>
    <customShpInfo spid="_x0000_s1699"/>
    <customShpInfo spid="_x0000_s1709"/>
    <customShpInfo spid="_x0000_s1710"/>
    <customShpInfo spid="_x0000_s1711"/>
    <customShpInfo spid="_x0000_s1712"/>
    <customShpInfo spid="_x0000_s1713"/>
    <customShpInfo spid="_x0000_s1708"/>
    <customShpInfo spid="_x0000_s1714"/>
    <customShpInfo spid="_x0000_s1707"/>
    <customShpInfo spid="_x0000_s1717"/>
    <customShpInfo spid="_x0000_s1718"/>
    <customShpInfo spid="_x0000_s1719"/>
    <customShpInfo spid="_x0000_s1720"/>
    <customShpInfo spid="_x0000_s1721"/>
    <customShpInfo spid="_x0000_s1716"/>
    <customShpInfo spid="_x0000_s1722"/>
    <customShpInfo spid="_x0000_s1715"/>
    <customShpInfo spid="_x0000_s1725"/>
    <customShpInfo spid="_x0000_s1726"/>
    <customShpInfo spid="_x0000_s1727"/>
    <customShpInfo spid="_x0000_s1728"/>
    <customShpInfo spid="_x0000_s1729"/>
    <customShpInfo spid="_x0000_s1724"/>
    <customShpInfo spid="_x0000_s1730"/>
    <customShpInfo spid="_x0000_s1723"/>
    <customShpInfo spid="_x0000_s1698"/>
    <customShpInfo spid="_x0000_s1734"/>
    <customShpInfo spid="_x0000_s1735"/>
    <customShpInfo spid="_x0000_s1736"/>
    <customShpInfo spid="_x0000_s1737"/>
    <customShpInfo spid="_x0000_s1738"/>
    <customShpInfo spid="_x0000_s1733"/>
    <customShpInfo spid="_x0000_s1739"/>
    <customShpInfo spid="_x0000_s1732"/>
    <customShpInfo spid="_x0000_s1742"/>
    <customShpInfo spid="_x0000_s1743"/>
    <customShpInfo spid="_x0000_s1744"/>
    <customShpInfo spid="_x0000_s1745"/>
    <customShpInfo spid="_x0000_s1746"/>
    <customShpInfo spid="_x0000_s1741"/>
    <customShpInfo spid="_x0000_s1747"/>
    <customShpInfo spid="_x0000_s1740"/>
    <customShpInfo spid="_x0000_s1750"/>
    <customShpInfo spid="_x0000_s1751"/>
    <customShpInfo spid="_x0000_s1752"/>
    <customShpInfo spid="_x0000_s1753"/>
    <customShpInfo spid="_x0000_s1754"/>
    <customShpInfo spid="_x0000_s1749"/>
    <customShpInfo spid="_x0000_s1755"/>
    <customShpInfo spid="_x0000_s1748"/>
    <customShpInfo spid="_x0000_s1758"/>
    <customShpInfo spid="_x0000_s1759"/>
    <customShpInfo spid="_x0000_s1760"/>
    <customShpInfo spid="_x0000_s1761"/>
    <customShpInfo spid="_x0000_s1762"/>
    <customShpInfo spid="_x0000_s1757"/>
    <customShpInfo spid="_x0000_s1763"/>
    <customShpInfo spid="_x0000_s1756"/>
    <customShpInfo spid="_x0000_s1731"/>
    <customShpInfo spid="_x0000_s1767"/>
    <customShpInfo spid="_x0000_s1768"/>
    <customShpInfo spid="_x0000_s1769"/>
    <customShpInfo spid="_x0000_s1770"/>
    <customShpInfo spid="_x0000_s1771"/>
    <customShpInfo spid="_x0000_s1766"/>
    <customShpInfo spid="_x0000_s1772"/>
    <customShpInfo spid="_x0000_s1765"/>
    <customShpInfo spid="_x0000_s1775"/>
    <customShpInfo spid="_x0000_s1776"/>
    <customShpInfo spid="_x0000_s1777"/>
    <customShpInfo spid="_x0000_s1778"/>
    <customShpInfo spid="_x0000_s1779"/>
    <customShpInfo spid="_x0000_s1774"/>
    <customShpInfo spid="_x0000_s1780"/>
    <customShpInfo spid="_x0000_s1773"/>
    <customShpInfo spid="_x0000_s1783"/>
    <customShpInfo spid="_x0000_s1784"/>
    <customShpInfo spid="_x0000_s1785"/>
    <customShpInfo spid="_x0000_s1786"/>
    <customShpInfo spid="_x0000_s1787"/>
    <customShpInfo spid="_x0000_s1782"/>
    <customShpInfo spid="_x0000_s1788"/>
    <customShpInfo spid="_x0000_s1781"/>
    <customShpInfo spid="_x0000_s1791"/>
    <customShpInfo spid="_x0000_s1792"/>
    <customShpInfo spid="_x0000_s1793"/>
    <customShpInfo spid="_x0000_s1794"/>
    <customShpInfo spid="_x0000_s1795"/>
    <customShpInfo spid="_x0000_s1790"/>
    <customShpInfo spid="_x0000_s1796"/>
    <customShpInfo spid="_x0000_s1789"/>
    <customShpInfo spid="_x0000_s1764"/>
    <customShpInfo spid="_x0000_s1800"/>
    <customShpInfo spid="_x0000_s1801"/>
    <customShpInfo spid="_x0000_s1802"/>
    <customShpInfo spid="_x0000_s1803"/>
    <customShpInfo spid="_x0000_s1804"/>
    <customShpInfo spid="_x0000_s1799"/>
    <customShpInfo spid="_x0000_s1805"/>
    <customShpInfo spid="_x0000_s1798"/>
    <customShpInfo spid="_x0000_s1808"/>
    <customShpInfo spid="_x0000_s1809"/>
    <customShpInfo spid="_x0000_s1810"/>
    <customShpInfo spid="_x0000_s1811"/>
    <customShpInfo spid="_x0000_s1812"/>
    <customShpInfo spid="_x0000_s1807"/>
    <customShpInfo spid="_x0000_s1813"/>
    <customShpInfo spid="_x0000_s1806"/>
    <customShpInfo spid="_x0000_s1816"/>
    <customShpInfo spid="_x0000_s1817"/>
    <customShpInfo spid="_x0000_s1818"/>
    <customShpInfo spid="_x0000_s1819"/>
    <customShpInfo spid="_x0000_s1820"/>
    <customShpInfo spid="_x0000_s1815"/>
    <customShpInfo spid="_x0000_s1821"/>
    <customShpInfo spid="_x0000_s1814"/>
    <customShpInfo spid="_x0000_s1824"/>
    <customShpInfo spid="_x0000_s1825"/>
    <customShpInfo spid="_x0000_s1826"/>
    <customShpInfo spid="_x0000_s1827"/>
    <customShpInfo spid="_x0000_s1828"/>
    <customShpInfo spid="_x0000_s1823"/>
    <customShpInfo spid="_x0000_s1829"/>
    <customShpInfo spid="_x0000_s1822"/>
    <customShpInfo spid="_x0000_s1797"/>
    <customShpInfo spid="_x0000_s1833"/>
    <customShpInfo spid="_x0000_s1834"/>
    <customShpInfo spid="_x0000_s1835"/>
    <customShpInfo spid="_x0000_s1836"/>
    <customShpInfo spid="_x0000_s1837"/>
    <customShpInfo spid="_x0000_s1832"/>
    <customShpInfo spid="_x0000_s1838"/>
    <customShpInfo spid="_x0000_s1831"/>
    <customShpInfo spid="_x0000_s1841"/>
    <customShpInfo spid="_x0000_s1842"/>
    <customShpInfo spid="_x0000_s1843"/>
    <customShpInfo spid="_x0000_s1844"/>
    <customShpInfo spid="_x0000_s1845"/>
    <customShpInfo spid="_x0000_s1840"/>
    <customShpInfo spid="_x0000_s1846"/>
    <customShpInfo spid="_x0000_s1839"/>
    <customShpInfo spid="_x0000_s1849"/>
    <customShpInfo spid="_x0000_s1850"/>
    <customShpInfo spid="_x0000_s1851"/>
    <customShpInfo spid="_x0000_s1852"/>
    <customShpInfo spid="_x0000_s1853"/>
    <customShpInfo spid="_x0000_s1848"/>
    <customShpInfo spid="_x0000_s1854"/>
    <customShpInfo spid="_x0000_s1847"/>
    <customShpInfo spid="_x0000_s1857"/>
    <customShpInfo spid="_x0000_s1858"/>
    <customShpInfo spid="_x0000_s1859"/>
    <customShpInfo spid="_x0000_s1860"/>
    <customShpInfo spid="_x0000_s1861"/>
    <customShpInfo spid="_x0000_s1856"/>
    <customShpInfo spid="_x0000_s1862"/>
    <customShpInfo spid="_x0000_s1855"/>
    <customShpInfo spid="_x0000_s1830"/>
    <customShpInfo spid="_x0000_s1866"/>
    <customShpInfo spid="_x0000_s1867"/>
    <customShpInfo spid="_x0000_s1868"/>
    <customShpInfo spid="_x0000_s1869"/>
    <customShpInfo spid="_x0000_s1870"/>
    <customShpInfo spid="_x0000_s1865"/>
    <customShpInfo spid="_x0000_s1871"/>
    <customShpInfo spid="_x0000_s1864"/>
    <customShpInfo spid="_x0000_s1874"/>
    <customShpInfo spid="_x0000_s1875"/>
    <customShpInfo spid="_x0000_s1876"/>
    <customShpInfo spid="_x0000_s1877"/>
    <customShpInfo spid="_x0000_s1878"/>
    <customShpInfo spid="_x0000_s1873"/>
    <customShpInfo spid="_x0000_s1879"/>
    <customShpInfo spid="_x0000_s1872"/>
    <customShpInfo spid="_x0000_s1882"/>
    <customShpInfo spid="_x0000_s1883"/>
    <customShpInfo spid="_x0000_s1884"/>
    <customShpInfo spid="_x0000_s1885"/>
    <customShpInfo spid="_x0000_s1886"/>
    <customShpInfo spid="_x0000_s1881"/>
    <customShpInfo spid="_x0000_s1887"/>
    <customShpInfo spid="_x0000_s1880"/>
    <customShpInfo spid="_x0000_s1890"/>
    <customShpInfo spid="_x0000_s1891"/>
    <customShpInfo spid="_x0000_s1892"/>
    <customShpInfo spid="_x0000_s1893"/>
    <customShpInfo spid="_x0000_s1894"/>
    <customShpInfo spid="_x0000_s1889"/>
    <customShpInfo spid="_x0000_s1895"/>
    <customShpInfo spid="_x0000_s1888"/>
    <customShpInfo spid="_x0000_s1863"/>
    <customShpInfo spid="_x0000_s1664"/>
    <customShpInfo spid="_x0000_s1897"/>
    <customShpInfo spid="_x0000_s1898"/>
    <customShpInfo spid="_x0000_s1896"/>
    <customShpInfo spid="_x0000_s1900"/>
    <customShpInfo spid="_x0000_s1901"/>
    <customShpInfo spid="_x0000_s1899"/>
    <customShpInfo spid="_x0000_s1630"/>
    <customShpInfo spid="_x0000_s1902"/>
    <customShpInfo spid="_x0000_s1903"/>
    <customShpInfo spid="_x0000_s1904"/>
    <customShpInfo spid="_x0000_s1905"/>
    <customShpInfo spid="_x0000_s1906"/>
    <customShpInfo spid="_x0000_s1907"/>
    <customShpInfo spid="_x0000_s1909"/>
    <customShpInfo spid="_x0000_s1910"/>
    <customShpInfo spid="_x0000_s1911"/>
    <customShpInfo spid="_x0000_s1912"/>
    <customShpInfo spid="_x0000_s1908"/>
    <customShpInfo spid="_x0000_s1914"/>
    <customShpInfo spid="_x0000_s1915"/>
    <customShpInfo spid="_x0000_s1916"/>
    <customShpInfo spid="_x0000_s1917"/>
    <customShpInfo spid="_x0000_s1913"/>
    <customShpInfo spid="_x0000_s1629"/>
    <customShpInfo spid="_x0000_s191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英语试题2-7</Template>
  <Company>北京今日学易科技有限公司(Zxxk.Com)</Company>
  <Pages>12</Pages>
  <Words>2807</Words>
  <Characters>9294</Characters>
  <Lines>371</Lines>
  <Paragraphs>327</Paragraphs>
  <TotalTime>60</TotalTime>
  <ScaleCrop>false</ScaleCrop>
  <LinksUpToDate>false</LinksUpToDate>
  <CharactersWithSpaces>11774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2018-10-11T08:10:00Z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A豆子 *…*</cp:lastModifiedBy>
  <cp:lastPrinted>2018-10-15T00:42:00Z</cp:lastPrinted>
  <dcterms:modified xsi:type="dcterms:W3CDTF">2018-12-17T09:36:59Z</dcterms:modified>
  <dc:subject>黑龙江省肇源县第四中学2018-2019学年八年级上学期第一次月考英语试题（无答案）.docx</dc:subject>
  <dc:title>黑龙江省肇源县第四中学2018-2019学年八年级上学期第一次月考英语试题（无答案）.docx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2052-11.1.0.8013</vt:lpwstr>
  </property>
</Properties>
</file>