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4.5.0.0 -->
  <w:body>
    <w:p>
      <w:pPr>
        <w:tabs>
          <w:tab w:val="left" w:pos="6420"/>
        </w:tabs>
        <w:spacing w:before="59" w:after="0" w:line="240" w:lineRule="auto"/>
        <w:ind w:left="1840" w:right="-20"/>
        <w:jc w:val="left"/>
        <w:rPr>
          <w:rFonts w:ascii="Times New Roman" w:eastAsia="Times New Roman" w:hAnsi="Times New Roman" w:cs="Times New Roman"/>
          <w:sz w:val="29"/>
          <w:szCs w:val="29"/>
        </w:rPr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32pt;margin-left:870pt;margin-top:920pt;mso-position-horizontal-relative:page;mso-position-vertical-relative:top-margin-area;position:absolute;width:27pt;z-index:251658240">
            <v:imagedata r:id="rId4" o:title=""/>
          </v:shape>
        </w:pict>
      </w:r>
      <w:r>
        <w:pict>
          <v:group id="_x0000_s1026" style="height:14.97pt;margin-left:217.85pt;margin-top:3.57pt;mso-position-horizontal-relative:page;position:absolute;width:28.04pt;z-index:-251657216" coordorigin="4357,71" coordsize="561,299">
            <v:group id="_x0000_s1027" style="height:272;left:4367;position:absolute;top:86;width:230" coordorigin="4367,86" coordsize="230,272">
              <v:shape id="_x0000_s1028" style="height:272;left:4367;position:absolute;top:86;width:230" coordorigin="4367,86" coordsize="230,272" path="m4436,316l4448,330,4463,343,4476,356,4476,357,4477,358,4480,358,4483,352,4488,336,4472,336,4436,316xe" filled="t" fillcolor="#050000" stroked="f">
                <v:path arrowok="t"/>
              </v:shape>
              <v:shape id="_x0000_s1029" style="height:272;left:4367;position:absolute;top:86;width:230" coordorigin="4367,86" coordsize="230,272" path="m4487,264l4478,264,4479,272,4480,281,4480,300,4479,309,4476,327,4474,333,4472,336,4488,336,4490,332,4491,320,4491,304,4490,283,4487,264xe" filled="t" fillcolor="#050000" stroked="f">
                <v:path arrowok="t"/>
              </v:shape>
              <v:shape id="_x0000_s1030" style="height:272;left:4367;position:absolute;top:86;width:230" coordorigin="4367,86" coordsize="230,272" path="m4473,231l4468,233,4472,240,4475,248,4476,257,4367,265,4396,274,4414,271,4434,269,4455,266,4478,264,4487,264,4487,264,4592,258,4593,258,4593,257,4593,256,4593,256,4593,256,4485,256,4484,253,4484,251,4490,243,4480,243,4478,239,4475,235,4473,231xe" filled="t" fillcolor="#050000" stroked="f">
                <v:path arrowok="t"/>
              </v:shape>
              <v:shape id="_x0000_s1031" style="height:272;left:4367;position:absolute;top:86;width:230" coordorigin="4367,86" coordsize="230,272" path="m4573,245l4560,248,4541,251,4516,253,4485,256,4593,256,4593,255,4573,245xe" filled="t" fillcolor="#050000" stroked="f">
                <v:path arrowok="t"/>
              </v:shape>
              <v:shape id="_x0000_s1032" style="height:272;left:4367;position:absolute;top:86;width:230" coordorigin="4367,86" coordsize="230,272" path="m4531,209l4512,209,4480,243,4490,243,4496,236,4515,220,4530,210,4531,209xe" filled="t" fillcolor="#050000" stroked="f">
                <v:path arrowok="t"/>
              </v:shape>
              <v:shape id="_x0000_s1033" style="height:272;left:4367;position:absolute;top:86;width:230" coordorigin="4367,86" coordsize="230,272" path="m4391,154l4384,169,4378,189,4368,203,4374,220,4375,221,4375,221,4376,221,4377,221,4390,185,4504,176,4391,176,4391,155,4391,154xe" filled="t" fillcolor="#050000" stroked="f">
                <v:path arrowok="t"/>
              </v:shape>
              <v:shape id="_x0000_s1034" style="height:272;left:4367;position:absolute;top:86;width:230" coordorigin="4367,86" coordsize="230,272" path="m4529,189l4518,199,4409,210,4428,220,4441,218,4459,215,4483,212,4512,209,4531,209,4540,204,4541,203,4541,203,4541,202,4541,202,4540,201,4529,189xe" filled="t" fillcolor="#050000" stroked="f">
                <v:path arrowok="t"/>
              </v:shape>
              <v:shape id="_x0000_s1035" style="height:272;left:4367;position:absolute;top:86;width:230" coordorigin="4367,86" coordsize="230,272" path="m4588,170l4572,170,4556,199,4560,201,4570,189,4578,181,4587,171,4588,170xe" filled="t" fillcolor="#050000" stroked="f">
                <v:path arrowok="t"/>
              </v:shape>
              <v:shape id="_x0000_s1036" style="height:272;left:4367;position:absolute;top:86;width:230" coordorigin="4367,86" coordsize="230,272" path="m4536,86l4533,87,4533,88,4533,90,4505,166,4391,176,4504,176,4572,170,4588,170,4592,167,4596,165,4597,165,4597,164,4597,163,4597,162,4595,161,4573,161,4518,155,4531,132,4542,117,4549,109,4550,108,4550,107,4550,106,4550,105,4550,105,4536,86xe" filled="t" fillcolor="#050000" stroked="f">
                <v:path arrowok="t"/>
              </v:shape>
              <v:shape id="_x0000_s1037" style="height:272;left:4367;position:absolute;top:86;width:230" coordorigin="4367,86" coordsize="230,272" path="m4412,100l4410,103,4440,160,4440,161,4440,161,4442,161,4448,137,4412,100xe" filled="t" fillcolor="#050000" stroked="f">
                <v:path arrowok="t"/>
              </v:shape>
              <v:shape id="_x0000_s1038" style="height:272;left:4367;position:absolute;top:86;width:230" coordorigin="4367,86" coordsize="230,272" path="m4583,149l4573,161,4595,161,4583,149xe" filled="t" fillcolor="#050000" stroked="f">
                <v:path arrowok="t"/>
              </v:shape>
              <v:shape id="_x0000_s1039" style="height:272;left:4367;position:absolute;top:86;width:230" coordorigin="4367,86" coordsize="230,272" path="m4465,86l4462,87,4483,149,4483,150,4483,151,4485,151,4486,149,4491,141,4493,136,4496,129,4465,86xe" filled="t" fillcolor="#050000" stroked="f">
                <v:path arrowok="t"/>
              </v:shape>
            </v:group>
            <v:group id="_x0000_s1040" style="height:279;left:4647;position:absolute;top:81;width:260" coordorigin="4647,81" coordsize="260,279">
              <v:shape id="_x0000_s1041" style="height:279;left:4647;position:absolute;top:81;width:260" coordorigin="4647,81" coordsize="260,279" path="m4794,259l4782,259,4782,311,4781,320,4780,331,4778,335,4776,339,4788,359,4789,360,4790,361,4793,361,4794,348,4794,259xe" filled="t" fillcolor="#050000" stroked="f">
                <v:path arrowok="t"/>
              </v:shape>
              <v:shape id="_x0000_s1042" style="height:279;left:4647;position:absolute;top:81;width:260" coordorigin="4647,81" coordsize="260,279" path="m4715,181l4712,183,4715,191,4718,201,4718,202,4718,215,4721,254,4647,260,4661,273,4676,269,4701,266,4782,259,4794,259,4794,259,4861,254,4732,254,4729,207,4782,202,4794,202,4794,201,4826,197,4728,197,4715,181xe" filled="t" fillcolor="#050000" stroked="f">
                <v:path arrowok="t"/>
              </v:shape>
              <v:shape id="_x0000_s1043" style="height:279;left:4647;position:absolute;top:81;width:260" coordorigin="4647,81" coordsize="260,279" path="m4794,202l4782,202,4782,250,4732,254,4861,254,4906,250,4908,250,4908,249,4794,249,4794,202xe" filled="t" fillcolor="#050000" stroked="f">
                <v:path arrowok="t"/>
              </v:shape>
              <v:shape id="_x0000_s1044" style="height:279;left:4647;position:absolute;top:81;width:260" coordorigin="4647,81" coordsize="260,279" path="m4883,237l4870,240,4850,243,4825,246,4794,249,4908,249,4907,248,4905,246,4883,237xe" filled="t" fillcolor="#050000" stroked="f">
                <v:path arrowok="t"/>
              </v:shape>
              <v:shape id="_x0000_s1045" style="height:279;left:4647;position:absolute;top:81;width:260" coordorigin="4647,81" coordsize="260,279" path="m4743,81l4739,82,4739,84,4740,85,4718,141,4668,205,4673,207,4688,193,4701,179,4714,164,4726,148,4774,148,4782,147,4794,147,4794,145,4810,143,4730,143,4734,137,4739,129,4746,118,4750,111,4754,107,4756,105,4757,105,4758,104,4758,102,4743,81xe" filled="t" fillcolor="#050000" stroked="f">
                <v:path arrowok="t"/>
              </v:shape>
              <v:shape id="_x0000_s1046" style="height:279;left:4647;position:absolute;top:81;width:260" coordorigin="4647,81" coordsize="260,279" path="m4794,147l4782,147,4782,192,4728,197,4826,197,4861,194,4863,194,4863,193,4863,192,4863,192,4862,191,4861,190,4794,190,4794,147xe" filled="t" fillcolor="#050000" stroked="f">
                <v:path arrowok="t"/>
              </v:shape>
              <v:shape id="_x0000_s1047" style="height:279;left:4647;position:absolute;top:81;width:260" coordorigin="4647,81" coordsize="260,279" path="m4841,183l4822,187,4794,190,4861,190,4841,183xe" filled="t" fillcolor="#050000" stroked="f">
                <v:path arrowok="t"/>
              </v:shape>
              <v:shape id="_x0000_s1048" style="height:279;left:4647;position:absolute;top:81;width:260" coordorigin="4647,81" coordsize="260,279" path="m4774,148l4726,148,4740,154,4758,151,4774,148xe" filled="t" fillcolor="#050000" stroked="f">
                <v:path arrowok="t"/>
              </v:shape>
              <v:shape id="_x0000_s1049" style="height:279;left:4647;position:absolute;top:81;width:260" coordorigin="4647,81" coordsize="260,279" path="m4852,123l4786,136,4730,143,4810,143,4867,136,4868,136,4869,136,4869,135,4868,134,4867,133,4852,123xe" filled="t" fillcolor="#050000" stroked="f">
                <v:path arrowok="t"/>
              </v:shape>
            </v:group>
          </v:group>
        </w:pict>
      </w:r>
      <w:r>
        <w:pict>
          <v:group id="_x0000_s1050" style="height:14.16pt;margin-left:254.42pt;margin-top:3.96pt;mso-position-horizontal-relative:page;position:absolute;width:26.33pt;z-index:-251656192" coordorigin="5088,79" coordsize="527,283">
            <v:group id="_x0000_s1051" style="height:263;left:5098;position:absolute;top:89;width:250" coordorigin="5098,89" coordsize="250,263">
              <v:shape id="_x0000_s1052" style="height:263;left:5098;position:absolute;top:89;width:250" coordorigin="5098,89" coordsize="250,263" path="m5179,214l5168,214,5168,308,5168,314,5166,322,5165,325,5162,328,5173,350,5174,352,5175,352,5176,352,5179,237,5180,236,5181,236,5182,235,5204,235,5196,229,5179,229,5179,214xe" filled="t" fillcolor="#050000" stroked="f">
                <v:path arrowok="t"/>
              </v:shape>
              <v:shape id="_x0000_s1053" style="height:263;left:5098;position:absolute;top:89;width:250" coordorigin="5098,89" coordsize="250,263" path="m5283,169l5250,169,5267,186,5264,207,5241,281,5205,330,5189,342,5197,342,5241,300,5266,244,5280,183,5281,178,5283,174,5284,173,5285,173,5286,172,5286,171,5285,170,5283,169xe" filled="t" fillcolor="#050000" stroked="f">
                <v:path arrowok="t"/>
              </v:shape>
              <v:shape id="_x0000_s1054" style="height:263;left:5098;position:absolute;top:89;width:250" coordorigin="5098,89" coordsize="250,263" path="m5266,293l5273,308,5285,324,5295,340,5296,341,5296,342,5298,342,5302,338,5311,320,5312,319,5297,319,5266,293xe" filled="t" fillcolor="#050000" stroked="f">
                <v:path arrowok="t"/>
              </v:shape>
              <v:shape id="_x0000_s1055" style="height:263;left:5098;position:absolute;top:89;width:250" coordorigin="5098,89" coordsize="250,263" path="m5339,165l5278,165,5326,167,5325,187,5313,267,5297,319,5312,319,5329,243,5339,166,5339,165xe" filled="t" fillcolor="#050000" stroked="f">
                <v:path arrowok="t"/>
              </v:shape>
              <v:shape id="_x0000_s1056" style="height:263;left:5098;position:absolute;top:89;width:250" coordorigin="5098,89" coordsize="250,263" path="m5198,177l5151,177,5183,178,5173,193,5117,252,5098,268,5107,267,5123,255,5139,243,5154,229,5168,214,5179,214,5179,201,5188,190,5195,182,5198,177xe" filled="t" fillcolor="#050000" stroked="f">
                <v:path arrowok="t"/>
              </v:shape>
              <v:shape id="_x0000_s1057" style="height:263;left:5098;position:absolute;top:89;width:250" coordorigin="5098,89" coordsize="250,263" path="m5204,235l5182,235,5218,266,5219,267,5220,267,5221,267,5222,266,5222,255,5221,251,5218,245,5204,235xe" filled="t" fillcolor="#050000" stroked="f">
                <v:path arrowok="t"/>
              </v:shape>
              <v:shape id="_x0000_s1058" style="height:263;left:5098;position:absolute;top:89;width:250" coordorigin="5098,89" coordsize="250,263" path="m5220,184l5211,196,5199,211,5179,229,5196,229,5192,226,5211,212,5223,205,5225,204,5225,203,5220,184xe" filled="t" fillcolor="#050000" stroked="f">
                <v:path arrowok="t"/>
              </v:shape>
              <v:shape id="_x0000_s1059" style="height:263;left:5098;position:absolute;top:89;width:250" coordorigin="5098,89" coordsize="250,263" path="m5203,147l5193,158,5111,170,5131,179,5151,177,5198,177,5205,169,5210,165,5214,163,5215,162,5215,162,5215,160,5215,160,5214,159,5203,147xe" filled="t" fillcolor="#050000" stroked="f">
                <v:path arrowok="t"/>
              </v:shape>
              <v:shape id="_x0000_s1060" style="height:263;left:5098;position:absolute;top:89;width:250" coordorigin="5098,89" coordsize="250,263" path="m5335,137l5326,150,5223,162,5235,172,5238,171,5250,169,5283,169,5278,165,5339,165,5340,163,5340,162,5342,156,5344,154,5348,152,5349,151,5349,150,5348,149,5347,148,5335,137xe" filled="t" fillcolor="#050000" stroked="f">
                <v:path arrowok="t"/>
              </v:shape>
              <v:shape id="_x0000_s1061" style="height:263;left:5098;position:absolute;top:89;width:250" coordorigin="5098,89" coordsize="250,263" path="m5160,89l5157,92,5186,137,5187,139,5188,139,5189,139,5190,137,5194,130,5195,125,5196,118,5160,89xe" filled="t" fillcolor="#050000" stroked="f">
                <v:path arrowok="t"/>
              </v:shape>
            </v:group>
            <v:group id="_x0000_s1062" style="height:166;left:5410;position:absolute;top:137;width:195" coordorigin="5410,137" coordsize="195,166">
              <v:shape id="_x0000_s1063" style="height:166;left:5410;position:absolute;top:137;width:195" coordorigin="5410,137" coordsize="195,166" path="m5579,137l5514,147,5447,153,5471,163,5489,161,5517,158,5603,150,5604,149,5605,149,5605,148,5604,147,5603,146,5579,137xe" filled="t" fillcolor="#050000" stroked="f">
                <v:path arrowok="t"/>
              </v:shape>
              <v:shape id="_x0000_s1064" style="height:166;left:5410;position:absolute;top:137;width:195" coordorigin="5410,137" coordsize="195,166" path="m5621,273l5605,276,5583,278,5554,281,5410,291,5434,303,5449,301,5471,298,5500,296,5644,286,5645,286,5646,285,5646,284,5646,284,5644,283,5621,273xe" filled="t" fillcolor="#050000" stroked="f">
                <v:path arrowok="t"/>
              </v:shape>
            </v:group>
          </v:group>
        </w:pict>
      </w:r>
      <w:r>
        <w:pict>
          <v:group id="_x0000_s1065" style="height:12.56pt;margin-left:285.09pt;margin-top:4.34pt;mso-position-horizontal-relative:page;position:absolute;width:12.54pt;z-index:-251655168" coordorigin="5702,87" coordsize="251,251">
            <v:shape id="_x0000_s1066" style="height:251;left:5702;position:absolute;top:87;width:251" coordorigin="5702,87" coordsize="251,251" path="m5815,87l5814,99,5816,116,5817,138,5818,166,5818,320,5702,325,5719,338,5725,337,5733,336,5745,335,5949,325,5952,325,5953,324,5953,323,5952,322,5951,321,5949,320,5830,320,5830,209,5917,200,5918,200,5919,199,5830,199,5831,147,5833,125,5836,114,5837,113,5838,112,5838,110,5837,110,5836,109,5815,87xe" filled="t" fillcolor="#050000" stroked="f">
              <v:path arrowok="t"/>
            </v:shape>
            <v:shape id="_x0000_s1067" style="height:251;left:5702;position:absolute;top:87;width:251" coordorigin="5702,87" coordsize="251,251" path="m5933,309l5861,318,5830,320,5949,320,5933,309xe" filled="t" fillcolor="#050000" stroked="f">
              <v:path arrowok="t"/>
            </v:shape>
            <v:shape id="_x0000_s1068" style="height:251;left:5702;position:absolute;top:87;width:251" coordorigin="5702,87" coordsize="251,251" path="m5894,189l5877,193,5856,196,5830,199,5919,199,5919,198,5918,198,5917,197,5894,189xe" filled="t" fillcolor="#050000" stroked="f">
              <v:path arrowok="t"/>
            </v:shape>
          </v:group>
        </w:pict>
      </w:r>
      <w:r>
        <w:pict>
          <v:group id="_x0000_s1069" style="height:8.28pt;margin-left:308.02pt;margin-top:6.87pt;mso-position-horizontal-relative:page;position:absolute;width:9.73pt;z-index:-251654144" coordorigin="6160,137" coordsize="195,166">
            <v:shape id="_x0000_s1070" style="height:166;left:6160;position:absolute;top:137;width:195" coordorigin="6160,137" coordsize="195,166" path="m6329,137l6264,147,6197,153,6221,163,6239,161,6267,158,6353,150,6354,149,6355,149,6355,148,6354,147,6353,146,6329,137xe" filled="t" fillcolor="#050000" stroked="f">
              <v:path arrowok="t"/>
            </v:shape>
            <v:shape id="_x0000_s1071" style="height:166;left:6160;position:absolute;top:137;width:195" coordorigin="6160,137" coordsize="195,166" path="m6371,273l6355,276,6333,278,6304,281,6160,291,6184,303,6199,301,6221,298,6250,296,6394,286,6395,286,6396,285,6396,284,6396,284,6394,283,6371,273xe" filled="t" fillcolor="#050000" stroked="f">
              <v:path arrowok="t"/>
            </v:shape>
          </v:group>
        </w:pict>
      </w:r>
      <w:r>
        <w:pict>
          <v:group id="_x0000_s1072" style="height:14.38pt;margin-left:322.46pt;margin-top:3.83pt;mso-position-horizontal-relative:page;position:absolute;width:28.31pt;z-index:-251653120" coordorigin="6449,77" coordsize="566,288">
            <v:group id="_x0000_s1073" style="height:267;left:6459;position:absolute;top:87;width:237" coordorigin="6459,87" coordsize="237,267">
              <v:shape id="_x0000_s1074" style="height:267;left:6459;position:absolute;top:87;width:237" coordorigin="6459,87" coordsize="237,267" path="m6586,200l6574,200,6574,301,6573,309,6571,321,6569,325,6567,328,6580,352,6581,353,6582,354,6584,354,6584,352,6585,344,6586,328,6586,309,6586,200xe" filled="t" fillcolor="#050000" stroked="f">
                <v:path arrowok="t"/>
              </v:shape>
              <v:shape id="_x0000_s1075" style="height:267;left:6459;position:absolute;top:87;width:237" coordorigin="6459,87" coordsize="237,267" path="m6569,87l6567,92,6571,106,6573,127,6574,148,6574,190,6459,197,6487,208,6503,206,6523,204,6546,202,6574,200,6586,200,6586,199,6693,192,6696,192,6697,191,6697,190,6697,189,6586,189,6586,148,6587,123,6590,110,6591,109,6591,108,6591,106,6591,105,6590,104,6569,87xe" filled="t" fillcolor="#050000" stroked="f">
                <v:path arrowok="t"/>
              </v:shape>
              <v:shape id="_x0000_s1076" style="height:267;left:6459;position:absolute;top:87;width:237" coordorigin="6459,87" coordsize="237,267" path="m6674,178l6661,181,6642,184,6617,187,6586,189,6697,189,6695,188,6674,178xe" filled="t" fillcolor="#050000" stroked="f">
                <v:path arrowok="t"/>
              </v:shape>
            </v:group>
            <v:group id="_x0000_s1077" style="height:264;left:6753;position:absolute;top:87;width:253" coordorigin="6753,87" coordsize="253,264">
              <v:shape id="_x0000_s1078" style="height:264;left:6753;position:absolute;top:87;width:253" coordorigin="6753,87" coordsize="253,264" path="m6858,193l6821,193,6845,198,6842,216,6810,292,6753,349,6760,351,6818,297,6851,225,6856,204,6858,193xe" filled="t" fillcolor="#050000" stroked="f">
                <v:path arrowok="t"/>
              </v:shape>
              <v:shape id="_x0000_s1079" style="height:264;left:6753;position:absolute;top:87;width:253" coordorigin="6753,87" coordsize="253,264" path="m6919,175l6905,175,6898,307,6901,317,6910,326,6926,331,6951,333,6960,333,7005,326,7004,321,6929,321,6922,319,6912,311,6910,301,6911,284,6916,193,6917,181,6919,175xe" filled="t" fillcolor="#050000" stroked="f">
                <v:path arrowok="t"/>
              </v:shape>
              <v:shape id="_x0000_s1080" style="height:264;left:6753;position:absolute;top:87;width:253" coordorigin="6753,87" coordsize="253,264" path="m6992,263l6987,263,6987,317,6984,318,6977,319,6958,321,6949,321,7004,321,7000,304,6996,284,6992,263xe" filled="t" fillcolor="#050000" stroked="f">
                <v:path arrowok="t"/>
              </v:shape>
              <v:shape id="_x0000_s1081" style="height:264;left:6753;position:absolute;top:87;width:253" coordorigin="6753,87" coordsize="253,264" path="m6849,87l6847,92,6850,108,6850,134,6850,154,6848,174,6771,187,6786,197,6801,194,6821,193,6858,193,6860,182,6905,175,6919,175,6920,172,6921,172,6861,172,6862,162,6863,153,6864,133,6865,126,6867,118,6868,115,6870,113,6870,112,6870,110,6870,109,6868,108,6849,87xe" filled="t" fillcolor="#050000" stroked="f">
                <v:path arrowok="t"/>
              </v:shape>
              <v:shape id="_x0000_s1082" style="height:264;left:6753;position:absolute;top:87;width:253" coordorigin="6753,87" coordsize="253,264" path="m6912,151l6902,165,6861,172,6921,172,6927,167,6928,166,6929,166,6929,165,6928,164,6928,164,6912,151xe" filled="t" fillcolor="#050000" stroked="f">
                <v:path arrowok="t"/>
              </v:shape>
            </v:group>
          </v:group>
        </w:pict>
      </w:r>
      <w:r>
        <w:pict>
          <v:group id="_x0000_s1083" style="height:13.87pt;margin-left:354.39pt;margin-top:4.11pt;mso-position-horizontal-relative:page;position:absolute;width:9.63pt;z-index:-251652096" coordorigin="7088,82" coordsize="193,277">
            <v:shape id="_x0000_s1084" style="height:277;left:7088;position:absolute;top:82;width:193" coordorigin="7088,82" coordsize="193,277" path="m7184,241l7172,241,7172,310,7171,317,7170,325,7168,330,7165,334,7177,358,7178,359,7179,360,7183,360,7184,349,7184,241xe" filled="t" fillcolor="#050000" stroked="f">
              <v:path arrowok="t"/>
            </v:shape>
            <v:shape id="_x0000_s1085" style="height:277;left:7088;position:absolute;top:82;width:193" coordorigin="7088,82" coordsize="193,277" path="m7092,143l7088,144,7091,158,7093,169,7096,223,7096,235,7095,242,7091,246,7105,268,7105,268,7107,268,7107,266,7108,258,7108,246,7172,241,7184,241,7184,239,7219,236,7107,236,7104,176,7172,169,7184,169,7184,168,7198,167,7104,167,7092,143xe" filled="t" fillcolor="#050000" stroked="f">
              <v:path arrowok="t"/>
            </v:shape>
            <v:shape id="_x0000_s1086" style="height:277;left:7088;position:absolute;top:82;width:193" coordorigin="7088,82" coordsize="193,277" path="m7184,169l7172,169,7172,230,7107,236,7219,236,7270,232,7272,231,7273,231,7273,230,7272,229,7272,229,7184,229,7184,169xe" filled="t" fillcolor="#050000" stroked="f">
              <v:path arrowok="t"/>
            </v:shape>
            <v:shape id="_x0000_s1087" style="height:277;left:7088;position:absolute;top:82;width:193" coordorigin="7088,82" coordsize="193,277" path="m7272,161l7257,161,7249,222,7184,229,7272,229,7262,220,7269,172,7270,167,7271,163,7272,161xe" filled="t" fillcolor="#050000" stroked="f">
              <v:path arrowok="t"/>
            </v:shape>
            <v:shape id="_x0000_s1088" style="height:277;left:7088;position:absolute;top:82;width:193" coordorigin="7088,82" coordsize="193,277" path="m7165,82l7162,85,7167,93,7169,102,7171,115,7171,133,7172,159,7104,167,7198,167,7257,161,7272,161,7273,159,7275,157,7279,154,7280,153,7280,152,7280,152,7279,151,7253,151,7184,136,7186,115,7188,104,7189,103,7189,102,7189,101,7188,100,7187,98,7165,82xe" filled="t" fillcolor="#050000" stroked="f">
              <v:path arrowok="t"/>
            </v:shape>
            <v:shape id="_x0000_s1089" style="height:277;left:7088;position:absolute;top:82;width:193" coordorigin="7088,82" coordsize="193,277" path="m7265,137l7253,151,7279,151,7265,137xe" filled="t" fillcolor="#050000" stroked="f">
              <v:path arrowok="t"/>
            </v:shape>
          </v:group>
        </w:pict>
      </w:r>
      <w:r>
        <w:pict>
          <v:group id="_x0000_s1090" style="height:12.99pt;margin-left:394.34pt;margin-top:4.57pt;mso-position-horizontal-relative:page;position:absolute;width:9.42pt;z-index:-251651072" coordorigin="7887,91" coordsize="188,260">
            <v:shape id="_x0000_s1091" style="height:260;left:7887;position:absolute;top:91;width:188" coordorigin="7887,91" coordsize="188,260" path="m8016,305l8029,322,8043,336,8056,350,8056,351,8057,351,8059,351,8061,348,8064,341,8066,327,8052,327,8016,305xe" filled="t" fillcolor="#050000" stroked="f">
              <v:path arrowok="t"/>
            </v:shape>
            <v:shape id="_x0000_s1092" style="height:260;left:7887;position:absolute;top:91;width:188" coordorigin="7887,91" coordsize="188,260" path="m7956,91l7953,99,7955,115,7957,135,7957,146,7957,165,7957,182,7945,259,7904,327,7887,342,7902,337,7951,278,7962,237,8037,227,8038,227,8039,226,8039,225,8039,225,8038,224,8035,222,7964,222,7967,200,7968,183,8035,174,8036,173,8036,172,8035,171,8034,171,8024,167,7998,167,7969,166,7969,146,7969,126,8050,117,7968,117,7956,91xe" filled="t" fillcolor="#050000" stroked="f">
              <v:path arrowok="t"/>
            </v:shape>
            <v:shape id="_x0000_s1093" style="height:260;left:7887;position:absolute;top:91;width:188" coordorigin="7887,91" coordsize="188,260" path="m8068,117l8055,117,8055,313,8054,322,8052,327,8066,327,8066,326,8067,305,8067,121,8067,118,8068,117xe" filled="t" fillcolor="#050000" stroked="f">
              <v:path arrowok="t"/>
            </v:shape>
            <v:shape id="_x0000_s1094" style="height:260;left:7887;position:absolute;top:91;width:188" coordorigin="7887,91" coordsize="188,260" path="m8027,216l8015,219,7994,221,7964,222,8035,222,8027,216xe" filled="t" fillcolor="#050000" stroked="f">
              <v:path arrowok="t"/>
            </v:shape>
            <v:shape id="_x0000_s1095" style="height:260;left:7887;position:absolute;top:91;width:188" coordorigin="7887,91" coordsize="188,260" path="m8017,165l7998,167,8024,167,8017,165xe" filled="t" fillcolor="#050000" stroked="f">
              <v:path arrowok="t"/>
            </v:shape>
            <v:shape id="_x0000_s1096" style="height:260;left:7887;position:absolute;top:91;width:188" coordorigin="7887,91" coordsize="188,260" path="m8060,93l8051,107,7968,117,8050,117,8055,117,8068,117,8069,114,8070,112,8074,109,8075,107,8075,106,8075,106,8060,93xe" filled="t" fillcolor="#050000" stroked="f">
              <v:path arrowok="t"/>
            </v:shape>
          </v:group>
        </w:pict>
      </w:r>
      <w:r>
        <w:pict>
          <v:group id="_x0000_s1097" style="height:12.99pt;margin-left:409.34pt;margin-top:4.57pt;mso-position-horizontal-relative:page;position:absolute;width:9.42pt;z-index:-251650048" coordorigin="8187,91" coordsize="188,260">
            <v:shape id="_x0000_s1098" style="height:260;left:8187;position:absolute;top:91;width:188" coordorigin="8187,91" coordsize="188,260" path="m8316,305l8329,322,8343,336,8356,350,8356,351,8357,351,8359,351,8361,348,8364,341,8366,327,8352,327,8316,305xe" filled="t" fillcolor="#050000" stroked="f">
              <v:path arrowok="t"/>
            </v:shape>
            <v:shape id="_x0000_s1099" style="height:260;left:8187;position:absolute;top:91;width:188" coordorigin="8187,91" coordsize="188,260" path="m8256,91l8253,99,8255,115,8257,135,8257,146,8257,165,8257,182,8245,259,8204,327,8187,342,8202,337,8251,278,8262,237,8337,227,8338,227,8339,226,8339,225,8339,225,8338,224,8335,222,8264,222,8267,200,8268,183,8335,174,8336,173,8336,172,8335,171,8335,171,8324,167,8298,167,8269,166,8269,146,8269,126,8350,117,8268,117,8256,91xe" filled="t" fillcolor="#050000" stroked="f">
              <v:path arrowok="t"/>
            </v:shape>
            <v:shape id="_x0000_s1100" style="height:260;left:8187;position:absolute;top:91;width:188" coordorigin="8187,91" coordsize="188,260" path="m8368,117l8355,117,8355,313,8354,322,8352,327,8366,327,8366,326,8367,305,8367,121,8367,118,8368,117xe" filled="t" fillcolor="#050000" stroked="f">
              <v:path arrowok="t"/>
            </v:shape>
            <v:shape id="_x0000_s1101" style="height:260;left:8187;position:absolute;top:91;width:188" coordorigin="8187,91" coordsize="188,260" path="m8327,216l8315,219,8294,221,8264,222,8335,222,8327,216xe" filled="t" fillcolor="#050000" stroked="f">
              <v:path arrowok="t"/>
            </v:shape>
            <v:shape id="_x0000_s1102" style="height:260;left:8187;position:absolute;top:91;width:188" coordorigin="8187,91" coordsize="188,260" path="m8317,165l8298,167,8324,167,8317,165xe" filled="t" fillcolor="#050000" stroked="f">
              <v:path arrowok="t"/>
            </v:shape>
            <v:shape id="_x0000_s1103" style="height:260;left:8187;position:absolute;top:91;width:188" coordorigin="8187,91" coordsize="188,260" path="m8360,93l8351,107,8268,117,8350,117,8355,117,8368,117,8369,114,8370,112,8374,109,8375,107,8375,106,8375,106,8374,105,8360,93xe" filled="t" fillcolor="#050000" stroked="f">
              <v:path arrowok="t"/>
            </v:shape>
          </v:group>
        </w:pict>
      </w:r>
      <w:r>
        <w:pict>
          <v:group id="_x0000_s1104" style="height:14.71pt;margin-left:423.25pt;margin-top:3.67pt;mso-position-horizontal-relative:page;position:absolute;width:28.92pt;z-index:-251649024" coordorigin="8465,73" coordsize="578,294">
            <v:group id="_x0000_s1105" style="height:272;left:8475;position:absolute;top:85;width:255" coordorigin="8475,85" coordsize="255,272">
              <v:shape id="_x0000_s1106" style="height:272;left:8475;position:absolute;top:85;width:255" coordorigin="8475,85" coordsize="255,272" path="m8585,307l8594,325,8606,342,8615,356,8616,357,8617,358,8620,358,8626,352,8636,338,8621,338,8585,307xe" filled="t" fillcolor="#050000" stroked="f">
                <v:path arrowok="t"/>
              </v:shape>
              <v:shape id="_x0000_s1107" style="height:272;left:8475;position:absolute;top:85;width:255" coordorigin="8475,85" coordsize="255,272" path="m8670,267l8656,267,8650,287,8641,305,8632,322,8621,338,8636,338,8666,277,8668,271,8670,267,8670,267xe" filled="t" fillcolor="#050000" stroked="f">
                <v:path arrowok="t"/>
              </v:shape>
              <v:shape id="_x0000_s1108" style="height:272;left:8475;position:absolute;top:85;width:255" coordorigin="8475,85" coordsize="255,272" path="m8606,201l8560,201,8591,201,8578,213,8514,260,8475,283,8477,288,8546,248,8563,236,8582,234,8594,234,8594,233,8684,223,8685,223,8685,222,8684,221,8682,220,8681,219,8613,219,8586,219,8601,206,8606,201xe" filled="t" fillcolor="#050000" stroked="f">
                <v:path arrowok="t"/>
              </v:shape>
              <v:shape id="_x0000_s1109" style="height:272;left:8475;position:absolute;top:85;width:255" coordorigin="8475,85" coordsize="255,272" path="m8594,234l8582,234,8580,244,8577,251,8572,261,8567,265,8560,267,8571,277,8572,278,8573,278,8575,278,8575,278,8576,277,8581,273,8586,271,8593,270,8656,267,8670,267,8673,262,8585,262,8594,234xe" filled="t" fillcolor="#050000" stroked="f">
                <v:path arrowok="t"/>
              </v:shape>
              <v:shape id="_x0000_s1110" style="height:272;left:8475;position:absolute;top:85;width:255" coordorigin="8475,85" coordsize="255,272" path="m8669,241l8657,252,8585,262,8673,262,8673,261,8675,259,8679,257,8680,256,8680,255,8680,254,8669,241xe" filled="t" fillcolor="#050000" stroked="f">
                <v:path arrowok="t"/>
              </v:shape>
              <v:shape id="_x0000_s1111" style="height:272;left:8475;position:absolute;top:85;width:255" coordorigin="8475,85" coordsize="255,272" path="m8668,212l8655,216,8637,218,8613,219,8681,219,8668,212xe" filled="t" fillcolor="#050000" stroked="f">
                <v:path arrowok="t"/>
              </v:shape>
              <v:shape id="_x0000_s1112" style="height:272;left:8475;position:absolute;top:85;width:255" coordorigin="8475,85" coordsize="255,272" path="m8599,151l8589,151,8589,186,8482,196,8503,205,8515,203,8534,202,8560,201,8606,201,8615,192,8696,185,8599,185,8599,151xe" filled="t" fillcolor="#050000" stroked="f">
                <v:path arrowok="t"/>
              </v:shape>
              <v:shape id="_x0000_s1113" style="height:272;left:8475;position:absolute;top:85;width:255" coordorigin="8475,85" coordsize="255,272" path="m8678,98l8672,102,8665,116,8655,131,8643,148,8627,165,8609,184,8599,185,8696,185,8728,182,8729,182,8730,181,8730,180,8730,180,8729,179,8722,174,8664,174,8635,172,8648,158,8670,133,8676,127,8683,123,8684,122,8684,119,8684,118,8678,98xe" filled="t" fillcolor="#050000" stroked="f">
                <v:path arrowok="t"/>
              </v:shape>
              <v:shape id="_x0000_s1114" style="height:272;left:8475;position:absolute;top:85;width:255" coordorigin="8475,85" coordsize="255,272" path="m8715,169l8705,172,8687,174,8664,174,8722,174,8715,169xe" filled="t" fillcolor="#050000" stroked="f">
                <v:path arrowok="t"/>
              </v:shape>
              <v:shape id="_x0000_s1115" style="height:272;left:8475;position:absolute;top:85;width:255" coordorigin="8475,85" coordsize="255,272" path="m8585,85l8583,89,8587,104,8589,127,8589,143,8534,148,8549,158,8565,155,8589,151,8599,151,8599,150,8643,145,8644,145,8644,144,8644,143,8643,142,8642,142,8599,142,8599,119,8601,110,8605,104,8605,102,8604,101,8603,100,8585,85xe" filled="t" fillcolor="#050000" stroked="f">
                <v:path arrowok="t"/>
              </v:shape>
              <v:shape id="_x0000_s1116" style="height:272;left:8475;position:absolute;top:85;width:255" coordorigin="8475,85" coordsize="255,272" path="m8631,134l8622,138,8611,140,8599,142,8642,142,8631,134xe" filled="t" fillcolor="#050000" stroked="f">
                <v:path arrowok="t"/>
              </v:shape>
            </v:group>
            <v:group id="_x0000_s1117" style="height:261;left:8771;position:absolute;top:83;width:262" coordorigin="8771,83" coordsize="262,261">
              <v:shape id="_x0000_s1118" style="height:261;left:8771;position:absolute;top:83;width:262" coordorigin="8771,83" coordsize="262,261" path="m8865,241l8854,241,8855,245,8856,252,8856,263,8857,307,8857,319,8860,327,8870,337,8878,340,8900,343,8912,344,8934,344,8980,337,8980,335,8980,335,8905,335,8895,334,8867,288,8867,252,8930,252,8930,250,8931,247,8932,243,8868,243,8865,241xe" filled="t" fillcolor="#050000" stroked="f">
                <v:path arrowok="t"/>
              </v:shape>
              <v:shape id="_x0000_s1119" style="height:261;left:8771;position:absolute;top:83;width:262" coordorigin="8771,83" coordsize="262,261" path="m8967,288l8962,289,8959,330,8942,334,8918,335,8980,335,8978,328,8972,309,8967,288xe" filled="t" fillcolor="#050000" stroked="f">
                <v:path arrowok="t"/>
              </v:shape>
              <v:shape id="_x0000_s1120" style="height:261;left:8771;position:absolute;top:83;width:262" coordorigin="8771,83" coordsize="262,261" path="m8888,276l8886,278,8899,290,8908,300,8914,306,8915,307,8916,308,8917,308,8919,305,8923,296,8924,290,8913,290,8888,276xe" filled="t" fillcolor="#050000" stroked="f">
                <v:path arrowok="t"/>
              </v:shape>
              <v:shape id="_x0000_s1121" style="height:261;left:8771;position:absolute;top:83;width:262" coordorigin="8771,83" coordsize="262,261" path="m8875,212l8863,212,8855,225,8842,239,8823,258,8809,269,8791,282,8771,296,8794,288,8813,276,8829,264,8843,253,8854,241,8865,241,8860,235,8866,227,8872,218,8875,212xe" filled="t" fillcolor="#050000" stroked="f">
                <v:path arrowok="t"/>
              </v:shape>
              <v:shape id="_x0000_s1122" style="height:261;left:8771;position:absolute;top:83;width:262" coordorigin="8771,83" coordsize="262,261" path="m8930,252l8867,252,8919,253,8917,275,8913,290,8924,290,8926,280,8930,255,8930,252xe" filled="t" fillcolor="#050000" stroked="f">
                <v:path arrowok="t"/>
              </v:shape>
              <v:shape id="_x0000_s1123" style="height:261;left:8771;position:absolute;top:83;width:262" coordorigin="8771,83" coordsize="262,261" path="m8925,205l8916,205,8982,277,9033,270,9027,266,9008,263,8989,256,8971,246,8957,235,8942,221,8925,205xe" filled="t" fillcolor="#050000" stroked="f">
                <v:path arrowok="t"/>
              </v:shape>
              <v:shape id="_x0000_s1124" style="height:261;left:8771;position:absolute;top:83;width:262" coordorigin="8771,83" coordsize="262,261" path="m8924,229l8919,236,8868,243,8932,243,8933,242,8935,240,8936,239,8936,239,8935,238,8934,237,8924,229xe" filled="t" fillcolor="#050000" stroked="f">
                <v:path arrowok="t"/>
              </v:shape>
              <v:shape id="_x0000_s1125" style="height:261;left:8771;position:absolute;top:83;width:262" coordorigin="8771,83" coordsize="262,261" path="m8892,173l8880,173,8877,183,8873,193,8870,200,8784,206,8800,216,8813,214,8835,213,8863,212,8875,212,8877,208,8916,205,8925,205,8924,204,8983,199,8882,199,8885,192,8889,183,8892,173xe" filled="t" fillcolor="#050000" stroked="f">
                <v:path arrowok="t"/>
              </v:shape>
              <v:shape id="_x0000_s1126" style="height:261;left:8771;position:absolute;top:83;width:262" coordorigin="8771,83" coordsize="262,261" path="m8991,186l8915,197,8882,199,8983,199,9007,197,9009,197,9009,197,9009,195,9009,195,9008,194,8991,186xe" filled="t" fillcolor="#050000" stroked="f">
                <v:path arrowok="t"/>
              </v:shape>
              <v:shape id="_x0000_s1127" style="height:261;left:8771;position:absolute;top:83;width:262" coordorigin="8771,83" coordsize="262,261" path="m8894,83l8891,86,8893,91,8894,98,8893,117,8889,137,8882,164,8810,169,8833,179,8852,176,8880,173,8892,173,8892,172,8980,163,8981,162,8982,162,8982,161,8982,160,8981,160,8925,160,8895,159,8913,107,8914,105,8914,104,8913,103,8913,102,8894,83xe" filled="t" fillcolor="#050000" stroked="f">
                <v:path arrowok="t"/>
              </v:shape>
              <v:shape id="_x0000_s1128" style="height:261;left:8771;position:absolute;top:83;width:262" coordorigin="8771,83" coordsize="262,261" path="m8953,100l8949,101,8949,109,8948,115,8944,125,8937,139,8925,160,8981,160,8981,160,8980,159,8933,159,8941,148,8947,140,8955,130,8958,127,8963,125,8964,124,8964,121,8963,120,8953,100xe" filled="t" fillcolor="#050000" stroked="f">
                <v:path arrowok="t"/>
              </v:shape>
              <v:shape id="_x0000_s1129" style="height:261;left:8771;position:absolute;top:83;width:262" coordorigin="8771,83" coordsize="262,261" path="m8971,151l8961,155,8948,158,8933,159,8980,159,8971,151xe" filled="t" fillcolor="#050000" stroked="f">
                <v:path arrowok="t"/>
              </v:shape>
              <v:shape id="_x0000_s1130" style="height:261;left:8771;position:absolute;top:83;width:262" coordorigin="8771,83" coordsize="262,261" path="m8832,109l8829,111,8856,157,8857,158,8858,158,8859,158,8860,156,8862,149,8863,144,8864,137,8832,109xe" filled="t" fillcolor="#050000" stroked="f">
                <v:path arrowok="t"/>
              </v:shape>
            </v:group>
          </v:group>
        </w:pict>
      </w:r>
      <w:r>
        <w:rPr>
          <w:rFonts w:ascii="Times New Roman" w:eastAsia="Times New Roman" w:hAnsi="Times New Roman" w:cs="Times New Roman"/>
          <w:b/>
          <w:bCs/>
          <w:color w:val="050000"/>
          <w:spacing w:val="1"/>
          <w:w w:val="100"/>
          <w:sz w:val="29"/>
          <w:szCs w:val="29"/>
        </w:rPr>
        <w:t>20</w:t>
      </w:r>
      <w:r>
        <w:rPr>
          <w:rFonts w:ascii="Times New Roman" w:eastAsia="Times New Roman" w:hAnsi="Times New Roman" w:cs="Times New Roman"/>
          <w:b/>
          <w:bCs/>
          <w:color w:val="050000"/>
          <w:spacing w:val="1"/>
          <w:w w:val="100"/>
          <w:sz w:val="29"/>
          <w:szCs w:val="29"/>
        </w:rPr>
        <w:t>1</w:t>
      </w:r>
      <w:r>
        <w:rPr>
          <w:rFonts w:ascii="Times New Roman" w:eastAsia="Times New Roman" w:hAnsi="Times New Roman" w:cs="Times New Roman"/>
          <w:b/>
          <w:bCs/>
          <w:color w:val="050000"/>
          <w:spacing w:val="1"/>
          <w:w w:val="100"/>
          <w:sz w:val="29"/>
          <w:szCs w:val="29"/>
        </w:rPr>
        <w:t>7</w:t>
      </w:r>
      <w:r>
        <w:rPr>
          <w:rFonts w:ascii="Times New Roman" w:eastAsia="Times New Roman" w:hAnsi="Times New Roman" w:cs="Times New Roman"/>
          <w:b/>
          <w:bCs/>
          <w:color w:val="050000"/>
          <w:spacing w:val="1"/>
          <w:w w:val="100"/>
          <w:sz w:val="29"/>
          <w:szCs w:val="29"/>
        </w:rPr>
        <w:t>-20</w:t>
      </w:r>
      <w:r>
        <w:rPr>
          <w:rFonts w:ascii="Times New Roman" w:eastAsia="Times New Roman" w:hAnsi="Times New Roman" w:cs="Times New Roman"/>
          <w:b/>
          <w:bCs/>
          <w:color w:val="050000"/>
          <w:spacing w:val="1"/>
          <w:w w:val="100"/>
          <w:sz w:val="29"/>
          <w:szCs w:val="29"/>
        </w:rPr>
        <w:t>1</w:t>
      </w:r>
      <w:r>
        <w:rPr>
          <w:rFonts w:ascii="Times New Roman" w:eastAsia="Times New Roman" w:hAnsi="Times New Roman" w:cs="Times New Roman"/>
          <w:b/>
          <w:bCs/>
          <w:color w:val="050000"/>
          <w:spacing w:val="0"/>
          <w:w w:val="100"/>
          <w:sz w:val="29"/>
          <w:szCs w:val="29"/>
        </w:rPr>
        <w:t>8</w:t>
      </w:r>
      <w:r>
        <w:rPr>
          <w:rFonts w:ascii="Times New Roman" w:eastAsia="Times New Roman" w:hAnsi="Times New Roman" w:cs="Times New Roman"/>
          <w:b/>
          <w:bCs/>
          <w:color w:val="050000"/>
          <w:spacing w:val="-47"/>
          <w:w w:val="100"/>
          <w:sz w:val="29"/>
          <w:szCs w:val="29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50000"/>
          <w:spacing w:val="0"/>
          <w:w w:val="100"/>
          <w:sz w:val="29"/>
          <w:szCs w:val="29"/>
        </w:rPr>
        <w:tab/>
      </w:r>
      <w:r>
        <w:rPr>
          <w:rFonts w:ascii="Times New Roman" w:eastAsia="Times New Roman" w:hAnsi="Times New Roman" w:cs="Times New Roman"/>
          <w:b/>
          <w:bCs/>
          <w:color w:val="050000"/>
          <w:spacing w:val="1"/>
          <w:w w:val="102"/>
          <w:sz w:val="29"/>
          <w:szCs w:val="29"/>
        </w:rPr>
        <w:t>1</w:t>
      </w:r>
      <w:r>
        <w:rPr>
          <w:rFonts w:ascii="Times New Roman" w:eastAsia="Times New Roman" w:hAnsi="Times New Roman" w:cs="Times New Roman"/>
          <w:b/>
          <w:bCs/>
          <w:color w:val="050000"/>
          <w:spacing w:val="0"/>
          <w:w w:val="102"/>
          <w:sz w:val="29"/>
          <w:szCs w:val="29"/>
        </w:rPr>
        <w:t>0</w:t>
      </w:r>
    </w:p>
    <w:p>
      <w:pPr>
        <w:spacing w:before="19" w:after="0" w:line="280" w:lineRule="exact"/>
        <w:jc w:val="left"/>
        <w:rPr>
          <w:sz w:val="28"/>
          <w:szCs w:val="28"/>
        </w:rPr>
      </w:pPr>
    </w:p>
    <w:p>
      <w:pPr>
        <w:spacing w:before="0" w:after="0" w:line="271" w:lineRule="exact"/>
        <w:ind w:left="1608" w:right="-20"/>
        <w:jc w:val="left"/>
        <w:rPr>
          <w:rFonts w:ascii="Times New Roman" w:eastAsia="Times New Roman" w:hAnsi="Times New Roman" w:cs="Times New Roman"/>
          <w:sz w:val="24"/>
          <w:szCs w:val="24"/>
        </w:rPr>
      </w:pPr>
      <w:r>
        <w:pict>
          <v:group id="_x0000_s1131" style="height:11.28pt;margin-left:58.58pt;margin-top:1.22pt;mso-position-horizontal-relative:page;position:absolute;width:69.83pt;z-index:-251648000" coordorigin="1172,24" coordsize="1397,226">
            <v:shape id="_x0000_s1132" style="height:226;left:1172;position:absolute;top:24;width:1397" coordorigin="1172,24" coordsize="1397,226" path="m2485,177l2483,180,2536,236,2537,237,2538,237,2540,237,2541,231,2541,218,2485,177xe" filled="t" fillcolor="#050000" stroked="f">
              <v:path arrowok="t"/>
            </v:shape>
            <v:shape id="_x0000_s1133" style="height:226;left:1172;position:absolute;top:24;width:1397" coordorigin="1172,24" coordsize="1397,226" path="m2444,175l2438,186,2430,199,2417,214,2399,230,2377,248,2388,245,2404,234,2420,221,2436,206,2443,199,2448,195,2451,194,2452,193,2452,191,2444,175xe" filled="t" fillcolor="#050000" stroked="f">
              <v:path arrowok="t"/>
            </v:shape>
            <v:shape id="_x0000_s1134" style="height:226;left:1172;position:absolute;top:24;width:1397" coordorigin="1172,24" coordsize="1397,226" path="m2445,109l2435,109,2437,160,2366,165,2380,175,2392,173,2412,170,2439,168,2539,159,2446,159,2445,109xe" filled="t" fillcolor="#050000" stroked="f">
              <v:path arrowok="t"/>
            </v:shape>
            <v:shape id="_x0000_s1135" style="height:226;left:1172;position:absolute;top:24;width:1397" coordorigin="1172,24" coordsize="1397,226" path="m2500,104l2490,104,2488,156,2446,159,2539,159,2566,157,2567,157,2568,157,2568,156,2568,155,2497,155,2500,104xe" filled="t" fillcolor="#050000" stroked="f">
              <v:path arrowok="t"/>
            </v:shape>
            <v:shape id="_x0000_s1136" style="height:226;left:1172;position:absolute;top:24;width:1397" coordorigin="1172,24" coordsize="1397,226" path="m2556,145l2542,149,2522,152,2497,155,2568,155,2556,145xe" filled="t" fillcolor="#050000" stroked="f">
              <v:path arrowok="t"/>
            </v:shape>
            <v:shape id="_x0000_s1137" style="height:226;left:1172;position:absolute;top:24;width:1397" coordorigin="1172,24" coordsize="1397,226" path="m2429,33l2427,36,2431,43,2433,54,2433,55,2435,100,2384,105,2396,115,2406,112,2419,110,2435,109,2445,109,2444,108,2490,104,2500,104,2500,103,2532,99,2444,99,2443,65,2443,60,2444,55,2446,50,2446,49,2446,47,2446,46,2445,45,2429,33xe" filled="t" fillcolor="#050000" stroked="f">
              <v:path arrowok="t"/>
            </v:shape>
            <v:shape id="_x0000_s1138" style="height:226;left:1172;position:absolute;top:24;width:1397" coordorigin="1172,24" coordsize="1397,226" path="m2491,24l2488,27,2491,31,2492,38,2492,54,2492,65,2490,95,2444,99,2532,99,2546,98,2548,98,2549,98,2549,96,2549,96,2547,94,2500,94,2503,54,2504,46,2507,41,2508,40,2508,39,2507,38,2506,38,2491,24xe" filled="t" fillcolor="#050000" stroked="f">
              <v:path arrowok="t"/>
            </v:shape>
            <v:shape id="_x0000_s1139" style="height:226;left:1172;position:absolute;top:24;width:1397" coordorigin="1172,24" coordsize="1397,226" path="m2538,86l2530,89,2518,92,2500,94,2547,94,2538,86xe" filled="t" fillcolor="#050000" stroked="f">
              <v:path arrowok="t"/>
            </v:shape>
            <v:shape id="_x0000_s1140" style="height:226;left:1172;position:absolute;top:24;width:1397" coordorigin="1172,24" coordsize="1397,226" path="m2319,33l2269,85,2257,145,2260,165,2300,232,2316,247,2319,243,2313,238,2301,223,2274,150,2273,125,2276,109,2282,89,2293,64,2305,48,2319,33xe" filled="t" fillcolor="#050000" stroked="f">
              <v:path arrowok="t"/>
            </v:shape>
            <v:shape id="_x0000_s1141" style="height:226;left:1172;position:absolute;top:24;width:1397" coordorigin="1172,24" coordsize="1397,226" path="m1992,198l2001,218,2013,235,2021,249,2022,249,2022,250,2023,250,2036,229,2023,229,1992,198xe" filled="t" fillcolor="#050000" stroked="f">
              <v:path arrowok="t"/>
            </v:shape>
            <v:shape id="_x0000_s1142" style="height:226;left:1172;position:absolute;top:24;width:1397" coordorigin="1172,24" coordsize="1397,226" path="m1998,114l1960,114,1987,117,1981,137,1943,204,1894,243,1910,238,1968,185,1993,132,1998,114xe" filled="t" fillcolor="#050000" stroked="f">
              <v:path arrowok="t"/>
            </v:shape>
            <v:shape id="_x0000_s1143" style="height:226;left:1172;position:absolute;top:24;width:1397" coordorigin="1172,24" coordsize="1397,226" path="m2065,109l1999,109,2054,116,2051,134,2037,195,2023,229,2036,229,2057,153,2065,112,2065,109xe" filled="t" fillcolor="#050000" stroked="f">
              <v:path arrowok="t"/>
            </v:shape>
            <v:shape id="_x0000_s1144" style="height:226;left:1172;position:absolute;top:24;width:1397" coordorigin="1172,24" coordsize="1397,226" path="m1995,25l1994,27,1995,32,1996,41,1996,60,1994,79,1990,102,1921,108,1941,115,1960,114,1998,114,1999,109,2065,109,2066,106,2068,101,2072,99,2073,98,2073,98,2073,97,2002,97,2005,74,2007,58,2008,53,2010,48,2013,44,2014,43,2014,42,2013,42,2013,41,1995,25xe" filled="t" fillcolor="#050000" stroked="f">
              <v:path arrowok="t"/>
            </v:shape>
            <v:shape id="_x0000_s1145" style="height:226;left:1172;position:absolute;top:24;width:1397" coordorigin="1172,24" coordsize="1397,226" path="m2061,86l2055,96,2002,97,2073,97,2073,96,2073,96,2072,95,2061,86xe" filled="t" fillcolor="#050000" stroked="f">
              <v:path arrowok="t"/>
            </v:shape>
            <v:shape id="_x0000_s1146" style="height:226;left:1172;position:absolute;top:24;width:1397" coordorigin="1172,24" coordsize="1397,226" path="m1794,114l1785,114,1785,211,1783,222,1780,226,1791,247,1791,247,1792,247,1793,245,1793,240,1794,229,1794,179,1794,114xe" filled="t" fillcolor="#050000" stroked="f">
              <v:path arrowok="t"/>
            </v:shape>
            <v:shape id="_x0000_s1147" style="height:226;left:1172;position:absolute;top:24;width:1397" coordorigin="1172,24" coordsize="1397,226" path="m1740,36l1738,44,1739,59,1739,87,1733,153,1699,222,1685,238,1699,229,1733,179,1746,118,1785,114,1794,114,1794,113,1817,110,1747,110,1758,64,1768,61,1749,61,1740,36xe" filled="t" fillcolor="#050000" stroked="f">
              <v:path arrowok="t"/>
            </v:shape>
            <v:shape id="_x0000_s1148" style="height:226;left:1172;position:absolute;top:24;width:1397" coordorigin="1172,24" coordsize="1397,226" path="m1664,59l1660,59,1662,69,1663,77,1663,134,1662,139,1659,144,1668,160,1668,161,1669,162,1671,162,1672,154,1672,139,1717,134,1717,134,1718,133,1718,133,1717,132,1716,131,1672,131,1671,85,1705,80,1715,80,1716,78,1716,77,1670,77,1664,59xe" filled="t" fillcolor="#050000" stroked="f">
              <v:path arrowok="t"/>
            </v:shape>
            <v:shape id="_x0000_s1149" style="height:226;left:1172;position:absolute;top:24;width:1397" coordorigin="1172,24" coordsize="1397,226" path="m1715,80l1705,80,1701,127,1672,131,1716,131,1709,124,1714,82,1715,80xe" filled="t" fillcolor="#050000" stroked="f">
              <v:path arrowok="t"/>
            </v:shape>
            <v:shape id="_x0000_s1150" style="height:226;left:1172;position:absolute;top:24;width:1397" coordorigin="1172,24" coordsize="1397,226" path="m1827,97l1815,101,1798,104,1775,107,1747,110,1817,110,1841,108,1842,108,1842,107,1842,107,1842,106,1841,106,1827,97xe" filled="t" fillcolor="#050000" stroked="f">
              <v:path arrowok="t"/>
            </v:shape>
            <v:shape id="_x0000_s1151" style="height:226;left:1172;position:absolute;top:24;width:1397" coordorigin="1172,24" coordsize="1397,226" path="m1709,63l1702,73,1670,77,1716,77,1719,75,1720,75,1720,74,1720,73,1720,73,1719,72,1709,63xe" filled="t" fillcolor="#050000" stroked="f">
              <v:path arrowok="t"/>
            </v:shape>
            <v:shape id="_x0000_s1152" style="height:226;left:1172;position:absolute;top:24;width:1397" coordorigin="1172,24" coordsize="1397,226" path="m1808,29l1807,31,1806,34,1801,38,1788,45,1771,52,1749,61,1768,61,1778,58,1795,52,1808,47,1817,44,1822,43,1824,42,1824,42,1824,41,1824,41,1808,29xe" filled="t" fillcolor="#050000" stroked="f">
              <v:path arrowok="t"/>
            </v:shape>
            <v:shape id="_x0000_s1153" style="height:226;left:1172;position:absolute;top:24;width:1397" coordorigin="1172,24" coordsize="1397,226" path="m1416,159l1423,173,1437,188,1446,202,1448,207,1450,210,1453,213,1454,213,1459,213,1461,212,1464,205,1465,202,1465,195,1465,193,1427,164,1416,159xe" filled="t" fillcolor="#050000" stroked="f">
              <v:path arrowok="t"/>
            </v:shape>
            <v:shape id="_x0000_s1154" style="height:226;left:1172;position:absolute;top:24;width:1397" coordorigin="1172,24" coordsize="1397,226" path="m1340,115l1321,118,1293,122,1260,124,1172,131,1191,141,1208,138,1234,135,1362,125,1364,125,1364,125,1364,124,1364,123,1363,123,1340,115xe" filled="t" fillcolor="#050000" stroked="f">
              <v:path arrowok="t"/>
            </v:shape>
          </v:group>
        </w:pict>
      </w:r>
      <w:r>
        <w:pict>
          <v:group id="_x0000_s1155" style="height:10.79pt;margin-left:297.99pt;margin-top:1.45pt;mso-position-horizontal-relative:page;position:absolute;width:15.61pt;z-index:-251646976" coordorigin="5960,29" coordsize="312,216">
            <v:shape id="_x0000_s1156" style="height:216;left:5960;position:absolute;top:29;width:312" coordorigin="5960,29" coordsize="312,216" path="m6214,31l6213,36,6226,51,6237,66,6245,84,6251,103,6254,125,6255,149,6252,166,6247,185,6237,210,6226,226,6212,241,6220,241,6259,193,6272,133,6270,115,6264,96,6255,76,6244,60,6230,45,6214,31xe" filled="t" fillcolor="#050000" stroked="f">
              <v:path arrowok="t"/>
            </v:shape>
            <v:shape id="_x0000_s1157" style="height:216;left:5960;position:absolute;top:29;width:312" coordorigin="5960,29" coordsize="312,216" path="m6048,202l6053,212,6066,227,6078,243,6079,244,6079,245,6081,245,6083,242,6090,231,6093,223,6079,223,6048,202xe" filled="t" fillcolor="#050000" stroked="f">
              <v:path arrowok="t"/>
            </v:shape>
            <v:shape id="_x0000_s1158" style="height:216;left:5960;position:absolute;top:29;width:312" coordorigin="5960,29" coordsize="312,216" path="m6055,142l6032,142,6043,148,6037,167,5989,229,5970,242,5989,234,6043,178,6051,159,6055,142xe" filled="t" fillcolor="#050000" stroked="f">
              <v:path arrowok="t"/>
            </v:shape>
            <v:shape id="_x0000_s1159" style="height:216;left:5960;position:absolute;top:29;width:312" coordorigin="5960,29" coordsize="312,216" path="m6111,138l6056,138,6100,149,6097,169,6093,187,6088,205,6084,217,6079,223,6093,223,6110,146,6111,141,6111,138xe" filled="t" fillcolor="#050000" stroked="f">
              <v:path arrowok="t"/>
            </v:shape>
            <v:shape id="_x0000_s1160" style="height:216;left:5960;position:absolute;top:29;width:312" coordorigin="5960,29" coordsize="312,216" path="m6038,47l6036,49,6036,50,6034,61,6003,117,5960,160,5967,160,6012,118,6042,75,6046,70,6049,68,6050,68,6050,67,6050,66,6038,47xe" filled="t" fillcolor="#050000" stroked="f">
              <v:path arrowok="t"/>
            </v:shape>
            <v:shape id="_x0000_s1161" style="height:216;left:5960;position:absolute;top:29;width:312" coordorigin="5960,29" coordsize="312,216" path="m6108,115l6101,124,6008,137,6020,146,6024,144,6032,142,6055,142,6056,138,6111,138,6112,137,6114,131,6116,129,6118,127,6119,126,6119,126,6119,125,6119,124,6118,124,6108,115xe" filled="t" fillcolor="#050000" stroked="f">
              <v:path arrowok="t"/>
            </v:shape>
            <v:shape id="_x0000_s1162" style="height:216;left:5960;position:absolute;top:29;width:312" coordorigin="5960,29" coordsize="312,216" path="m6064,29l6063,32,6067,33,6070,36,6074,42,6082,55,6097,77,6138,141,6177,138,6177,135,6166,133,6157,131,6098,65,6080,35,6080,31,6064,29xe" filled="t" fillcolor="#050000" stroked="f">
              <v:path arrowok="t"/>
            </v:shape>
          </v:group>
        </w:pic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4"/>
          <w:szCs w:val="24"/>
        </w:rPr>
        <w:t>20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4"/>
          <w:szCs w:val="24"/>
        </w:rPr>
        <w:pict>
          <v:shape id="_x0000_i1163" type="#_x0000_t75" style="height:12.46pt;mso-position-horizontal-relative:char;mso-position-vertical-relative:line;width:71.13pt">
            <v:imagedata r:id="rId5" o:title=""/>
            <w10:wrap type="none"/>
          </v:shape>
        </w:pict>
      </w:r>
      <w:r>
        <w:rPr>
          <w:rFonts w:ascii="Times New Roman" w:eastAsia="Times New Roman" w:hAnsi="Times New Roman" w:cs="Times New Roman"/>
          <w:color w:val="050000"/>
          <w:spacing w:val="28"/>
          <w:w w:val="100"/>
          <w:position w:val="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4"/>
          <w:szCs w:val="24"/>
        </w:rPr>
        <w:pict>
          <v:shape id="_x0000_i1164" type="#_x0000_t75" style="height:12.26pt;mso-position-horizontal-relative:char;mso-position-vertical-relative:line;width:47.85pt">
            <v:imagedata r:id="rId6" o:title=""/>
            <w10:wrap type="none"/>
          </v:shape>
        </w:pict>
      </w:r>
      <w:r>
        <w:rPr>
          <w:rFonts w:ascii="Times New Roman" w:eastAsia="Times New Roman" w:hAnsi="Times New Roman" w:cs="Times New Roman"/>
          <w:color w:val="050000"/>
          <w:spacing w:val="4"/>
          <w:w w:val="100"/>
          <w:position w:val="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4"/>
          <w:szCs w:val="24"/>
        </w:rPr>
        <w:t>20</w:t>
      </w:r>
    </w:p>
    <w:p>
      <w:pPr>
        <w:spacing w:before="8" w:after="0" w:line="140" w:lineRule="exact"/>
        <w:jc w:val="left"/>
        <w:rPr>
          <w:sz w:val="14"/>
          <w:szCs w:val="14"/>
        </w:rPr>
      </w:pPr>
    </w:p>
    <w:p>
      <w:pPr>
        <w:spacing w:before="0" w:after="0" w:line="200" w:lineRule="exact"/>
        <w:jc w:val="left"/>
        <w:rPr>
          <w:sz w:val="20"/>
          <w:szCs w:val="20"/>
        </w:rPr>
      </w:pPr>
    </w:p>
    <w:p>
      <w:pPr>
        <w:spacing w:before="0" w:after="0" w:line="200" w:lineRule="exact"/>
        <w:jc w:val="left"/>
        <w:rPr>
          <w:sz w:val="20"/>
          <w:szCs w:val="20"/>
        </w:rPr>
      </w:pPr>
    </w:p>
    <w:p>
      <w:pPr>
        <w:spacing w:before="0" w:after="0" w:line="200" w:lineRule="exact"/>
        <w:jc w:val="left"/>
        <w:rPr>
          <w:sz w:val="20"/>
          <w:szCs w:val="20"/>
        </w:rPr>
      </w:pPr>
    </w:p>
    <w:p>
      <w:pPr>
        <w:spacing w:before="0" w:after="0" w:line="200" w:lineRule="exact"/>
        <w:jc w:val="left"/>
        <w:rPr>
          <w:sz w:val="20"/>
          <w:szCs w:val="20"/>
        </w:rPr>
      </w:pPr>
    </w:p>
    <w:p>
      <w:pPr>
        <w:spacing w:before="29" w:after="0" w:line="271" w:lineRule="exact"/>
        <w:ind w:left="123" w:right="-20"/>
        <w:jc w:val="left"/>
        <w:rPr>
          <w:rFonts w:ascii="Times New Roman" w:eastAsia="Times New Roman" w:hAnsi="Times New Roman" w:cs="Times New Roman"/>
          <w:sz w:val="24"/>
          <w:szCs w:val="24"/>
        </w:rPr>
      </w:pPr>
      <w:r>
        <w:pict>
          <v:group id="_x0000_s1165" style="height:11.09pt;margin-left:58.71pt;margin-top:-28.41pt;mso-position-horizontal-relative:page;position:absolute;width:10.19pt;z-index:-251645952" coordorigin="1174,-568" coordsize="204,222">
            <v:shape id="_x0000_s1166" style="height:222;left:1174;position:absolute;top:-568;width:204" coordorigin="1174,-568" coordsize="204,222" path="m1275,-435l1263,-435,1265,-427,1266,-420,1266,-402,1267,-373,1266,-367,1263,-361,1272,-348,1273,-347,1273,-346,1275,-346,1276,-353,1275,-365,1334,-370,1335,-370,1336,-370,1336,-371,1335,-372,1335,-372,1275,-372,1274,-415,1323,-420,1333,-420,1334,-421,1336,-423,1274,-423,1275,-435xe" filled="t" fillcolor="#050000" stroked="f">
              <v:path arrowok="t"/>
            </v:shape>
            <v:shape id="_x0000_s1167" style="height:222;left:1174;position:absolute;top:-568;width:204" coordorigin="1174,-568" coordsize="204,222" path="m1333,-420l1323,-420,1318,-376,1275,-372,1335,-372,1327,-379,1332,-418,1333,-420xe" filled="t" fillcolor="#050000" stroked="f">
              <v:path arrowok="t"/>
            </v:shape>
            <v:shape id="_x0000_s1168" style="height:222;left:1174;position:absolute;top:-568;width:204" coordorigin="1174,-568" coordsize="204,222" path="m1177,-534l1174,-533,1176,-522,1176,-512,1176,-498,1177,-445,1178,-425,1177,-419,1175,-415,1183,-402,1183,-401,1184,-401,1185,-401,1186,-407,1186,-420,1225,-425,1234,-425,1235,-427,1186,-427,1185,-472,1220,-472,1230,-473,1185,-473,1184,-509,1204,-511,1212,-511,1212,-512,1229,-515,1183,-515,1177,-534xe" filled="t" fillcolor="#050000" stroked="f">
              <v:path arrowok="t"/>
            </v:shape>
            <v:shape id="_x0000_s1169" style="height:222;left:1174;position:absolute;top:-568;width:204" coordorigin="1174,-568" coordsize="204,222" path="m1234,-425l1225,-425,1231,-414,1231,-413,1233,-413,1233,-415,1233,-415,1234,-422,1234,-425xe" filled="t" fillcolor="#050000" stroked="f">
              <v:path arrowok="t"/>
            </v:shape>
            <v:shape id="_x0000_s1170" style="height:222;left:1174;position:absolute;top:-568;width:204" coordorigin="1174,-568" coordsize="204,222" path="m1283,-506l1275,-506,1277,-504,1285,-495,1298,-478,1286,-465,1273,-451,1257,-438,1239,-424,1238,-419,1247,-424,1255,-430,1263,-435,1275,-435,1276,-445,1290,-459,1304,-473,1316,-473,1310,-480,1313,-484,1302,-484,1294,-492,1289,-498,1284,-504,1283,-506xe" filled="t" fillcolor="#050000" stroked="f">
              <v:path arrowok="t"/>
            </v:shape>
            <v:shape id="_x0000_s1171" style="height:222;left:1174;position:absolute;top:-568;width:204" coordorigin="1174,-568" coordsize="204,222" path="m1326,-436l1321,-428,1274,-423,1336,-423,1338,-424,1338,-424,1338,-425,1338,-425,1337,-426,1326,-436xe" filled="t" fillcolor="#050000" stroked="f">
              <v:path arrowok="t"/>
            </v:shape>
            <v:shape id="_x0000_s1172" style="height:222;left:1174;position:absolute;top:-568;width:204" coordorigin="1174,-568" coordsize="204,222" path="m1212,-470l1204,-470,1204,-429,1186,-427,1235,-427,1235,-428,1225,-428,1223,-430,1212,-430,1212,-470xe" filled="t" fillcolor="#050000" stroked="f">
              <v:path arrowok="t"/>
            </v:shape>
            <v:shape id="_x0000_s1173" style="height:222;left:1174;position:absolute;top:-568;width:204" coordorigin="1174,-568" coordsize="204,222" path="m1212,-511l1204,-511,1204,-476,1185,-473,1230,-473,1228,-442,1227,-434,1225,-428,1235,-428,1237,-448,1239,-476,1230,-476,1229,-477,1212,-477,1212,-511xe" filled="t" fillcolor="#050000" stroked="f">
              <v:path arrowok="t"/>
            </v:shape>
            <v:shape id="_x0000_s1174" style="height:222;left:1174;position:absolute;top:-568;width:204" coordorigin="1174,-568" coordsize="204,222" path="m1220,-432l1219,-432,1216,-431,1212,-430,1223,-430,1220,-432xe" filled="t" fillcolor="#050000" stroked="f">
              <v:path arrowok="t"/>
            </v:shape>
            <v:shape id="_x0000_s1175" style="height:222;left:1174;position:absolute;top:-568;width:204" coordorigin="1174,-568" coordsize="204,222" path="m1316,-473l1304,-473,1340,-432,1378,-435,1378,-439,1363,-439,1352,-442,1340,-450,1326,-462,1316,-473xe" filled="t" fillcolor="#050000" stroked="f">
              <v:path arrowok="t"/>
            </v:shape>
            <v:shape id="_x0000_s1176" style="height:222;left:1174;position:absolute;top:-568;width:204" coordorigin="1174,-568" coordsize="204,222" path="m1220,-472l1185,-472,1193,-467,1194,-468,1198,-469,1204,-470,1212,-470,1212,-471,1220,-472xe" filled="t" fillcolor="#050000" stroked="f">
              <v:path arrowok="t"/>
            </v:shape>
            <v:shape id="_x0000_s1177" style="height:222;left:1174;position:absolute;top:-568;width:204" coordorigin="1174,-568" coordsize="204,222" path="m1289,-568l1287,-567,1287,-565,1287,-564,1259,-493,1247,-475,1251,-473,1263,-488,1275,-506,1283,-506,1283,-507,1283,-508,1276,-508,1283,-519,1335,-519,1338,-522,1285,-522,1288,-528,1291,-533,1303,-552,1303,-553,1303,-554,1303,-554,1289,-568xe" filled="t" fillcolor="#050000" stroked="f">
              <v:path arrowok="t"/>
            </v:shape>
            <v:shape id="_x0000_s1178" style="height:222;left:1174;position:absolute;top:-568;width:204" coordorigin="1174,-568" coordsize="204,222" path="m1244,-515l1233,-515,1230,-476,1239,-476,1242,-512,1244,-515xe" filled="t" fillcolor="#050000" stroked="f">
              <v:path arrowok="t"/>
            </v:shape>
            <v:shape id="_x0000_s1179" style="height:222;left:1174;position:absolute;top:-568;width:204" coordorigin="1174,-568" coordsize="204,222" path="m1226,-480l1223,-479,1218,-478,1212,-477,1229,-477,1226,-480xe" filled="t" fillcolor="#050000" stroked="f">
              <v:path arrowok="t"/>
            </v:shape>
            <v:shape id="_x0000_s1180" style="height:222;left:1174;position:absolute;top:-568;width:204" coordorigin="1174,-568" coordsize="204,222" path="m1335,-518l1306,-518,1323,-518,1313,-500,1302,-484,1313,-484,1321,-495,1332,-513,1335,-518xe" filled="t" fillcolor="#050000" stroked="f">
              <v:path arrowok="t"/>
            </v:shape>
            <v:shape id="_x0000_s1181" style="height:222;left:1174;position:absolute;top:-568;width:204" coordorigin="1174,-568" coordsize="204,222" path="m1283,-508l1276,-508,1283,-508,1283,-508xe" filled="t" fillcolor="#050000" stroked="f">
              <v:path arrowok="t"/>
            </v:shape>
            <v:shape id="_x0000_s1182" style="height:222;left:1174;position:absolute;top:-568;width:204" coordorigin="1174,-568" coordsize="204,222" path="m1335,-519l1283,-519,1290,-514,1294,-516,1306,-518,1335,-518,1335,-519xe" filled="t" fillcolor="#050000" stroked="f">
              <v:path arrowok="t"/>
            </v:shape>
            <v:shape id="_x0000_s1183" style="height:222;left:1174;position:absolute;top:-568;width:204" coordorigin="1174,-568" coordsize="204,222" path="m1238,-529l1233,-521,1183,-515,1229,-515,1233,-515,1244,-515,1248,-518,1248,-519,1248,-520,1247,-520,1238,-529xe" filled="t" fillcolor="#050000" stroked="f">
              <v:path arrowok="t"/>
            </v:shape>
            <v:shape id="_x0000_s1184" style="height:222;left:1174;position:absolute;top:-568;width:204" coordorigin="1174,-568" coordsize="204,222" path="m1333,-538l1324,-527,1285,-522,1338,-522,1339,-523,1344,-525,1344,-526,1344,-526,1344,-527,1333,-538xe" filled="t" fillcolor="#050000" stroked="f">
              <v:path arrowok="t"/>
            </v:shape>
          </v:group>
        </w:pict>
      </w:r>
      <w:r>
        <w:pict>
          <v:group id="_x0000_s1185" style="height:10.79pt;margin-left:321.99pt;margin-top:2.9pt;mso-position-horizontal-relative:page;position:absolute;width:15.61pt;z-index:-251644928" coordorigin="6440,58" coordsize="312,216">
            <v:shape id="_x0000_s1186" style="height:216;left:6440;position:absolute;top:58;width:312" coordorigin="6440,58" coordsize="312,216" path="m6694,60l6693,65,6706,80,6717,95,6725,113,6731,132,6734,154,6735,178,6732,195,6727,214,6717,239,6706,255,6692,270,6700,270,6739,222,6752,162,6750,144,6744,125,6735,105,6724,89,6710,74,6694,60xe" filled="t" fillcolor="#050000" stroked="f">
              <v:path arrowok="t"/>
            </v:shape>
            <v:shape id="_x0000_s1187" style="height:216;left:6440;position:absolute;top:58;width:312" coordorigin="6440,58" coordsize="312,216" path="m6528,231l6533,241,6546,256,6558,272,6559,273,6559,274,6561,274,6563,271,6570,260,6573,252,6559,252,6528,231xe" filled="t" fillcolor="#050000" stroked="f">
              <v:path arrowok="t"/>
            </v:shape>
            <v:shape id="_x0000_s1188" style="height:216;left:6440;position:absolute;top:58;width:312" coordorigin="6440,58" coordsize="312,216" path="m6535,171l6512,171,6523,177,6517,196,6469,258,6450,271,6469,263,6523,207,6531,188,6535,171xe" filled="t" fillcolor="#050000" stroked="f">
              <v:path arrowok="t"/>
            </v:shape>
            <v:shape id="_x0000_s1189" style="height:216;left:6440;position:absolute;top:58;width:312" coordorigin="6440,58" coordsize="312,216" path="m6591,167l6536,167,6580,178,6577,198,6573,216,6568,234,6564,246,6559,252,6573,252,6590,175,6591,170,6591,167xe" filled="t" fillcolor="#050000" stroked="f">
              <v:path arrowok="t"/>
            </v:shape>
            <v:shape id="_x0000_s1190" style="height:216;left:6440;position:absolute;top:58;width:312" coordorigin="6440,58" coordsize="312,216" path="m6518,76l6516,78,6516,79,6514,90,6483,146,6440,189,6447,189,6492,147,6522,104,6526,99,6530,97,6530,96,6530,95,6530,94,6518,76xe" filled="t" fillcolor="#050000" stroked="f">
              <v:path arrowok="t"/>
            </v:shape>
            <v:shape id="_x0000_s1191" style="height:216;left:6440;position:absolute;top:58;width:312" coordorigin="6440,58" coordsize="312,216" path="m6588,144l6581,153,6488,166,6500,175,6504,173,6512,171,6535,171,6536,167,6591,167,6592,166,6594,160,6596,158,6598,156,6599,155,6599,155,6599,154,6599,153,6598,153,6588,144xe" filled="t" fillcolor="#050000" stroked="f">
              <v:path arrowok="t"/>
            </v:shape>
            <v:shape id="_x0000_s1192" style="height:216;left:6440;position:absolute;top:58;width:312" coordorigin="6440,58" coordsize="312,216" path="m6544,58l6543,61,6547,62,6550,65,6554,71,6562,84,6577,106,6618,170,6657,167,6657,164,6646,162,6637,160,6578,94,6560,64,6560,60,6544,58xe" filled="t" fillcolor="#050000" stroked="f">
              <v:path arrowok="t"/>
            </v:shape>
          </v:group>
        </w:pict>
      </w:r>
      <w:r>
        <w:pict>
          <v:shape id="_x0000_i1193" type="#_x0000_t75" style="height:12.63pt;mso-position-horizontal-relative:char;mso-position-vertical-relative:line;width:94.76pt">
            <v:imagedata r:id="rId7" o:title=""/>
            <w10:wrap type="none"/>
          </v:shape>
        </w:pict>
      </w:r>
      <w:r>
        <w:rPr>
          <w:rFonts w:ascii="Times New Roman" w:eastAsia="Times New Roman" w:hAnsi="Times New Roman" w:cs="Times New Roman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4"/>
          <w:szCs w:val="24"/>
        </w:rPr>
        <w:t>15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4"/>
          <w:szCs w:val="24"/>
        </w:rPr>
        <w:pict>
          <v:shape id="_x0000_i1194" type="#_x0000_t75" style="height:12.46pt;mso-position-horizontal-relative:char;mso-position-vertical-relative:line;width:71.13pt">
            <v:imagedata r:id="rId8" o:title=""/>
            <w10:wrap type="none"/>
          </v:shape>
        </w:pict>
      </w:r>
      <w:r>
        <w:rPr>
          <w:rFonts w:ascii="Times New Roman" w:eastAsia="Times New Roman" w:hAnsi="Times New Roman" w:cs="Times New Roman"/>
          <w:color w:val="050000"/>
          <w:spacing w:val="28"/>
          <w:w w:val="100"/>
          <w:position w:val="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4"/>
          <w:szCs w:val="24"/>
        </w:rPr>
        <w:pict>
          <v:shape id="_x0000_i1195" type="#_x0000_t75" style="height:12.26pt;mso-position-horizontal-relative:char;mso-position-vertical-relative:line;width:47.85pt">
            <v:imagedata r:id="rId9" o:title=""/>
            <w10:wrap type="none"/>
          </v:shape>
        </w:pict>
      </w:r>
      <w:r>
        <w:rPr>
          <w:rFonts w:ascii="Times New Roman" w:eastAsia="Times New Roman" w:hAnsi="Times New Roman" w:cs="Times New Roman"/>
          <w:color w:val="050000"/>
          <w:spacing w:val="4"/>
          <w:w w:val="100"/>
          <w:position w:val="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4"/>
          <w:szCs w:val="24"/>
        </w:rPr>
        <w:t>15</w:t>
      </w:r>
    </w:p>
    <w:p>
      <w:pPr>
        <w:spacing w:before="6" w:after="0" w:line="220" w:lineRule="exact"/>
        <w:jc w:val="left"/>
        <w:rPr>
          <w:sz w:val="22"/>
          <w:szCs w:val="22"/>
        </w:rPr>
      </w:pPr>
    </w:p>
    <w:p>
      <w:pPr>
        <w:tabs>
          <w:tab w:val="left" w:pos="2560"/>
          <w:tab w:val="left" w:pos="5700"/>
        </w:tabs>
        <w:spacing w:before="39" w:after="0" w:line="240" w:lineRule="auto"/>
        <w:ind w:left="108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2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12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fr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1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Ja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color w:val="050000"/>
          <w:spacing w:val="1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4"/>
          <w:w w:val="100"/>
          <w:sz w:val="20"/>
          <w:szCs w:val="20"/>
          <w:u w:val="single" w:color="04000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  <w:u w:val="single" w:color="040000"/>
        </w:rPr>
        <w:tab/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hon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boy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1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4"/>
          <w:w w:val="100"/>
          <w:sz w:val="20"/>
          <w:szCs w:val="20"/>
          <w:u w:val="single" w:color="04000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  <w:u w:val="single" w:color="040000"/>
        </w:rPr>
        <w:tab/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ou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ass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>.</w:t>
      </w:r>
    </w:p>
    <w:p>
      <w:pPr>
        <w:spacing w:before="9" w:after="0" w:line="150" w:lineRule="exact"/>
        <w:jc w:val="left"/>
        <w:rPr>
          <w:sz w:val="15"/>
          <w:szCs w:val="15"/>
        </w:rPr>
      </w:pPr>
    </w:p>
    <w:p>
      <w:pPr>
        <w:tabs>
          <w:tab w:val="left" w:pos="2620"/>
          <w:tab w:val="left" w:pos="4720"/>
        </w:tabs>
        <w:spacing w:before="0" w:after="0" w:line="240" w:lineRule="auto"/>
        <w:ind w:left="528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;</w:t>
      </w:r>
      <w:r>
        <w:rPr>
          <w:rFonts w:ascii="Times New Roman" w:eastAsia="Times New Roman" w:hAnsi="Times New Roman" w:cs="Times New Roman"/>
          <w:color w:val="050000"/>
          <w:spacing w:val="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ett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uden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-3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;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ud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-3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;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ud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;</w:t>
      </w:r>
      <w:r>
        <w:rPr>
          <w:rFonts w:ascii="Times New Roman" w:eastAsia="Times New Roman" w:hAnsi="Times New Roman" w:cs="Times New Roman"/>
          <w:color w:val="050000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ud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>s</w:t>
      </w:r>
    </w:p>
    <w:p>
      <w:pPr>
        <w:spacing w:before="9" w:after="0" w:line="150" w:lineRule="exact"/>
        <w:jc w:val="left"/>
        <w:rPr>
          <w:sz w:val="15"/>
          <w:szCs w:val="15"/>
        </w:rPr>
      </w:pPr>
    </w:p>
    <w:p>
      <w:pPr>
        <w:tabs>
          <w:tab w:val="left" w:pos="5080"/>
        </w:tabs>
        <w:spacing w:before="0" w:after="0" w:line="240" w:lineRule="auto"/>
        <w:ind w:left="108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2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2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Suzho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050000"/>
          <w:spacing w:val="22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ou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it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5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3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ga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den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2"/>
          <w:w w:val="100"/>
          <w:sz w:val="20"/>
          <w:szCs w:val="20"/>
          <w:u w:val="single" w:color="04000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  <w:u w:val="single" w:color="040000"/>
        </w:rPr>
        <w:tab/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he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,</w:t>
      </w:r>
      <w:r>
        <w:rPr>
          <w:rFonts w:ascii="Times New Roman" w:eastAsia="Times New Roman" w:hAnsi="Times New Roman" w:cs="Times New Roman"/>
          <w:color w:val="050000"/>
          <w:spacing w:val="1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Zhuozhen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color w:val="050000"/>
          <w:spacing w:val="3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de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2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3"/>
          <w:w w:val="103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ou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>.</w:t>
      </w:r>
    </w:p>
    <w:p>
      <w:pPr>
        <w:spacing w:before="4" w:after="0" w:line="160" w:lineRule="exact"/>
        <w:jc w:val="left"/>
        <w:rPr>
          <w:sz w:val="16"/>
          <w:szCs w:val="16"/>
        </w:rPr>
      </w:pPr>
    </w:p>
    <w:p>
      <w:pPr>
        <w:tabs>
          <w:tab w:val="left" w:pos="2620"/>
          <w:tab w:val="left" w:pos="4720"/>
          <w:tab w:val="left" w:pos="6820"/>
        </w:tabs>
        <w:spacing w:before="0" w:after="0" w:line="240" w:lineRule="auto"/>
        <w:ind w:left="528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-3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-2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color w:val="050000"/>
          <w:spacing w:val="-32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3"/>
          <w:w w:val="103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it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>h</w:t>
      </w:r>
    </w:p>
    <w:p>
      <w:pPr>
        <w:spacing w:before="9" w:after="0" w:line="150" w:lineRule="exact"/>
        <w:jc w:val="left"/>
        <w:rPr>
          <w:sz w:val="15"/>
          <w:szCs w:val="15"/>
        </w:rPr>
      </w:pPr>
    </w:p>
    <w:p>
      <w:pPr>
        <w:spacing w:before="0" w:after="0" w:line="240" w:lineRule="auto"/>
        <w:ind w:left="108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2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3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--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color w:val="050000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050000"/>
          <w:spacing w:val="1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yo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1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050000"/>
          <w:spacing w:val="6"/>
          <w:w w:val="10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>?</w:t>
      </w:r>
    </w:p>
    <w:p>
      <w:pPr>
        <w:spacing w:before="9" w:after="0" w:line="150" w:lineRule="exact"/>
        <w:jc w:val="left"/>
        <w:rPr>
          <w:sz w:val="15"/>
          <w:szCs w:val="15"/>
        </w:rPr>
      </w:pPr>
    </w:p>
    <w:p>
      <w:pPr>
        <w:tabs>
          <w:tab w:val="left" w:pos="1300"/>
        </w:tabs>
        <w:spacing w:before="0" w:after="0" w:line="240" w:lineRule="auto"/>
        <w:ind w:left="423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--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5"/>
          <w:w w:val="100"/>
          <w:sz w:val="20"/>
          <w:szCs w:val="20"/>
          <w:u w:val="single" w:color="04000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  <w:u w:val="single" w:color="040000"/>
        </w:rPr>
        <w:tab/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hou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1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12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12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bu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>.</w:t>
      </w:r>
    </w:p>
    <w:p>
      <w:pPr>
        <w:spacing w:before="9" w:after="0" w:line="150" w:lineRule="exact"/>
        <w:jc w:val="left"/>
        <w:rPr>
          <w:sz w:val="15"/>
          <w:szCs w:val="15"/>
        </w:rPr>
      </w:pPr>
    </w:p>
    <w:p>
      <w:pPr>
        <w:tabs>
          <w:tab w:val="left" w:pos="2620"/>
          <w:tab w:val="left" w:pos="4720"/>
          <w:tab w:val="left" w:pos="6820"/>
        </w:tabs>
        <w:spacing w:before="0" w:after="0" w:line="240" w:lineRule="auto"/>
        <w:ind w:left="527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le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-3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-42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-4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3"/>
          <w:w w:val="103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>t</w:t>
      </w:r>
    </w:p>
    <w:p>
      <w:pPr>
        <w:spacing w:before="4" w:after="0" w:line="160" w:lineRule="exact"/>
        <w:jc w:val="left"/>
        <w:rPr>
          <w:sz w:val="16"/>
          <w:szCs w:val="16"/>
        </w:rPr>
      </w:pPr>
    </w:p>
    <w:p>
      <w:pPr>
        <w:tabs>
          <w:tab w:val="left" w:pos="1040"/>
          <w:tab w:val="left" w:pos="2460"/>
        </w:tabs>
        <w:spacing w:before="0" w:after="0" w:line="240" w:lineRule="auto"/>
        <w:ind w:left="107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group id="_x0000_s1196" style="height:2.61pt;margin-left:233.94pt;margin-top:2.33pt;mso-position-horizontal-relative:page;position:absolute;width:1.54pt;z-index:-251643904" coordorigin="4679,47" coordsize="31,52">
            <v:shape id="_x0000_s1197" style="height:52;left:4679;position:absolute;top:47;width:31" coordorigin="4679,47" coordsize="31,52" path="m4709,67l4697,67,4698,68,4699,69,4700,70,4700,71,4700,77,4683,94,4683,99,4691,96,4697,92,4706,82,4709,74,4709,67xe" filled="t" fillcolor="#050000" stroked="f">
              <v:path arrowok="t"/>
            </v:shape>
            <v:shape id="_x0000_s1198" style="height:52;left:4679;position:absolute;top:47;width:31" coordorigin="4679,47" coordsize="31,52" path="m4696,47l4688,47,4685,48,4682,50,4680,52,4679,55,4679,61,4680,64,4684,68,4686,69,4690,69,4692,69,4693,68,4695,68,4695,67,4709,67,4709,61,4708,56,4700,49,4696,47xe" filled="t" fillcolor="#050000" stroked="f">
              <v:path arrowok="t"/>
            </v:shape>
          </v:group>
        </w:pic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2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4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5"/>
          <w:w w:val="100"/>
          <w:sz w:val="20"/>
          <w:szCs w:val="20"/>
          <w:u w:val="single" w:color="04000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  <w:u w:val="single" w:color="040000"/>
        </w:rPr>
        <w:tab/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yo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,</w:t>
      </w:r>
      <w:r>
        <w:rPr>
          <w:rFonts w:ascii="Times New Roman" w:eastAsia="Times New Roman" w:hAnsi="Times New Roman" w:cs="Times New Roman"/>
          <w:color w:val="050000"/>
          <w:spacing w:val="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6"/>
          <w:w w:val="100"/>
          <w:sz w:val="20"/>
          <w:szCs w:val="20"/>
          <w:u w:val="single" w:color="04000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  <w:u w:val="single" w:color="040000"/>
        </w:rPr>
        <w:tab/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yo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050000"/>
          <w:spacing w:val="3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3"/>
          <w:w w:val="103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>.</w:t>
      </w:r>
    </w:p>
    <w:p>
      <w:pPr>
        <w:spacing w:before="9" w:after="0" w:line="150" w:lineRule="exact"/>
        <w:jc w:val="left"/>
        <w:rPr>
          <w:sz w:val="15"/>
          <w:szCs w:val="15"/>
        </w:rPr>
      </w:pPr>
    </w:p>
    <w:p>
      <w:pPr>
        <w:tabs>
          <w:tab w:val="left" w:pos="4720"/>
        </w:tabs>
        <w:spacing w:before="0" w:after="0" w:line="240" w:lineRule="auto"/>
        <w:ind w:left="528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,</w:t>
      </w:r>
      <w:r>
        <w:rPr>
          <w:rFonts w:ascii="Times New Roman" w:eastAsia="Times New Roman" w:hAnsi="Times New Roman" w:cs="Times New Roman"/>
          <w:color w:val="050000"/>
          <w:spacing w:val="2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-3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,</w:t>
      </w:r>
      <w:r>
        <w:rPr>
          <w:rFonts w:ascii="Times New Roman" w:eastAsia="Times New Roman" w:hAnsi="Times New Roman" w:cs="Times New Roman"/>
          <w:color w:val="050000"/>
          <w:spacing w:val="2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>s</w:t>
      </w:r>
    </w:p>
    <w:p>
      <w:pPr>
        <w:spacing w:before="9" w:after="0" w:line="150" w:lineRule="exact"/>
        <w:jc w:val="left"/>
        <w:rPr>
          <w:sz w:val="15"/>
          <w:szCs w:val="15"/>
        </w:rPr>
      </w:pPr>
    </w:p>
    <w:p>
      <w:pPr>
        <w:tabs>
          <w:tab w:val="left" w:pos="4720"/>
        </w:tabs>
        <w:spacing w:before="0" w:after="0" w:line="240" w:lineRule="auto"/>
        <w:ind w:left="529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ess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,</w:t>
      </w:r>
      <w:r>
        <w:rPr>
          <w:rFonts w:ascii="Times New Roman" w:eastAsia="Times New Roman" w:hAnsi="Times New Roman" w:cs="Times New Roman"/>
          <w:color w:val="050000"/>
          <w:spacing w:val="2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-4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ess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,</w:t>
      </w:r>
      <w:r>
        <w:rPr>
          <w:rFonts w:ascii="Times New Roman" w:eastAsia="Times New Roman" w:hAnsi="Times New Roman" w:cs="Times New Roman"/>
          <w:color w:val="050000"/>
          <w:spacing w:val="2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>r</w:t>
      </w:r>
    </w:p>
    <w:p>
      <w:pPr>
        <w:spacing w:before="9" w:after="0" w:line="150" w:lineRule="exact"/>
        <w:jc w:val="left"/>
        <w:rPr>
          <w:sz w:val="15"/>
          <w:szCs w:val="15"/>
        </w:rPr>
      </w:pPr>
    </w:p>
    <w:p>
      <w:pPr>
        <w:spacing w:before="0" w:after="0" w:line="240" w:lineRule="auto"/>
        <w:ind w:left="109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group id="_x0000_s1199" style="height:2.61pt;margin-left:206.5pt;margin-top:2.34pt;mso-position-horizontal-relative:page;position:absolute;width:1.54pt;z-index:-251642880" coordorigin="4130,47" coordsize="31,52">
            <v:shape id="_x0000_s1200" style="height:52;left:4130;position:absolute;top:47;width:31" coordorigin="4130,47" coordsize="31,52" path="m4161,67l4148,67,4149,68,4150,69,4151,70,4151,71,4151,77,4134,94,4134,99,4142,96,4148,93,4158,82,4161,75,4161,67xe" filled="t" fillcolor="#050000" stroked="f">
              <v:path arrowok="t"/>
            </v:shape>
            <v:shape id="_x0000_s1201" style="height:52;left:4130;position:absolute;top:47;width:31" coordorigin="4130,47" coordsize="31,52" path="m4148,47l4139,47,4136,48,4131,52,4130,55,4130,61,4131,64,4135,68,4138,69,4141,69,4143,69,4145,68,4146,68,4147,67,4161,67,4161,61,4159,56,4152,49,4148,47xe" filled="t" fillcolor="#050000" stroked="f">
              <v:path arrowok="t"/>
            </v:shape>
          </v:group>
        </w:pic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2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5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--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color w:val="050000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fr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nd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,</w:t>
      </w:r>
      <w:r>
        <w:rPr>
          <w:rFonts w:ascii="Times New Roman" w:eastAsia="Times New Roman" w:hAnsi="Times New Roman" w:cs="Times New Roman"/>
          <w:color w:val="050000"/>
          <w:spacing w:val="1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32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>?</w:t>
      </w:r>
    </w:p>
    <w:p>
      <w:pPr>
        <w:spacing w:before="3" w:after="0" w:line="160" w:lineRule="exact"/>
        <w:jc w:val="left"/>
        <w:rPr>
          <w:sz w:val="16"/>
          <w:szCs w:val="16"/>
        </w:rPr>
      </w:pPr>
    </w:p>
    <w:p>
      <w:pPr>
        <w:tabs>
          <w:tab w:val="left" w:pos="3680"/>
        </w:tabs>
        <w:spacing w:before="0" w:after="0" w:line="240" w:lineRule="auto"/>
        <w:ind w:left="423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--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color w:val="050000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ou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,</w:t>
      </w:r>
      <w:r>
        <w:rPr>
          <w:rFonts w:ascii="Times New Roman" w:eastAsia="Times New Roman" w:hAnsi="Times New Roman" w:cs="Times New Roman"/>
          <w:color w:val="050000"/>
          <w:spacing w:val="2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do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0"/>
          <w:w w:val="100"/>
          <w:sz w:val="20"/>
          <w:szCs w:val="20"/>
          <w:u w:val="single" w:color="04000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  <w:u w:val="single" w:color="040000"/>
        </w:rPr>
        <w:tab/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1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bou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>.</w:t>
      </w:r>
    </w:p>
    <w:p>
      <w:pPr>
        <w:spacing w:before="9" w:after="0" w:line="150" w:lineRule="exact"/>
        <w:jc w:val="left"/>
        <w:rPr>
          <w:sz w:val="15"/>
          <w:szCs w:val="15"/>
        </w:rPr>
      </w:pPr>
    </w:p>
    <w:p>
      <w:pPr>
        <w:tabs>
          <w:tab w:val="left" w:pos="2620"/>
          <w:tab w:val="left" w:pos="4720"/>
          <w:tab w:val="left" w:pos="6820"/>
        </w:tabs>
        <w:spacing w:before="0" w:after="0" w:line="240" w:lineRule="auto"/>
        <w:ind w:left="528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pea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-3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-3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ay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-4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ell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>s</w:t>
      </w:r>
    </w:p>
    <w:p>
      <w:pPr>
        <w:spacing w:before="9" w:after="0" w:line="150" w:lineRule="exact"/>
        <w:jc w:val="left"/>
        <w:rPr>
          <w:sz w:val="15"/>
          <w:szCs w:val="15"/>
        </w:rPr>
      </w:pPr>
    </w:p>
    <w:p>
      <w:pPr>
        <w:tabs>
          <w:tab w:val="left" w:pos="2660"/>
        </w:tabs>
        <w:spacing w:before="0" w:after="0" w:line="240" w:lineRule="auto"/>
        <w:ind w:left="108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group id="_x0000_s1202" style="height:2.6pt;margin-left:115.47pt;margin-top:2.34pt;mso-position-horizontal-relative:page;position:absolute;width:3.95pt;z-index:-251641856" coordorigin="2309,47" coordsize="79,52">
            <v:shape id="_x0000_s1203" style="height:52;left:2309;position:absolute;top:47;width:79" coordorigin="2309,47" coordsize="79,52" path="m2384,47l2375,50,2369,54,2360,65,2358,72,2358,84,2359,89,2367,97,2371,99,2379,99,2382,98,2387,93,2388,90,2388,84,2387,81,2384,78,2370,78,2369,77,2367,76,2367,74,2367,68,2368,65,2372,58,2377,55,2384,51,2384,47xe" filled="t" fillcolor="#050000" stroked="f">
              <v:path arrowok="t"/>
            </v:shape>
            <v:shape id="_x0000_s1204" style="height:52;left:2309;position:absolute;top:47;width:79" coordorigin="2309,47" coordsize="79,52" path="m2381,76l2377,76,2375,77,2372,78,2371,78,2384,78,2383,77,2381,76xe" filled="t" fillcolor="#050000" stroked="f">
              <v:path arrowok="t"/>
            </v:shape>
            <v:shape id="_x0000_s1205" style="height:52;left:2309;position:absolute;top:47;width:79" coordorigin="2309,47" coordsize="79,52" path="m2335,47l2327,50,2321,54,2312,65,2309,72,2309,84,2311,89,2318,97,2322,99,2331,99,2334,98,2339,93,2340,90,2340,84,2339,81,2335,78,2321,78,2321,77,2320,76,2319,76,2319,74,2319,68,2320,64,2325,57,2330,54,2335,51,2335,47xe" filled="t" fillcolor="#050000" stroked="f">
              <v:path arrowok="t"/>
            </v:shape>
            <v:shape id="_x0000_s1206" style="height:52;left:2309;position:absolute;top:47;width:79" coordorigin="2309,47" coordsize="79,52" path="m2332,76l2329,76,2327,77,2324,78,2323,78,2335,78,2335,77,2332,76xe" filled="t" fillcolor="#050000" stroked="f">
              <v:path arrowok="t"/>
            </v:shape>
          </v:group>
        </w:pict>
      </w:r>
      <w:r>
        <w:pict>
          <v:group id="_x0000_s1207" style="height:2.6pt;margin-left:147.53pt;margin-top:2.34pt;mso-position-horizontal-relative:page;position:absolute;width:3.95pt;z-index:-251640832" coordorigin="2951,47" coordsize="79,52">
            <v:shape id="_x0000_s1208" style="height:52;left:2951;position:absolute;top:47;width:79" coordorigin="2951,47" coordsize="79,52" path="m3030,68l3018,68,3018,68,3019,69,3020,70,3020,72,3020,78,3019,82,3014,88,3009,92,3004,95,3004,99,3012,96,3018,92,3027,80,3030,74,3030,68xe" filled="t" fillcolor="#050000" stroked="f">
              <v:path arrowok="t"/>
            </v:shape>
            <v:shape id="_x0000_s1209" style="height:52;left:2951;position:absolute;top:47;width:79" coordorigin="2951,47" coordsize="79,52" path="m3016,47l3008,47,3005,48,3000,53,2999,55,2999,62,3000,64,3004,68,3007,69,3010,69,3012,69,3015,68,3016,68,3030,68,3030,61,3028,57,3021,49,3016,47xe" filled="t" fillcolor="#050000" stroked="f">
              <v:path arrowok="t"/>
            </v:shape>
            <v:shape id="_x0000_s1210" style="height:52;left:2951;position:absolute;top:47;width:79" coordorigin="2951,47" coordsize="79,52" path="m2981,68l2969,68,2970,68,2971,69,2972,70,2972,71,2972,77,2971,81,2967,87,2962,91,2955,95,2955,99,2964,96,2970,92,2979,81,2981,74,2981,68xe" filled="t" fillcolor="#050000" stroked="f">
              <v:path arrowok="t"/>
            </v:shape>
            <v:shape id="_x0000_s1211" style="height:52;left:2951;position:absolute;top:47;width:79" coordorigin="2951,47" coordsize="79,52" path="m2968,47l2960,47,2957,48,2952,53,2951,56,2951,62,2952,64,2956,68,2958,69,2962,69,2964,69,2967,68,2968,68,2981,68,2981,61,2980,56,2972,49,2968,47xe" filled="t" fillcolor="#050000" stroked="f">
              <v:path arrowok="t"/>
            </v:shape>
          </v:group>
        </w:pic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2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6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1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 xml:space="preserve">  </w:t>
      </w:r>
      <w:r>
        <w:rPr>
          <w:rFonts w:ascii="Times New Roman" w:eastAsia="Times New Roman" w:hAnsi="Times New Roman" w:cs="Times New Roman"/>
          <w:color w:val="050000"/>
          <w:spacing w:val="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ubb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 xml:space="preserve">  </w:t>
      </w:r>
      <w:r>
        <w:rPr>
          <w:rFonts w:ascii="Times New Roman" w:eastAsia="Times New Roman" w:hAnsi="Times New Roman" w:cs="Times New Roman"/>
          <w:color w:val="050000"/>
          <w:spacing w:val="12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5"/>
          <w:w w:val="100"/>
          <w:sz w:val="20"/>
          <w:szCs w:val="20"/>
          <w:u w:val="single" w:color="04000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  <w:u w:val="single" w:color="040000"/>
        </w:rPr>
        <w:tab/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ic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2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Eng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li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>.</w:t>
      </w:r>
    </w:p>
    <w:p>
      <w:pPr>
        <w:spacing w:before="9" w:after="0" w:line="150" w:lineRule="exact"/>
        <w:jc w:val="left"/>
        <w:rPr>
          <w:sz w:val="15"/>
          <w:szCs w:val="15"/>
        </w:rPr>
      </w:pPr>
    </w:p>
    <w:p>
      <w:pPr>
        <w:tabs>
          <w:tab w:val="left" w:pos="2620"/>
          <w:tab w:val="left" w:pos="4720"/>
          <w:tab w:val="left" w:pos="6820"/>
        </w:tabs>
        <w:spacing w:before="0" w:after="0" w:line="240" w:lineRule="auto"/>
        <w:ind w:left="528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li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-4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-3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-4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>l</w:t>
      </w:r>
    </w:p>
    <w:p>
      <w:pPr>
        <w:spacing w:before="4" w:after="0" w:line="160" w:lineRule="exact"/>
        <w:jc w:val="left"/>
        <w:rPr>
          <w:sz w:val="16"/>
          <w:szCs w:val="16"/>
        </w:rPr>
      </w:pPr>
    </w:p>
    <w:p>
      <w:pPr>
        <w:tabs>
          <w:tab w:val="left" w:pos="1800"/>
          <w:tab w:val="left" w:pos="6580"/>
        </w:tabs>
        <w:spacing w:before="0" w:after="0" w:line="240" w:lineRule="auto"/>
        <w:ind w:left="108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group id="_x0000_s1212" style="height:2.61pt;margin-left:292.27pt;margin-top:2.34pt;mso-position-horizontal-relative:page;position:absolute;width:1.54pt;z-index:-251639808" coordorigin="5845,47" coordsize="31,52">
            <v:shape id="_x0000_s1213" style="height:52;left:5845;position:absolute;top:47;width:31" coordorigin="5845,47" coordsize="31,52" path="m5876,68l5864,68,5865,68,5866,70,5867,72,5867,77,5850,94,5850,99,5857,96,5863,93,5873,82,5876,75,5876,68xe" filled="t" fillcolor="#050000" stroked="f">
              <v:path arrowok="t"/>
            </v:shape>
            <v:shape id="_x0000_s1214" style="height:52;left:5845;position:absolute;top:47;width:31" coordorigin="5845,47" coordsize="31,52" path="m5863,47l5855,47,5851,48,5846,53,5845,55,5845,62,5846,64,5851,68,5853,69,5857,69,5858,69,5860,68,5861,68,5862,68,5876,68,5876,61,5874,56,5867,49,5863,47xe" filled="t" fillcolor="#050000" stroked="f">
              <v:path arrowok="t"/>
            </v:shape>
          </v:group>
        </w:pic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2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7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0"/>
          <w:w w:val="100"/>
          <w:sz w:val="20"/>
          <w:szCs w:val="20"/>
          <w:u w:val="single" w:color="04000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  <w:u w:val="single" w:color="040000"/>
        </w:rPr>
        <w:tab/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000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ti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12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Eng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li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2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,</w:t>
      </w:r>
      <w:r>
        <w:rPr>
          <w:rFonts w:ascii="Times New Roman" w:eastAsia="Times New Roman" w:hAnsi="Times New Roman" w:cs="Times New Roman"/>
          <w:color w:val="050000"/>
          <w:spacing w:val="1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2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ti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color w:val="050000"/>
          <w:spacing w:val="12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4"/>
          <w:w w:val="100"/>
          <w:sz w:val="20"/>
          <w:szCs w:val="20"/>
          <w:u w:val="single" w:color="04000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  <w:u w:val="single" w:color="040000"/>
        </w:rPr>
        <w:tab/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it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>.</w:t>
      </w:r>
    </w:p>
    <w:p>
      <w:pPr>
        <w:spacing w:before="9" w:after="0" w:line="150" w:lineRule="exact"/>
        <w:jc w:val="left"/>
        <w:rPr>
          <w:sz w:val="15"/>
          <w:szCs w:val="15"/>
        </w:rPr>
      </w:pPr>
    </w:p>
    <w:p>
      <w:pPr>
        <w:tabs>
          <w:tab w:val="left" w:pos="2620"/>
          <w:tab w:val="left" w:pos="4720"/>
          <w:tab w:val="left" w:pos="6820"/>
        </w:tabs>
        <w:spacing w:before="0" w:after="0" w:line="240" w:lineRule="auto"/>
        <w:ind w:left="528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nd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,</w:t>
      </w:r>
      <w:r>
        <w:rPr>
          <w:rFonts w:ascii="Times New Roman" w:eastAsia="Times New Roman" w:hAnsi="Times New Roman" w:cs="Times New Roman"/>
          <w:color w:val="050000"/>
          <w:spacing w:val="1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color w:val="050000"/>
          <w:spacing w:val="-3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,</w:t>
      </w:r>
      <w:r>
        <w:rPr>
          <w:rFonts w:ascii="Times New Roman" w:eastAsia="Times New Roman" w:hAnsi="Times New Roman" w:cs="Times New Roman"/>
          <w:color w:val="050000"/>
          <w:spacing w:val="1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color w:val="050000"/>
          <w:spacing w:val="-2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,</w:t>
      </w:r>
      <w:r>
        <w:rPr>
          <w:rFonts w:ascii="Times New Roman" w:eastAsia="Times New Roman" w:hAnsi="Times New Roman" w:cs="Times New Roman"/>
          <w:color w:val="050000"/>
          <w:spacing w:val="1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color w:val="050000"/>
          <w:spacing w:val="-3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pend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,</w:t>
      </w:r>
      <w:r>
        <w:rPr>
          <w:rFonts w:ascii="Times New Roman" w:eastAsia="Times New Roman" w:hAnsi="Times New Roman" w:cs="Times New Roman"/>
          <w:color w:val="050000"/>
          <w:spacing w:val="1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peak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>g</w:t>
      </w:r>
    </w:p>
    <w:p>
      <w:pPr>
        <w:spacing w:before="9" w:after="0" w:line="150" w:lineRule="exact"/>
        <w:jc w:val="left"/>
        <w:rPr>
          <w:sz w:val="15"/>
          <w:szCs w:val="15"/>
        </w:rPr>
      </w:pPr>
    </w:p>
    <w:p>
      <w:pPr>
        <w:tabs>
          <w:tab w:val="left" w:pos="3220"/>
          <w:tab w:val="left" w:pos="4900"/>
        </w:tabs>
        <w:spacing w:before="0" w:after="0" w:line="240" w:lineRule="auto"/>
        <w:ind w:left="107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2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8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Funn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2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op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12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0"/>
          <w:w w:val="100"/>
          <w:sz w:val="20"/>
          <w:szCs w:val="20"/>
          <w:u w:val="single" w:color="04000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  <w:u w:val="single" w:color="040000"/>
        </w:rPr>
        <w:tab/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1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fe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6"/>
          <w:w w:val="100"/>
          <w:sz w:val="20"/>
          <w:szCs w:val="20"/>
          <w:u w:val="single" w:color="04000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  <w:u w:val="single" w:color="040000"/>
        </w:rPr>
        <w:tab/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>.</w:t>
      </w:r>
    </w:p>
    <w:p>
      <w:pPr>
        <w:spacing w:before="9" w:after="0" w:line="150" w:lineRule="exact"/>
        <w:jc w:val="left"/>
        <w:rPr>
          <w:sz w:val="15"/>
          <w:szCs w:val="15"/>
        </w:rPr>
      </w:pPr>
    </w:p>
    <w:p>
      <w:pPr>
        <w:tabs>
          <w:tab w:val="left" w:pos="4720"/>
        </w:tabs>
        <w:spacing w:before="0" w:after="0" w:line="240" w:lineRule="auto"/>
        <w:ind w:left="527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pp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,</w:t>
      </w:r>
      <w:r>
        <w:rPr>
          <w:rFonts w:ascii="Times New Roman" w:eastAsia="Times New Roman" w:hAnsi="Times New Roman" w:cs="Times New Roman"/>
          <w:color w:val="050000"/>
          <w:spacing w:val="1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-42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pp</w:t>
      </w:r>
      <w:r>
        <w:rPr>
          <w:rFonts w:ascii="Times New Roman" w:eastAsia="Times New Roman" w:hAnsi="Times New Roman" w:cs="Times New Roman"/>
          <w:color w:val="050000"/>
          <w:spacing w:val="4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,</w:t>
      </w:r>
      <w:r>
        <w:rPr>
          <w:rFonts w:ascii="Times New Roman" w:eastAsia="Times New Roman" w:hAnsi="Times New Roman" w:cs="Times New Roman"/>
          <w:color w:val="050000"/>
          <w:spacing w:val="1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ad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>y</w:t>
      </w:r>
    </w:p>
    <w:p>
      <w:pPr>
        <w:spacing w:before="4" w:after="0" w:line="160" w:lineRule="exact"/>
        <w:jc w:val="left"/>
        <w:rPr>
          <w:sz w:val="16"/>
          <w:szCs w:val="16"/>
        </w:rPr>
      </w:pPr>
    </w:p>
    <w:p>
      <w:pPr>
        <w:tabs>
          <w:tab w:val="left" w:pos="4720"/>
        </w:tabs>
        <w:spacing w:before="0" w:after="0" w:line="240" w:lineRule="auto"/>
        <w:ind w:left="527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pp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il</w:t>
      </w:r>
      <w:r>
        <w:rPr>
          <w:rFonts w:ascii="Times New Roman" w:eastAsia="Times New Roman" w:hAnsi="Times New Roman" w:cs="Times New Roman"/>
          <w:color w:val="050000"/>
          <w:spacing w:val="4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,</w:t>
      </w:r>
      <w:r>
        <w:rPr>
          <w:rFonts w:ascii="Times New Roman" w:eastAsia="Times New Roman" w:hAnsi="Times New Roman" w:cs="Times New Roman"/>
          <w:color w:val="050000"/>
          <w:spacing w:val="22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-42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pp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4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,</w:t>
      </w:r>
      <w:r>
        <w:rPr>
          <w:rFonts w:ascii="Times New Roman" w:eastAsia="Times New Roman" w:hAnsi="Times New Roman" w:cs="Times New Roman"/>
          <w:color w:val="050000"/>
          <w:spacing w:val="2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>d</w:t>
      </w:r>
    </w:p>
    <w:p>
      <w:pPr>
        <w:spacing w:before="9" w:after="0" w:line="150" w:lineRule="exact"/>
        <w:jc w:val="left"/>
        <w:rPr>
          <w:sz w:val="15"/>
          <w:szCs w:val="15"/>
        </w:rPr>
      </w:pPr>
    </w:p>
    <w:p>
      <w:pPr>
        <w:tabs>
          <w:tab w:val="left" w:pos="2900"/>
          <w:tab w:val="left" w:pos="5320"/>
        </w:tabs>
        <w:spacing w:before="0" w:after="0" w:line="240" w:lineRule="auto"/>
        <w:ind w:left="107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2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9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x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,</w:t>
      </w:r>
      <w:r>
        <w:rPr>
          <w:rFonts w:ascii="Times New Roman" w:eastAsia="Times New Roman" w:hAnsi="Times New Roman" w:cs="Times New Roman"/>
          <w:color w:val="050000"/>
          <w:spacing w:val="1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8"/>
          <w:w w:val="100"/>
          <w:sz w:val="20"/>
          <w:szCs w:val="20"/>
          <w:u w:val="single" w:color="04000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  <w:u w:val="single" w:color="040000"/>
        </w:rPr>
        <w:tab/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  <w:u w:val="single" w:color="04000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  <w:u w:val="single" w:color="040000"/>
        </w:rPr>
        <w:tab/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po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>s</w:t>
      </w:r>
    </w:p>
    <w:p>
      <w:pPr>
        <w:spacing w:before="9" w:after="0" w:line="150" w:lineRule="exact"/>
        <w:jc w:val="left"/>
        <w:rPr>
          <w:sz w:val="15"/>
          <w:szCs w:val="15"/>
        </w:rPr>
      </w:pPr>
    </w:p>
    <w:p>
      <w:pPr>
        <w:tabs>
          <w:tab w:val="left" w:pos="2620"/>
        </w:tabs>
        <w:spacing w:before="0" w:after="0" w:line="240" w:lineRule="auto"/>
        <w:ind w:left="527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le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st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,</w:t>
      </w:r>
      <w:r>
        <w:rPr>
          <w:rFonts w:ascii="Times New Roman" w:eastAsia="Times New Roman" w:hAnsi="Times New Roman" w:cs="Times New Roman"/>
          <w:color w:val="050000"/>
          <w:spacing w:val="1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-3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st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,</w:t>
      </w:r>
      <w:r>
        <w:rPr>
          <w:rFonts w:ascii="Times New Roman" w:eastAsia="Times New Roman" w:hAnsi="Times New Roman" w:cs="Times New Roman"/>
          <w:color w:val="050000"/>
          <w:spacing w:val="2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 xml:space="preserve">  </w:t>
      </w:r>
      <w:r>
        <w:rPr>
          <w:rFonts w:ascii="Times New Roman" w:eastAsia="Times New Roman" w:hAnsi="Times New Roman" w:cs="Times New Roman"/>
          <w:color w:val="050000"/>
          <w:spacing w:val="4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st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,</w:t>
      </w:r>
      <w:r>
        <w:rPr>
          <w:rFonts w:ascii="Times New Roman" w:eastAsia="Times New Roman" w:hAnsi="Times New Roman" w:cs="Times New Roman"/>
          <w:color w:val="050000"/>
          <w:spacing w:val="2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st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,</w:t>
      </w:r>
      <w:r>
        <w:rPr>
          <w:rFonts w:ascii="Times New Roman" w:eastAsia="Times New Roman" w:hAnsi="Times New Roman" w:cs="Times New Roman"/>
          <w:color w:val="050000"/>
          <w:spacing w:val="1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3"/>
          <w:w w:val="103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>t</w:t>
      </w:r>
    </w:p>
    <w:p>
      <w:pPr>
        <w:spacing w:before="9" w:after="0" w:line="150" w:lineRule="exact"/>
        <w:jc w:val="left"/>
        <w:rPr>
          <w:sz w:val="15"/>
          <w:szCs w:val="15"/>
        </w:rPr>
      </w:pPr>
    </w:p>
    <w:p>
      <w:pPr>
        <w:tabs>
          <w:tab w:val="left" w:pos="3600"/>
        </w:tabs>
        <w:spacing w:before="0" w:after="0" w:line="240" w:lineRule="auto"/>
        <w:ind w:left="107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3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0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--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color w:val="050000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000"/>
          <w:spacing w:val="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yo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7"/>
          <w:w w:val="100"/>
          <w:sz w:val="20"/>
          <w:szCs w:val="20"/>
          <w:u w:val="single" w:color="04000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  <w:u w:val="single" w:color="040000"/>
        </w:rPr>
        <w:tab/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>?</w:t>
      </w:r>
    </w:p>
    <w:p>
      <w:pPr>
        <w:spacing w:before="4" w:after="0" w:line="160" w:lineRule="exact"/>
        <w:jc w:val="left"/>
        <w:rPr>
          <w:sz w:val="16"/>
          <w:szCs w:val="16"/>
        </w:rPr>
      </w:pPr>
    </w:p>
    <w:p>
      <w:pPr>
        <w:tabs>
          <w:tab w:val="left" w:pos="2440"/>
          <w:tab w:val="left" w:pos="3620"/>
        </w:tabs>
        <w:spacing w:before="0" w:after="0" w:line="240" w:lineRule="auto"/>
        <w:ind w:left="422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group id="_x0000_s1215" style="height:2.61pt;margin-left:90.73pt;margin-top:2.33pt;mso-position-horizontal-relative:page;position:absolute;width:1.54pt;z-index:-251638784" coordorigin="1815,47" coordsize="31,52">
            <v:shape id="_x0000_s1216" style="height:52;left:1815;position:absolute;top:47;width:31" coordorigin="1815,47" coordsize="31,52" path="m1845,67l1833,67,1834,68,1836,70,1836,71,1836,77,1819,94,1819,99,1827,96,1832,92,1842,82,1845,74,1845,67xe" filled="t" fillcolor="#050000" stroked="f">
              <v:path arrowok="t"/>
            </v:shape>
            <v:shape id="_x0000_s1217" style="height:52;left:1815;position:absolute;top:47;width:31" coordorigin="1815,47" coordsize="31,52" path="m1832,47l1824,47,1821,48,1816,52,1815,55,1815,61,1816,64,1820,68,1822,69,1826,69,1828,69,1829,68,1831,67,1831,67,1845,67,1845,61,1844,56,1836,48,1832,47xe" filled="t" fillcolor="#050000" stroked="f">
              <v:path arrowok="t"/>
            </v:shape>
          </v:group>
        </w:pic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--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color w:val="050000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2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li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5"/>
          <w:w w:val="100"/>
          <w:sz w:val="20"/>
          <w:szCs w:val="20"/>
          <w:u w:val="single" w:color="04000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  <w:u w:val="single" w:color="040000"/>
        </w:rPr>
        <w:tab/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color w:val="050000"/>
          <w:spacing w:val="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6"/>
          <w:w w:val="100"/>
          <w:sz w:val="20"/>
          <w:szCs w:val="20"/>
          <w:u w:val="single" w:color="04000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  <w:u w:val="single" w:color="040000"/>
        </w:rPr>
        <w:tab/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z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hou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>.</w:t>
      </w:r>
    </w:p>
    <w:p>
      <w:pPr>
        <w:spacing w:before="9" w:after="0" w:line="150" w:lineRule="exact"/>
        <w:jc w:val="left"/>
        <w:rPr>
          <w:sz w:val="15"/>
          <w:szCs w:val="15"/>
        </w:rPr>
      </w:pPr>
    </w:p>
    <w:p>
      <w:pPr>
        <w:tabs>
          <w:tab w:val="left" w:pos="2620"/>
          <w:tab w:val="left" w:pos="4720"/>
          <w:tab w:val="left" w:pos="6820"/>
        </w:tabs>
        <w:spacing w:before="0" w:after="0" w:line="240" w:lineRule="auto"/>
        <w:ind w:left="528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,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,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-4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ff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;</w:t>
      </w:r>
      <w:r>
        <w:rPr>
          <w:rFonts w:ascii="Times New Roman" w:eastAsia="Times New Roman" w:hAnsi="Times New Roman" w:cs="Times New Roman"/>
          <w:color w:val="050000"/>
          <w:spacing w:val="12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;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-4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ff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;</w:t>
      </w:r>
      <w:r>
        <w:rPr>
          <w:rFonts w:ascii="Times New Roman" w:eastAsia="Times New Roman" w:hAnsi="Times New Roman" w:cs="Times New Roman"/>
          <w:color w:val="050000"/>
          <w:spacing w:val="12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;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-4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;</w:t>
      </w:r>
      <w:r>
        <w:rPr>
          <w:rFonts w:ascii="Times New Roman" w:eastAsia="Times New Roman" w:hAnsi="Times New Roman" w:cs="Times New Roman"/>
          <w:color w:val="050000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;</w:t>
      </w:r>
      <w:r>
        <w:rPr>
          <w:rFonts w:ascii="Times New Roman" w:eastAsia="Times New Roman" w:hAnsi="Times New Roman" w:cs="Times New Roman"/>
          <w:color w:val="050000"/>
          <w:spacing w:val="12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>r</w:t>
      </w:r>
    </w:p>
    <w:p>
      <w:pPr>
        <w:spacing w:before="9" w:after="0" w:line="150" w:lineRule="exact"/>
        <w:jc w:val="left"/>
        <w:rPr>
          <w:sz w:val="15"/>
          <w:szCs w:val="15"/>
        </w:rPr>
      </w:pPr>
    </w:p>
    <w:p>
      <w:pPr>
        <w:spacing w:before="0" w:after="0" w:line="240" w:lineRule="auto"/>
        <w:ind w:left="108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group id="_x0000_s1218" style="height:2.61pt;margin-left:118.74pt;margin-top:2.34pt;mso-position-horizontal-relative:page;position:absolute;width:1.54pt;z-index:-251637760" coordorigin="2375,47" coordsize="31,52">
            <v:shape id="_x0000_s1219" style="height:52;left:2375;position:absolute;top:47;width:31" coordorigin="2375,47" coordsize="31,52" path="m2405,67l2393,67,2394,68,2396,70,2396,72,2396,77,2379,94,2379,99,2387,96,2393,93,2402,82,2405,75,2405,67xe" filled="t" fillcolor="#050000" stroked="f">
              <v:path arrowok="t"/>
            </v:shape>
            <v:shape id="_x0000_s1220" style="height:52;left:2375;position:absolute;top:47;width:31" coordorigin="2375,47" coordsize="31,52" path="m2392,47l2384,47,2381,48,2376,53,2375,55,2375,62,2376,64,2380,68,2382,69,2386,69,2388,69,2389,68,2391,68,2392,67,2405,67,2405,61,2404,56,2397,49,2392,47xe" filled="t" fillcolor="#050000" stroked="f">
              <v:path arrowok="t"/>
            </v:shape>
          </v:group>
        </w:pic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3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--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color w:val="050000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,</w:t>
      </w:r>
      <w:r>
        <w:rPr>
          <w:rFonts w:ascii="Times New Roman" w:eastAsia="Times New Roman" w:hAnsi="Times New Roman" w:cs="Times New Roman"/>
          <w:color w:val="050000"/>
          <w:spacing w:val="1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2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li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bu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Phon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6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>.</w:t>
      </w:r>
    </w:p>
    <w:p>
      <w:pPr>
        <w:spacing w:before="9" w:after="0" w:line="150" w:lineRule="exact"/>
        <w:jc w:val="left"/>
        <w:rPr>
          <w:sz w:val="15"/>
          <w:szCs w:val="15"/>
        </w:rPr>
      </w:pPr>
    </w:p>
    <w:p>
      <w:pPr>
        <w:tabs>
          <w:tab w:val="left" w:pos="2620"/>
          <w:tab w:val="left" w:pos="4720"/>
          <w:tab w:val="left" w:pos="5660"/>
          <w:tab w:val="left" w:pos="6820"/>
        </w:tabs>
        <w:spacing w:before="0" w:after="0" w:line="410" w:lineRule="auto"/>
        <w:ind w:left="528" w:right="710" w:hanging="105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--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color w:val="050000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hy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?</w:t>
      </w:r>
      <w:r>
        <w:rPr>
          <w:rFonts w:ascii="Times New Roman" w:eastAsia="Times New Roman" w:hAnsi="Times New Roman" w:cs="Times New Roman"/>
          <w:color w:val="050000"/>
          <w:spacing w:val="1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Yo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050000"/>
          <w:spacing w:val="1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12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bu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5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22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X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22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1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6"/>
          <w:w w:val="100"/>
          <w:sz w:val="20"/>
          <w:szCs w:val="20"/>
          <w:u w:val="single" w:color="04000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  <w:u w:val="single" w:color="040000"/>
        </w:rPr>
        <w:tab/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Phon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6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,</w:t>
      </w:r>
      <w:r>
        <w:rPr>
          <w:rFonts w:ascii="Times New Roman" w:eastAsia="Times New Roman" w:hAnsi="Times New Roman" w:cs="Times New Roman"/>
          <w:color w:val="050000"/>
          <w:spacing w:val="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bu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color w:val="050000"/>
          <w:spacing w:val="1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ell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,</w:t>
      </w:r>
      <w:r>
        <w:rPr>
          <w:rFonts w:ascii="Times New Roman" w:eastAsia="Times New Roman" w:hAnsi="Times New Roman" w:cs="Times New Roman"/>
          <w:color w:val="050000"/>
          <w:spacing w:val="1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oo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es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-4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-4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es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xp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-4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3"/>
          <w:w w:val="103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>e</w:t>
      </w:r>
    </w:p>
    <w:p>
      <w:pPr>
        <w:tabs>
          <w:tab w:val="left" w:pos="3080"/>
          <w:tab w:val="left" w:pos="6360"/>
        </w:tabs>
        <w:spacing w:before="1" w:after="0" w:line="240" w:lineRule="auto"/>
        <w:ind w:left="109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3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2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Shangha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2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gge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7"/>
          <w:w w:val="100"/>
          <w:sz w:val="20"/>
          <w:szCs w:val="20"/>
          <w:u w:val="single" w:color="04000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  <w:u w:val="single" w:color="040000"/>
        </w:rPr>
        <w:tab/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J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ang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050000"/>
          <w:spacing w:val="22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gge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7"/>
          <w:w w:val="100"/>
          <w:sz w:val="20"/>
          <w:szCs w:val="20"/>
          <w:u w:val="single" w:color="04000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  <w:u w:val="single" w:color="040000"/>
        </w:rPr>
        <w:tab/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na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>.</w:t>
      </w:r>
    </w:p>
    <w:p>
      <w:pPr>
        <w:spacing w:before="9" w:after="0" w:line="150" w:lineRule="exact"/>
        <w:jc w:val="left"/>
        <w:rPr>
          <w:sz w:val="15"/>
          <w:szCs w:val="15"/>
        </w:rPr>
      </w:pPr>
    </w:p>
    <w:p>
      <w:pPr>
        <w:tabs>
          <w:tab w:val="left" w:pos="4720"/>
        </w:tabs>
        <w:spacing w:before="0" w:after="0" w:line="240" w:lineRule="auto"/>
        <w:ind w:left="529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cit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;</w:t>
      </w:r>
      <w:r>
        <w:rPr>
          <w:rFonts w:ascii="Times New Roman" w:eastAsia="Times New Roman" w:hAnsi="Times New Roman" w:cs="Times New Roman"/>
          <w:color w:val="050000"/>
          <w:spacing w:val="1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cit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-4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cit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;</w:t>
      </w:r>
      <w:r>
        <w:rPr>
          <w:rFonts w:ascii="Times New Roman" w:eastAsia="Times New Roman" w:hAnsi="Times New Roman" w:cs="Times New Roman"/>
          <w:color w:val="050000"/>
          <w:spacing w:val="1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cit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>y</w:t>
      </w:r>
    </w:p>
    <w:p>
      <w:pPr>
        <w:spacing w:before="9" w:after="0" w:line="150" w:lineRule="exact"/>
        <w:jc w:val="left"/>
        <w:rPr>
          <w:sz w:val="15"/>
          <w:szCs w:val="15"/>
        </w:rPr>
      </w:pPr>
    </w:p>
    <w:p>
      <w:pPr>
        <w:tabs>
          <w:tab w:val="left" w:pos="4720"/>
        </w:tabs>
        <w:spacing w:before="0" w:after="0" w:line="240" w:lineRule="auto"/>
        <w:ind w:left="530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cit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;</w:t>
      </w:r>
      <w:r>
        <w:rPr>
          <w:rFonts w:ascii="Times New Roman" w:eastAsia="Times New Roman" w:hAnsi="Times New Roman" w:cs="Times New Roman"/>
          <w:color w:val="050000"/>
          <w:spacing w:val="1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citi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-3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cit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;</w:t>
      </w:r>
      <w:r>
        <w:rPr>
          <w:rFonts w:ascii="Times New Roman" w:eastAsia="Times New Roman" w:hAnsi="Times New Roman" w:cs="Times New Roman"/>
          <w:color w:val="050000"/>
          <w:spacing w:val="1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citi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>s</w:t>
      </w:r>
    </w:p>
    <w:p>
      <w:pPr>
        <w:spacing w:after="0" w:line="240" w:lineRule="auto"/>
        <w:jc w:val="left"/>
        <w:rPr>
          <w:rFonts w:ascii="Times New Roman" w:eastAsia="Times New Roman" w:hAnsi="Times New Roman" w:cs="Times New Roman"/>
          <w:sz w:val="20"/>
          <w:szCs w:val="20"/>
        </w:rPr>
        <w:sectPr>
          <w:footerReference w:type="default" r:id="rId10"/>
          <w:type w:val="continuous"/>
          <w:pgSz w:w="11900" w:h="16840"/>
          <w:pgMar w:top="1120" w:right="1680" w:bottom="700" w:left="1040" w:header="720" w:footer="507"/>
          <w:cols w:space="720"/>
        </w:sectPr>
      </w:pPr>
    </w:p>
    <w:p>
      <w:pPr>
        <w:tabs>
          <w:tab w:val="left" w:pos="2600"/>
        </w:tabs>
        <w:spacing w:before="75" w:after="0" w:line="240" w:lineRule="auto"/>
        <w:ind w:left="148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3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3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Edd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,</w:t>
      </w:r>
      <w:r>
        <w:rPr>
          <w:rFonts w:ascii="Times New Roman" w:eastAsia="Times New Roman" w:hAnsi="Times New Roman" w:cs="Times New Roman"/>
          <w:color w:val="050000"/>
          <w:spacing w:val="1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12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7"/>
          <w:w w:val="100"/>
          <w:sz w:val="20"/>
          <w:szCs w:val="20"/>
          <w:u w:val="single" w:color="04000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  <w:u w:val="single" w:color="040000"/>
        </w:rPr>
        <w:tab/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,</w:t>
      </w:r>
      <w:r>
        <w:rPr>
          <w:rFonts w:ascii="Times New Roman" w:eastAsia="Times New Roman" w:hAnsi="Times New Roman" w:cs="Times New Roman"/>
          <w:color w:val="050000"/>
          <w:spacing w:val="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le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>?</w:t>
      </w:r>
    </w:p>
    <w:p>
      <w:pPr>
        <w:spacing w:before="9" w:after="0" w:line="150" w:lineRule="exact"/>
        <w:jc w:val="left"/>
        <w:rPr>
          <w:sz w:val="15"/>
          <w:szCs w:val="15"/>
        </w:rPr>
      </w:pPr>
    </w:p>
    <w:p>
      <w:pPr>
        <w:tabs>
          <w:tab w:val="left" w:pos="2660"/>
          <w:tab w:val="left" w:pos="4760"/>
          <w:tab w:val="left" w:pos="6860"/>
        </w:tabs>
        <w:spacing w:before="0" w:after="0" w:line="240" w:lineRule="auto"/>
        <w:ind w:left="568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color w:val="050000"/>
          <w:spacing w:val="2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nk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color w:val="050000"/>
          <w:spacing w:val="-3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ny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color w:val="050000"/>
          <w:spacing w:val="2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color w:val="050000"/>
          <w:spacing w:val="-3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color w:val="050000"/>
          <w:spacing w:val="2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color w:val="050000"/>
          <w:spacing w:val="-3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ny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color w:val="050000"/>
          <w:spacing w:val="2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nk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>g</w:t>
      </w:r>
    </w:p>
    <w:p>
      <w:pPr>
        <w:spacing w:before="4" w:after="0" w:line="160" w:lineRule="exact"/>
        <w:jc w:val="left"/>
        <w:rPr>
          <w:sz w:val="16"/>
          <w:szCs w:val="16"/>
        </w:rPr>
      </w:pPr>
    </w:p>
    <w:p>
      <w:pPr>
        <w:tabs>
          <w:tab w:val="left" w:pos="2900"/>
        </w:tabs>
        <w:spacing w:before="0" w:after="0" w:line="240" w:lineRule="auto"/>
        <w:ind w:left="148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3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4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--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color w:val="050000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Cou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1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yo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el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5"/>
          <w:w w:val="100"/>
          <w:sz w:val="20"/>
          <w:szCs w:val="20"/>
          <w:u w:val="single" w:color="04000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  <w:u w:val="single" w:color="040000"/>
        </w:rPr>
        <w:tab/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000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you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ass</w:t>
      </w:r>
      <w:r>
        <w:rPr>
          <w:rFonts w:ascii="Times New Roman" w:eastAsia="Times New Roman" w:hAnsi="Times New Roman" w:cs="Times New Roman"/>
          <w:color w:val="050000"/>
          <w:spacing w:val="3"/>
          <w:w w:val="103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>?</w:t>
      </w:r>
    </w:p>
    <w:p>
      <w:pPr>
        <w:spacing w:before="9" w:after="0" w:line="150" w:lineRule="exact"/>
        <w:jc w:val="left"/>
        <w:rPr>
          <w:sz w:val="15"/>
          <w:szCs w:val="15"/>
        </w:rPr>
      </w:pPr>
    </w:p>
    <w:p>
      <w:pPr>
        <w:tabs>
          <w:tab w:val="left" w:pos="1840"/>
        </w:tabs>
        <w:spacing w:before="0" w:after="0" w:line="240" w:lineRule="auto"/>
        <w:ind w:left="463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--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color w:val="050000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8"/>
          <w:w w:val="100"/>
          <w:sz w:val="20"/>
          <w:szCs w:val="20"/>
          <w:u w:val="single" w:color="04000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  <w:u w:val="single" w:color="040000"/>
        </w:rPr>
        <w:tab/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45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>.</w:t>
      </w:r>
    </w:p>
    <w:p>
      <w:pPr>
        <w:spacing w:before="9" w:after="0" w:line="150" w:lineRule="exact"/>
        <w:jc w:val="left"/>
        <w:rPr>
          <w:sz w:val="15"/>
          <w:szCs w:val="15"/>
        </w:rPr>
      </w:pPr>
    </w:p>
    <w:p>
      <w:pPr>
        <w:tabs>
          <w:tab w:val="left" w:pos="2660"/>
          <w:tab w:val="left" w:pos="6860"/>
        </w:tabs>
        <w:spacing w:before="0" w:after="0" w:line="240" w:lineRule="auto"/>
        <w:ind w:left="568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group id="_x0000_s1221" style="height:2.61pt;margin-left:151.69pt;margin-top:2.34pt;mso-position-horizontal-relative:page;position:absolute;width:1.54pt;z-index:-251635712" coordorigin="3034,47" coordsize="31,52">
            <v:shape id="_x0000_s1222" style="height:52;left:3034;position:absolute;top:47;width:31" coordorigin="3034,47" coordsize="31,52" path="m3064,67l3052,67,3053,68,3054,69,3055,70,3055,71,3055,77,3038,94,3038,99,3046,96,3052,93,3062,82,3064,75,3064,67xe" filled="t" fillcolor="#050000" stroked="f">
              <v:path arrowok="t"/>
            </v:shape>
            <v:shape id="_x0000_s1223" style="height:52;left:3034;position:absolute;top:47;width:31" coordorigin="3034,47" coordsize="31,52" path="m3051,47l3043,47,3040,48,3035,52,3034,55,3034,61,3035,64,3037,66,3039,68,3041,69,3045,69,3047,69,3048,68,3050,68,3051,67,3064,67,3064,61,3063,56,3056,49,3051,47xe" filled="t" fillcolor="#050000" stroked="f">
              <v:path arrowok="t"/>
            </v:shape>
          </v:group>
        </w:pict>
      </w:r>
      <w:r>
        <w:pict>
          <v:group id="_x0000_s1224" style="height:2.61pt;margin-left:271.27pt;margin-top:2.34pt;mso-position-horizontal-relative:page;position:absolute;width:1.54pt;z-index:-251634688" coordorigin="5425,47" coordsize="31,52">
            <v:shape id="_x0000_s1225" style="height:52;left:5425;position:absolute;top:47;width:31" coordorigin="5425,47" coordsize="31,52" path="m5456,67l5444,67,5445,68,5446,69,5446,70,5447,71,5447,77,5446,80,5442,86,5437,90,5430,94,5430,99,5437,96,5443,93,5453,82,5456,75,5456,67xe" filled="t" fillcolor="#050000" stroked="f">
              <v:path arrowok="t"/>
            </v:shape>
            <v:shape id="_x0000_s1226" style="height:52;left:5425;position:absolute;top:47;width:31" coordorigin="5425,47" coordsize="31,52" path="m5443,47l5435,47,5431,48,5426,52,5425,55,5425,61,5426,64,5431,68,5433,69,5437,69,5438,69,5440,68,5441,68,5442,67,5456,67,5456,61,5454,56,5447,49,5443,47xe" filled="t" fillcolor="#050000" stroked="f">
              <v:path arrowok="t"/>
            </v:shape>
          </v:group>
        </w:pict>
      </w:r>
      <w:r>
        <w:pict>
          <v:group id="_x0000_s1227" style="height:2.61pt;margin-left:352.94pt;margin-top:2.34pt;mso-position-horizontal-relative:page;position:absolute;width:1.54pt;z-index:-251633664" coordorigin="7059,47" coordsize="31,52">
            <v:shape id="_x0000_s1228" style="height:52;left:7059;position:absolute;top:47;width:31" coordorigin="7059,47" coordsize="31,52" path="m7090,67l7077,67,7078,68,7080,70,7080,71,7080,77,7079,80,7075,86,7070,90,7063,94,7063,99,7071,96,7077,93,7087,82,7090,75,7090,67xe" filled="t" fillcolor="#050000" stroked="f">
              <v:path arrowok="t"/>
            </v:shape>
            <v:shape id="_x0000_s1229" style="height:52;left:7059;position:absolute;top:47;width:31" coordorigin="7059,47" coordsize="31,52" path="m7077,47l7068,47,7065,48,7062,51,7060,52,7059,55,7059,61,7060,64,7062,66,7064,68,7066,69,7070,69,7072,69,7073,68,7075,68,7076,67,7090,67,7090,61,7088,56,7081,49,7077,47xe" filled="t" fillcolor="#050000" stroked="f">
              <v:path arrowok="t"/>
            </v:shape>
          </v:group>
        </w:pict>
      </w:r>
      <w:r>
        <w:pict>
          <v:group id="_x0000_s1230" style="height:2.61pt;margin-left:473.68pt;margin-top:2.34pt;mso-position-horizontal-relative:page;position:absolute;width:1.54pt;z-index:-251632640" coordorigin="9474,47" coordsize="31,52">
            <v:shape id="_x0000_s1231" style="height:52;left:9474;position:absolute;top:47;width:31" coordorigin="9474,47" coordsize="31,52" path="m9504,67l9492,67,9493,68,9494,69,9495,70,9495,71,9495,77,9494,80,9490,86,9485,90,9478,94,9478,99,9486,96,9491,93,9501,82,9504,75,9504,67xe" filled="t" fillcolor="#050000" stroked="f">
              <v:path arrowok="t"/>
            </v:shape>
            <v:shape id="_x0000_s1232" style="height:52;left:9474;position:absolute;top:47;width:31" coordorigin="9474,47" coordsize="31,52" path="m9491,47l9483,47,9480,48,9475,52,9474,55,9474,61,9475,64,9479,68,9481,69,9485,69,9486,69,9488,68,9489,68,9490,67,9504,67,9504,61,9503,56,9495,49,9491,47xe" filled="t" fillcolor="#050000" stroked="f">
              <v:path arrowok="t"/>
            </v:shape>
          </v:group>
        </w:pic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nu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;</w:t>
      </w:r>
      <w:r>
        <w:rPr>
          <w:rFonts w:ascii="Times New Roman" w:eastAsia="Times New Roman" w:hAnsi="Times New Roman" w:cs="Times New Roman"/>
          <w:color w:val="050000"/>
          <w:spacing w:val="2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-4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nu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;</w:t>
      </w:r>
      <w:r>
        <w:rPr>
          <w:rFonts w:ascii="Times New Roman" w:eastAsia="Times New Roman" w:hAnsi="Times New Roman" w:cs="Times New Roman"/>
          <w:color w:val="050000"/>
          <w:spacing w:val="2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3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3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nu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;</w:t>
      </w:r>
      <w:r>
        <w:rPr>
          <w:rFonts w:ascii="Times New Roman" w:eastAsia="Times New Roman" w:hAnsi="Times New Roman" w:cs="Times New Roman"/>
          <w:color w:val="050000"/>
          <w:spacing w:val="2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-4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nu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;</w:t>
      </w:r>
      <w:r>
        <w:rPr>
          <w:rFonts w:ascii="Times New Roman" w:eastAsia="Times New Roman" w:hAnsi="Times New Roman" w:cs="Times New Roman"/>
          <w:color w:val="050000"/>
          <w:spacing w:val="2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3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>e</w:t>
      </w:r>
    </w:p>
    <w:p>
      <w:pPr>
        <w:spacing w:before="9" w:after="0" w:line="150" w:lineRule="exact"/>
        <w:jc w:val="left"/>
        <w:rPr>
          <w:sz w:val="15"/>
          <w:szCs w:val="15"/>
        </w:rPr>
      </w:pPr>
    </w:p>
    <w:p>
      <w:pPr>
        <w:spacing w:before="0" w:after="0" w:line="240" w:lineRule="auto"/>
        <w:ind w:left="148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group id="_x0000_s1233" style="height:2.61pt;margin-left:109.98pt;margin-top:2.34pt;mso-position-horizontal-relative:page;position:absolute;width:1.54pt;z-index:-251631616" coordorigin="2200,47" coordsize="31,52">
            <v:shape id="_x0000_s1234" style="height:52;left:2200;position:absolute;top:47;width:31" coordorigin="2200,47" coordsize="31,52" path="m2230,68l2218,68,2219,68,2220,69,2220,70,2221,72,2221,77,2204,94,2204,99,2212,96,2217,93,2227,82,2230,75,2230,68xe" filled="t" fillcolor="#050000" stroked="f">
              <v:path arrowok="t"/>
            </v:shape>
            <v:shape id="_x0000_s1235" style="height:52;left:2200;position:absolute;top:47;width:31" coordorigin="2200,47" coordsize="31,52" path="m2217,47l2209,47,2205,48,2201,53,2200,55,2200,62,2201,64,2205,68,2207,69,2211,69,2212,69,2214,68,2215,68,2216,68,2230,68,2230,61,2228,56,2221,49,2217,47xe" filled="t" fillcolor="#050000" stroked="f">
              <v:path arrowok="t"/>
            </v:shape>
          </v:group>
        </w:pic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3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5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--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color w:val="050000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3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you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be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fri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en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1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li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ke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>?</w:t>
      </w:r>
    </w:p>
    <w:p>
      <w:pPr>
        <w:spacing w:before="4" w:after="0" w:line="160" w:lineRule="exact"/>
        <w:jc w:val="left"/>
        <w:rPr>
          <w:sz w:val="16"/>
          <w:szCs w:val="16"/>
        </w:rPr>
      </w:pPr>
    </w:p>
    <w:p>
      <w:pPr>
        <w:tabs>
          <w:tab w:val="left" w:pos="1340"/>
        </w:tabs>
        <w:spacing w:before="0" w:after="0" w:line="240" w:lineRule="auto"/>
        <w:ind w:left="463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--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5"/>
          <w:w w:val="100"/>
          <w:sz w:val="20"/>
          <w:szCs w:val="20"/>
          <w:u w:val="single" w:color="04000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  <w:u w:val="single" w:color="040000"/>
        </w:rPr>
        <w:tab/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>.</w:t>
      </w:r>
    </w:p>
    <w:p>
      <w:pPr>
        <w:spacing w:before="9" w:after="0" w:line="150" w:lineRule="exact"/>
        <w:jc w:val="left"/>
        <w:rPr>
          <w:sz w:val="15"/>
          <w:szCs w:val="15"/>
        </w:rPr>
      </w:pPr>
    </w:p>
    <w:p>
      <w:pPr>
        <w:tabs>
          <w:tab w:val="left" w:pos="4760"/>
        </w:tabs>
        <w:spacing w:before="0" w:after="0" w:line="240" w:lineRule="auto"/>
        <w:ind w:left="568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Sh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fi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1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Than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color w:val="050000"/>
          <w:spacing w:val="1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yo</w:t>
      </w:r>
      <w:r>
        <w:rPr>
          <w:rFonts w:ascii="Times New Roman" w:eastAsia="Times New Roman" w:hAnsi="Times New Roman" w:cs="Times New Roman"/>
          <w:color w:val="050000"/>
          <w:spacing w:val="4"/>
          <w:w w:val="10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-3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do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4"/>
          <w:w w:val="103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>.</w:t>
      </w:r>
    </w:p>
    <w:p>
      <w:pPr>
        <w:spacing w:before="9" w:after="0" w:line="150" w:lineRule="exact"/>
        <w:jc w:val="left"/>
        <w:rPr>
          <w:sz w:val="15"/>
          <w:szCs w:val="15"/>
        </w:rPr>
      </w:pPr>
    </w:p>
    <w:p>
      <w:pPr>
        <w:tabs>
          <w:tab w:val="left" w:pos="4760"/>
        </w:tabs>
        <w:spacing w:before="0" w:after="0" w:line="227" w:lineRule="exact"/>
        <w:ind w:left="568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8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li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5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color w:val="050000"/>
          <w:spacing w:val="26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-40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8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po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lit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8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position w:val="0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position w:val="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position w:val="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position w:val="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position w:val="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position w:val="0"/>
          <w:sz w:val="20"/>
          <w:szCs w:val="20"/>
        </w:rPr>
        <w:t>ou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position w:val="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position w:val="0"/>
          <w:sz w:val="20"/>
          <w:szCs w:val="20"/>
        </w:rPr>
        <w:t>.</w:t>
      </w:r>
    </w:p>
    <w:p>
      <w:pPr>
        <w:spacing w:before="0" w:after="0" w:line="200" w:lineRule="exact"/>
        <w:jc w:val="left"/>
        <w:rPr>
          <w:sz w:val="20"/>
          <w:szCs w:val="20"/>
        </w:rPr>
      </w:pPr>
    </w:p>
    <w:p>
      <w:pPr>
        <w:spacing w:before="0" w:after="0" w:line="200" w:lineRule="exact"/>
        <w:jc w:val="left"/>
        <w:rPr>
          <w:sz w:val="20"/>
          <w:szCs w:val="20"/>
        </w:rPr>
      </w:pPr>
    </w:p>
    <w:p>
      <w:pPr>
        <w:spacing w:before="14" w:after="0" w:line="200" w:lineRule="exact"/>
        <w:jc w:val="left"/>
        <w:rPr>
          <w:sz w:val="20"/>
          <w:szCs w:val="20"/>
        </w:rPr>
      </w:pPr>
    </w:p>
    <w:p>
      <w:pPr>
        <w:spacing w:before="29" w:after="0" w:line="271" w:lineRule="exact"/>
        <w:ind w:left="643" w:right="-20"/>
        <w:jc w:val="left"/>
        <w:rPr>
          <w:rFonts w:ascii="Times New Roman" w:eastAsia="Times New Roman" w:hAnsi="Times New Roman" w:cs="Times New Roman"/>
          <w:sz w:val="24"/>
          <w:szCs w:val="24"/>
        </w:rPr>
      </w:pPr>
      <w:r>
        <w:pict>
          <v:group id="_x0000_s1236" style="height:7.99pt;margin-left:58.98pt;margin-top:4.37pt;mso-position-horizontal-relative:page;position:absolute;width:7.24pt;z-index:-251630592" coordorigin="1180,87" coordsize="145,160">
            <v:shape id="_x0000_s1237" style="height:160;left:1180;position:absolute;top:87;width:145" coordorigin="1180,87" coordsize="145,160" path="m1313,148l1214,161,1232,169,1245,167,1264,165,1289,162,1323,159,1324,159,1324,158,1324,157,1313,148xe" filled="t" fillcolor="#050000" stroked="f">
              <v:path arrowok="t"/>
            </v:shape>
            <v:shape id="_x0000_s1238" style="height:160;left:1180;position:absolute;top:87;width:145" coordorigin="1180,87" coordsize="145,160" path="m1316,87l1236,97,1202,99,1220,108,1231,106,1247,104,1270,102,1332,96,1334,96,1334,96,1334,95,1334,95,1333,94,1316,87xe" filled="t" fillcolor="#050000" stroked="f">
              <v:path arrowok="t"/>
            </v:shape>
            <v:shape id="_x0000_s1239" style="height:160;left:1180;position:absolute;top:87;width:145" coordorigin="1180,87" coordsize="145,160" path="m1342,225l1325,228,1300,231,1272,233,1180,238,1195,247,1269,241,1359,236,1360,236,1361,236,1361,235,1361,235,1360,234,1342,225xe" filled="t" fillcolor="#050000" stroked="f">
              <v:path arrowok="t"/>
            </v:shape>
          </v:group>
        </w:pict>
      </w:r>
      <w:r>
        <w:pict>
          <v:group id="_x0000_s1240" style="height:2.62pt;margin-left:70.78pt;margin-top:9.35pt;mso-position-horizontal-relative:page;position:absolute;width:2.48pt;z-index:-251629568" coordorigin="1416,187" coordsize="50,52">
            <v:shape id="_x0000_s1241" style="height:52;left:1416;position:absolute;top:187;width:50" coordorigin="1416,187" coordsize="50,52" path="m1416,187l1422,199,1437,215,1446,229,1448,233,1450,236,1453,239,1454,239,1459,239,1461,238,1464,231,1465,229,1465,222,1465,219,1427,191,1416,187xe" filled="t" fillcolor="#050000" stroked="f">
              <v:path arrowok="t"/>
            </v:shape>
          </v:group>
        </w:pict>
      </w:r>
      <w:r>
        <w:pict>
          <v:group id="_x0000_s1242" style="height:11.18pt;margin-left:136.86pt;margin-top:2.67pt;mso-position-horizontal-relative:page;position:absolute;width:15.55pt;z-index:-251628544" coordorigin="2737,53" coordsize="311,224">
            <v:shape id="_x0000_s1243" style="height:224;left:2737;position:absolute;top:53;width:311" coordorigin="2737,53" coordsize="311,224" path="m2965,206l2963,209,3016,265,3017,266,3018,266,3020,266,3021,260,3021,247,2965,206xe" filled="t" fillcolor="#050000" stroked="f">
              <v:path arrowok="t"/>
            </v:shape>
            <v:shape id="_x0000_s1244" style="height:224;left:2737;position:absolute;top:53;width:311" coordorigin="2737,53" coordsize="311,224" path="m2924,204l2918,215,2910,228,2897,243,2879,259,2857,277,2868,274,2884,263,2900,250,2916,235,2923,228,2928,224,2931,223,2932,222,2932,220,2924,204xe" filled="t" fillcolor="#050000" stroked="f">
              <v:path arrowok="t"/>
            </v:shape>
            <v:shape id="_x0000_s1245" style="height:224;left:2737;position:absolute;top:53;width:311" coordorigin="2737,53" coordsize="311,224" path="m2925,138l2915,138,2917,189,2846,194,2860,204,2872,202,2892,199,2919,197,3019,188,2926,188,2925,138xe" filled="t" fillcolor="#050000" stroked="f">
              <v:path arrowok="t"/>
            </v:shape>
            <v:shape id="_x0000_s1246" style="height:224;left:2737;position:absolute;top:53;width:311" coordorigin="2737,53" coordsize="311,224" path="m2980,133l2970,133,2968,185,2926,188,3019,188,3046,186,3047,186,3048,186,3048,185,3048,184,2977,184,2980,133xe" filled="t" fillcolor="#050000" stroked="f">
              <v:path arrowok="t"/>
            </v:shape>
            <v:shape id="_x0000_s1247" style="height:224;left:2737;position:absolute;top:53;width:311" coordorigin="2737,53" coordsize="311,224" path="m3036,174l3022,178,3002,181,2977,184,3048,184,3036,174xe" filled="t" fillcolor="#050000" stroked="f">
              <v:path arrowok="t"/>
            </v:shape>
            <v:shape id="_x0000_s1248" style="height:224;left:2737;position:absolute;top:53;width:311" coordorigin="2737,53" coordsize="311,224" path="m2909,62l2907,65,2911,72,2913,83,2913,84,2915,129,2864,134,2876,144,2886,141,2899,139,2915,138,2925,138,2924,137,2970,133,2980,133,2980,132,3012,128,2924,128,2923,99,2923,89,2924,84,2926,79,2926,78,2926,76,2926,75,2925,74,2909,62xe" filled="t" fillcolor="#050000" stroked="f">
              <v:path arrowok="t"/>
            </v:shape>
            <v:shape id="_x0000_s1249" style="height:224;left:2737;position:absolute;top:53;width:311" coordorigin="2737,53" coordsize="311,224" path="m2971,53l2968,56,2971,60,2972,67,2972,83,2972,90,2970,124,2924,128,3012,128,3026,127,3028,127,3029,127,3029,125,3029,125,3028,123,3027,123,2980,123,2983,83,2984,75,2987,70,2988,69,2988,68,2987,67,2971,53xe" filled="t" fillcolor="#050000" stroked="f">
              <v:path arrowok="t"/>
            </v:shape>
            <v:shape id="_x0000_s1250" style="height:224;left:2737;position:absolute;top:53;width:311" coordorigin="2737,53" coordsize="311,224" path="m3018,115l3010,118,2998,121,2980,123,3027,123,3018,115xe" filled="t" fillcolor="#050000" stroked="f">
              <v:path arrowok="t"/>
            </v:shape>
            <v:shape id="_x0000_s1251" style="height:224;left:2737;position:absolute;top:53;width:311" coordorigin="2737,53" coordsize="311,224" path="m2799,62l2749,114,2737,174,2740,194,2780,261,2796,276,2799,272,2793,267,2781,252,2754,179,2753,154,2756,138,2762,118,2773,93,2785,77,2799,62xe" filled="t" fillcolor="#050000" stroked="f">
              <v:path arrowok="t"/>
            </v:shape>
          </v:group>
        </w:pict>
      </w:r>
      <w:r>
        <w:pict>
          <v:group id="_x0000_s1252" style="height:10.79pt;margin-left:321.99pt;margin-top:2.9pt;mso-position-horizontal-relative:page;position:absolute;width:15.61pt;z-index:-251627520" coordorigin="6440,58" coordsize="312,216">
            <v:shape id="_x0000_s1253" style="height:216;left:6440;position:absolute;top:58;width:312" coordorigin="6440,58" coordsize="312,216" path="m6694,60l6693,65,6706,80,6717,95,6725,113,6731,132,6734,154,6735,178,6732,195,6727,214,6717,239,6706,255,6692,270,6700,270,6739,222,6752,162,6750,144,6744,125,6735,105,6724,89,6710,74,6694,60xe" filled="t" fillcolor="#050000" stroked="f">
              <v:path arrowok="t"/>
            </v:shape>
            <v:shape id="_x0000_s1254" style="height:216;left:6440;position:absolute;top:58;width:312" coordorigin="6440,58" coordsize="312,216" path="m6528,231l6533,241,6546,256,6558,272,6559,273,6559,274,6561,274,6563,271,6570,260,6573,252,6559,252,6528,231xe" filled="t" fillcolor="#050000" stroked="f">
              <v:path arrowok="t"/>
            </v:shape>
            <v:shape id="_x0000_s1255" style="height:216;left:6440;position:absolute;top:58;width:312" coordorigin="6440,58" coordsize="312,216" path="m6535,171l6512,171,6523,177,6517,196,6469,258,6450,271,6469,263,6523,207,6531,188,6535,171xe" filled="t" fillcolor="#050000" stroked="f">
              <v:path arrowok="t"/>
            </v:shape>
            <v:shape id="_x0000_s1256" style="height:216;left:6440;position:absolute;top:58;width:312" coordorigin="6440,58" coordsize="312,216" path="m6591,167l6536,167,6580,178,6577,198,6573,216,6568,234,6564,246,6559,252,6573,252,6590,175,6591,170,6591,167xe" filled="t" fillcolor="#050000" stroked="f">
              <v:path arrowok="t"/>
            </v:shape>
            <v:shape id="_x0000_s1257" style="height:216;left:6440;position:absolute;top:58;width:312" coordorigin="6440,58" coordsize="312,216" path="m6518,76l6516,78,6516,79,6514,90,6483,146,6440,189,6447,189,6492,147,6522,104,6526,99,6530,97,6530,96,6530,95,6530,94,6518,76xe" filled="t" fillcolor="#050000" stroked="f">
              <v:path arrowok="t"/>
            </v:shape>
            <v:shape id="_x0000_s1258" style="height:216;left:6440;position:absolute;top:58;width:312" coordorigin="6440,58" coordsize="312,216" path="m6588,144l6581,153,6488,166,6500,175,6504,173,6512,171,6535,171,6536,167,6591,167,6592,166,6594,160,6596,158,6598,156,6599,155,6599,155,6599,154,6599,153,6598,153,6588,144xe" filled="t" fillcolor="#050000" stroked="f">
              <v:path arrowok="t"/>
            </v:shape>
            <v:shape id="_x0000_s1259" style="height:216;left:6440;position:absolute;top:58;width:312" coordorigin="6440,58" coordsize="312,216" path="m6544,58l6543,61,6547,62,6550,65,6554,71,6562,84,6577,106,6618,170,6657,167,6657,164,6646,162,6637,160,6578,94,6560,64,6560,60,6544,58xe" filled="t" fillcolor="#050000" stroked="f">
              <v:path arrowok="t"/>
            </v:shape>
          </v:group>
        </w:pict>
      </w:r>
      <w:r>
        <w:pict>
          <v:shape id="_x0000_i1260" type="#_x0000_t75" style="height:11.96pt;mso-position-horizontal-relative:char;mso-position-vertical-relative:line;width:46.32pt">
            <v:imagedata r:id="rId11" o:title=""/>
            <w10:wrap type="none"/>
          </v:shape>
        </w:pict>
      </w:r>
      <w:r>
        <w:rPr>
          <w:rFonts w:ascii="Times New Roman" w:eastAsia="Times New Roman" w:hAnsi="Times New Roman" w:cs="Times New Roman"/>
          <w:position w:val="0"/>
          <w:sz w:val="20"/>
          <w:szCs w:val="20"/>
        </w:rPr>
        <w:t xml:space="preserve">          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4"/>
          <w:szCs w:val="24"/>
        </w:rPr>
        <w:t>10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4"/>
          <w:szCs w:val="24"/>
        </w:rPr>
        <w:pict>
          <v:shape id="_x0000_i1261" type="#_x0000_t75" style="height:12.46pt;mso-position-horizontal-relative:char;mso-position-vertical-relative:line;width:71.13pt">
            <v:imagedata r:id="rId12" o:title=""/>
            <w10:wrap type="none"/>
          </v:shape>
        </w:pict>
      </w:r>
      <w:r>
        <w:rPr>
          <w:rFonts w:ascii="Times New Roman" w:eastAsia="Times New Roman" w:hAnsi="Times New Roman" w:cs="Times New Roman"/>
          <w:color w:val="050000"/>
          <w:spacing w:val="28"/>
          <w:w w:val="100"/>
          <w:position w:val="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4"/>
          <w:szCs w:val="24"/>
        </w:rPr>
        <w:pict>
          <v:shape id="_x0000_i1262" type="#_x0000_t75" style="height:12.26pt;mso-position-horizontal-relative:char;mso-position-vertical-relative:line;width:47.85pt">
            <v:imagedata r:id="rId13" o:title=""/>
            <w10:wrap type="none"/>
          </v:shape>
        </w:pict>
      </w:r>
      <w:r>
        <w:rPr>
          <w:rFonts w:ascii="Times New Roman" w:eastAsia="Times New Roman" w:hAnsi="Times New Roman" w:cs="Times New Roman"/>
          <w:color w:val="050000"/>
          <w:spacing w:val="4"/>
          <w:w w:val="100"/>
          <w:position w:val="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4"/>
          <w:szCs w:val="24"/>
        </w:rPr>
        <w:t>10</w:t>
      </w:r>
    </w:p>
    <w:p>
      <w:pPr>
        <w:spacing w:before="6" w:after="0" w:line="220" w:lineRule="exact"/>
        <w:jc w:val="left"/>
        <w:rPr>
          <w:sz w:val="22"/>
          <w:szCs w:val="22"/>
        </w:rPr>
      </w:pPr>
    </w:p>
    <w:p>
      <w:pPr>
        <w:tabs>
          <w:tab w:val="left" w:pos="3340"/>
          <w:tab w:val="left" w:pos="3480"/>
          <w:tab w:val="left" w:pos="4240"/>
          <w:tab w:val="left" w:pos="4840"/>
          <w:tab w:val="left" w:pos="5740"/>
          <w:tab w:val="left" w:pos="7460"/>
          <w:tab w:val="left" w:pos="7960"/>
          <w:tab w:val="left" w:pos="8440"/>
        </w:tabs>
        <w:spacing w:before="39" w:after="0" w:line="406" w:lineRule="auto"/>
        <w:ind w:left="148" w:right="51" w:firstLine="4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group id="_x0000_s1263" style="height:2.61pt;margin-left:219.56pt;margin-top:23.74pt;mso-position-horizontal-relative:page;position:absolute;width:1.54pt;z-index:-251626496" coordorigin="4391,475" coordsize="31,52">
            <v:shape id="_x0000_s1264" style="height:52;left:4391;position:absolute;top:475;width:31" coordorigin="4391,475" coordsize="31,52" path="m4417,475l4391,499,4391,513,4393,517,4400,525,4404,527,4413,527,4416,526,4421,521,4422,519,4422,512,4421,510,4417,506,4403,506,4403,506,4402,505,4401,504,4401,502,4401,496,4402,493,4403,491,4406,487,4411,483,4417,479,4417,475xe" filled="t" fillcolor="#050000" stroked="f">
              <v:path arrowok="t"/>
            </v:shape>
            <v:shape id="_x0000_s1265" style="height:52;left:4391;position:absolute;top:475;width:31" coordorigin="4391,475" coordsize="31,52" path="m4414,505l4411,505,4409,505,4407,505,4406,506,4405,506,4417,506,4417,506,4414,505xe" filled="t" fillcolor="#050000" stroked="f">
              <v:path arrowok="t"/>
            </v:shape>
          </v:group>
        </w:pict>
      </w:r>
      <w:r>
        <w:pict>
          <v:group id="_x0000_s1266" style="height:2.61pt;margin-left:291.06pt;margin-top:23.74pt;mso-position-horizontal-relative:page;position:absolute;width:1.54pt;z-index:-251625472" coordorigin="5821,475" coordsize="31,52">
            <v:shape id="_x0000_s1267" style="height:52;left:5821;position:absolute;top:475;width:31" coordorigin="5821,475" coordsize="31,52" path="m5852,495l5840,495,5841,496,5842,498,5842,499,5842,505,5826,522,5826,527,5833,524,5839,521,5849,510,5852,503,5852,495xe" filled="t" fillcolor="#050000" stroked="f">
              <v:path arrowok="t"/>
            </v:shape>
            <v:shape id="_x0000_s1268" style="height:52;left:5821;position:absolute;top:475;width:31" coordorigin="5821,475" coordsize="31,52" path="m5839,475l5830,475,5827,476,5824,479,5822,480,5821,483,5821,489,5822,492,5824,494,5826,496,5829,497,5833,497,5834,497,5836,496,5837,496,5838,495,5852,495,5852,489,5850,484,5843,477,5839,475xe" filled="t" fillcolor="#050000" stroked="f">
              <v:path arrowok="t"/>
            </v:shape>
          </v:group>
        </w:pic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color w:val="050000"/>
          <w:spacing w:val="2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fr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nd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1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ti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3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ca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12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ak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36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5"/>
          <w:w w:val="100"/>
          <w:sz w:val="20"/>
          <w:szCs w:val="20"/>
          <w:u w:val="single" w:color="04000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  <w:u w:val="single" w:color="040000"/>
        </w:rPr>
        <w:tab/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yo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fr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nd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it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3"/>
          <w:w w:val="103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on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mm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2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qu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aliti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000"/>
          <w:spacing w:val="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3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4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stl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,</w:t>
      </w:r>
      <w:r>
        <w:rPr>
          <w:rFonts w:ascii="Times New Roman" w:eastAsia="Times New Roman" w:hAnsi="Times New Roman" w:cs="Times New Roman"/>
          <w:color w:val="050000"/>
          <w:spacing w:val="2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fr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nd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hou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2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37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5"/>
          <w:w w:val="100"/>
          <w:sz w:val="20"/>
          <w:szCs w:val="20"/>
          <w:u w:val="single" w:color="04000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  <w:u w:val="single" w:color="040000"/>
        </w:rPr>
        <w:tab/>
        <w:tab/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it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ea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color w:val="050000"/>
          <w:spacing w:val="1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hon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38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5"/>
          <w:w w:val="100"/>
          <w:sz w:val="20"/>
          <w:szCs w:val="20"/>
          <w:u w:val="single" w:color="04000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  <w:u w:val="single" w:color="040000"/>
        </w:rPr>
        <w:tab/>
      </w:r>
      <w:r>
        <w:rPr>
          <w:rFonts w:ascii="Times New Roman" w:eastAsia="Times New Roman" w:hAnsi="Times New Roman" w:cs="Times New Roman"/>
          <w:color w:val="050000"/>
          <w:spacing w:val="0"/>
          <w:w w:val="40"/>
          <w:sz w:val="20"/>
          <w:szCs w:val="20"/>
          <w:u w:val="single" w:color="04000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elli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color w:val="050000"/>
          <w:spacing w:val="2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li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,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bu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000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ou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1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ti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3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yo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no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you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fr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nd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kno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050000"/>
          <w:spacing w:val="2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39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5"/>
          <w:w w:val="100"/>
          <w:sz w:val="20"/>
          <w:szCs w:val="20"/>
          <w:u w:val="single" w:color="04000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  <w:u w:val="single" w:color="040000"/>
        </w:rPr>
        <w:tab/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bou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you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,</w:t>
      </w:r>
      <w:r>
        <w:rPr>
          <w:rFonts w:ascii="Times New Roman" w:eastAsia="Times New Roman" w:hAnsi="Times New Roman" w:cs="Times New Roman"/>
          <w:color w:val="050000"/>
          <w:spacing w:val="1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uc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yo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050000"/>
          <w:spacing w:val="1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etti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color w:val="050000"/>
          <w:spacing w:val="2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err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1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1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yo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3"/>
          <w:w w:val="103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gh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el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li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you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000"/>
          <w:spacing w:val="2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fe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1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40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5"/>
          <w:w w:val="100"/>
          <w:sz w:val="20"/>
          <w:szCs w:val="20"/>
          <w:u w:val="single" w:color="04000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  <w:u w:val="single" w:color="040000"/>
        </w:rPr>
        <w:tab/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,</w:t>
      </w:r>
      <w:r>
        <w:rPr>
          <w:rFonts w:ascii="Times New Roman" w:eastAsia="Times New Roman" w:hAnsi="Times New Roman" w:cs="Times New Roman"/>
          <w:color w:val="050000"/>
          <w:spacing w:val="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bu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2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goo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1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1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You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fr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nd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2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il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1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ou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oon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,</w:t>
      </w:r>
      <w:r>
        <w:rPr>
          <w:rFonts w:ascii="Times New Roman" w:eastAsia="Times New Roman" w:hAnsi="Times New Roman" w:cs="Times New Roman"/>
          <w:color w:val="050000"/>
          <w:spacing w:val="1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1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il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1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41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5"/>
          <w:w w:val="100"/>
          <w:sz w:val="20"/>
          <w:szCs w:val="20"/>
          <w:u w:val="single" w:color="04000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  <w:u w:val="single" w:color="040000"/>
        </w:rPr>
        <w:tab/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ec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yo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li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2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con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2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po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qu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alit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2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000"/>
          <w:spacing w:val="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fr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1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color w:val="050000"/>
          <w:spacing w:val="1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goo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2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42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5"/>
          <w:w w:val="100"/>
          <w:sz w:val="20"/>
          <w:szCs w:val="20"/>
          <w:u w:val="single" w:color="04000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  <w:u w:val="single" w:color="040000"/>
        </w:rPr>
        <w:tab/>
        <w:tab/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050000"/>
          <w:spacing w:val="1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fr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1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1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43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5"/>
          <w:w w:val="100"/>
          <w:sz w:val="20"/>
          <w:szCs w:val="20"/>
          <w:u w:val="single" w:color="04000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  <w:u w:val="single" w:color="040000"/>
        </w:rPr>
        <w:tab/>
        <w:tab/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li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1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you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ob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,</w:t>
      </w:r>
      <w:r>
        <w:rPr>
          <w:rFonts w:ascii="Times New Roman" w:eastAsia="Times New Roman" w:hAnsi="Times New Roman" w:cs="Times New Roman"/>
          <w:color w:val="050000"/>
          <w:spacing w:val="2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fr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1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wh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1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gh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bou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you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ob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it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ybod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2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hoo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3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1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po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fr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nd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1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na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ll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,</w:t>
      </w:r>
      <w:r>
        <w:rPr>
          <w:rFonts w:ascii="Times New Roman" w:eastAsia="Times New Roman" w:hAnsi="Times New Roman" w:cs="Times New Roman"/>
          <w:color w:val="050000"/>
          <w:spacing w:val="2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gene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ou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you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fri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end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2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Yo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050000"/>
          <w:spacing w:val="1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hou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2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4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4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5"/>
          <w:w w:val="100"/>
          <w:sz w:val="20"/>
          <w:szCs w:val="20"/>
          <w:u w:val="single" w:color="04000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  <w:u w:val="single" w:color="040000"/>
        </w:rPr>
        <w:tab/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you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ng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it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you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fr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nd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>.</w:t>
      </w:r>
    </w:p>
    <w:p>
      <w:pPr>
        <w:tabs>
          <w:tab w:val="left" w:pos="3000"/>
        </w:tabs>
        <w:spacing w:before="5" w:after="0" w:line="227" w:lineRule="exact"/>
        <w:ind w:left="569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ea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9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position w:val="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position w:val="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be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27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45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4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5"/>
          <w:w w:val="100"/>
          <w:position w:val="0"/>
          <w:sz w:val="20"/>
          <w:szCs w:val="20"/>
          <w:u w:val="single" w:color="04000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  <w:u w:val="single" w:color="040000"/>
        </w:rPr>
        <w:tab/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4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you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position w:val="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7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eli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1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yo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il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15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5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position w:val="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6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fr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nd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1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position w:val="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position w:val="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position w:val="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position w:val="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position w:val="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position w:val="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position w:val="0"/>
          <w:sz w:val="20"/>
          <w:szCs w:val="20"/>
        </w:rPr>
        <w:t>.</w:t>
      </w:r>
    </w:p>
    <w:p>
      <w:pPr>
        <w:spacing w:before="0" w:after="0" w:line="200" w:lineRule="exact"/>
        <w:jc w:val="left"/>
        <w:rPr>
          <w:sz w:val="20"/>
          <w:szCs w:val="20"/>
        </w:rPr>
      </w:pPr>
    </w:p>
    <w:p>
      <w:pPr>
        <w:spacing w:before="16" w:after="0" w:line="260" w:lineRule="exact"/>
        <w:jc w:val="left"/>
        <w:rPr>
          <w:sz w:val="26"/>
          <w:szCs w:val="26"/>
        </w:rPr>
      </w:pPr>
    </w:p>
    <w:tbl>
      <w:tblPr>
        <w:tblW w:w="0" w:type="auto"/>
        <w:jc w:val="left"/>
        <w:tblInd w:w="106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82"/>
        <w:gridCol w:w="1929"/>
        <w:gridCol w:w="2024"/>
        <w:gridCol w:w="2112"/>
        <w:gridCol w:w="1815"/>
      </w:tblGrid>
      <w:tr>
        <w:tblPrEx>
          <w:tblW w:w="0" w:type="auto"/>
          <w:jc w:val="left"/>
          <w:tblInd w:w="106" w:type="dxa"/>
          <w:tblLayout w:type="fixed"/>
          <w:tblCellMar>
            <w:top w:w="0" w:type="dxa"/>
            <w:left w:w="0" w:type="dxa"/>
            <w:bottom w:w="0" w:type="dxa"/>
            <w:right w:w="0" w:type="dxa"/>
          </w:tblCellMar>
          <w:tblLook w:val="01E0"/>
        </w:tblPrEx>
        <w:trPr>
          <w:trHeight w:hRule="exact" w:val="398"/>
          <w:jc w:val="left"/>
        </w:trPr>
        <w:tc>
          <w:tcPr>
            <w:tcW w:w="382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before="79" w:after="0" w:line="240" w:lineRule="auto"/>
              <w:ind w:left="43" w:right="-2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3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6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3"/>
                <w:sz w:val="20"/>
                <w:szCs w:val="20"/>
              </w:rPr>
              <w:t>.</w:t>
            </w:r>
          </w:p>
        </w:tc>
        <w:tc>
          <w:tcPr>
            <w:tcW w:w="1929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before="79" w:after="0" w:line="240" w:lineRule="auto"/>
              <w:ind w:left="81" w:right="-2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A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.</w:t>
            </w:r>
            <w:r>
              <w:rPr>
                <w:rFonts w:ascii="Times New Roman" w:eastAsia="Times New Roman" w:hAnsi="Times New Roman" w:cs="Times New Roman"/>
                <w:color w:val="050000"/>
                <w:spacing w:val="9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3"/>
                <w:w w:val="103"/>
                <w:sz w:val="20"/>
                <w:szCs w:val="20"/>
              </w:rPr>
              <w:t>m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i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nu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t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3"/>
                <w:sz w:val="20"/>
                <w:szCs w:val="20"/>
              </w:rPr>
              <w:t>s</w:t>
            </w:r>
          </w:p>
        </w:tc>
        <w:tc>
          <w:tcPr>
            <w:tcW w:w="2024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before="79" w:after="0" w:line="240" w:lineRule="auto"/>
              <w:ind w:left="252" w:right="-2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B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.</w:t>
            </w:r>
            <w:r>
              <w:rPr>
                <w:rFonts w:ascii="Times New Roman" w:eastAsia="Times New Roman" w:hAnsi="Times New Roman" w:cs="Times New Roman"/>
                <w:color w:val="050000"/>
                <w:spacing w:val="8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d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a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y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3"/>
                <w:sz w:val="20"/>
                <w:szCs w:val="20"/>
              </w:rPr>
              <w:t>s</w:t>
            </w:r>
          </w:p>
        </w:tc>
        <w:tc>
          <w:tcPr>
            <w:tcW w:w="2112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before="79" w:after="0" w:line="240" w:lineRule="auto"/>
              <w:ind w:left="328" w:right="-2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C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.</w:t>
            </w:r>
            <w:r>
              <w:rPr>
                <w:rFonts w:ascii="Times New Roman" w:eastAsia="Times New Roman" w:hAnsi="Times New Roman" w:cs="Times New Roman"/>
                <w:color w:val="050000"/>
                <w:spacing w:val="8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w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k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3"/>
                <w:sz w:val="20"/>
                <w:szCs w:val="20"/>
              </w:rPr>
              <w:t>s</w:t>
            </w:r>
          </w:p>
        </w:tc>
        <w:tc>
          <w:tcPr>
            <w:tcW w:w="1815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before="79" w:after="0" w:line="240" w:lineRule="auto"/>
              <w:ind w:left="316" w:right="-2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D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.</w:t>
            </w:r>
            <w:r>
              <w:rPr>
                <w:rFonts w:ascii="Times New Roman" w:eastAsia="Times New Roman" w:hAnsi="Times New Roman" w:cs="Times New Roman"/>
                <w:color w:val="050000"/>
                <w:spacing w:val="9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y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a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r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3"/>
                <w:sz w:val="20"/>
                <w:szCs w:val="20"/>
              </w:rPr>
              <w:t>s</w:t>
            </w:r>
          </w:p>
        </w:tc>
      </w:tr>
      <w:tr>
        <w:tblPrEx>
          <w:tblW w:w="0" w:type="auto"/>
          <w:jc w:val="left"/>
          <w:tblInd w:w="106" w:type="dxa"/>
          <w:tblLayout w:type="fixed"/>
          <w:tblCellMar>
            <w:top w:w="0" w:type="dxa"/>
            <w:left w:w="0" w:type="dxa"/>
            <w:bottom w:w="0" w:type="dxa"/>
            <w:right w:w="0" w:type="dxa"/>
          </w:tblCellMar>
          <w:tblLook w:val="01E0"/>
        </w:tblPrEx>
        <w:trPr>
          <w:trHeight w:hRule="exact" w:val="389"/>
          <w:jc w:val="left"/>
        </w:trPr>
        <w:tc>
          <w:tcPr>
            <w:tcW w:w="382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before="70" w:after="0" w:line="240" w:lineRule="auto"/>
              <w:ind w:left="43" w:right="-2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3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7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3"/>
                <w:sz w:val="20"/>
                <w:szCs w:val="20"/>
              </w:rPr>
              <w:t>.</w:t>
            </w:r>
          </w:p>
        </w:tc>
        <w:tc>
          <w:tcPr>
            <w:tcW w:w="1929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before="70" w:after="0" w:line="240" w:lineRule="auto"/>
              <w:ind w:left="81" w:right="-2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A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.</w:t>
            </w:r>
            <w:r>
              <w:rPr>
                <w:rFonts w:ascii="Times New Roman" w:eastAsia="Times New Roman" w:hAnsi="Times New Roman" w:cs="Times New Roman"/>
                <w:color w:val="050000"/>
                <w:spacing w:val="9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k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i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n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3"/>
                <w:sz w:val="20"/>
                <w:szCs w:val="20"/>
              </w:rPr>
              <w:t>d</w:t>
            </w:r>
          </w:p>
        </w:tc>
        <w:tc>
          <w:tcPr>
            <w:tcW w:w="2024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before="70" w:after="0" w:line="240" w:lineRule="auto"/>
              <w:ind w:left="252" w:right="-2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B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.</w:t>
            </w:r>
            <w:r>
              <w:rPr>
                <w:rFonts w:ascii="Times New Roman" w:eastAsia="Times New Roman" w:hAnsi="Times New Roman" w:cs="Times New Roman"/>
                <w:color w:val="050000"/>
                <w:spacing w:val="8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hon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s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3"/>
                <w:sz w:val="20"/>
                <w:szCs w:val="20"/>
              </w:rPr>
              <w:t>t</w:t>
            </w:r>
          </w:p>
        </w:tc>
        <w:tc>
          <w:tcPr>
            <w:tcW w:w="2112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before="70" w:after="0" w:line="240" w:lineRule="auto"/>
              <w:ind w:left="328" w:right="-2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C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.</w:t>
            </w:r>
            <w:r>
              <w:rPr>
                <w:rFonts w:ascii="Times New Roman" w:eastAsia="Times New Roman" w:hAnsi="Times New Roman" w:cs="Times New Roman"/>
                <w:color w:val="050000"/>
                <w:spacing w:val="8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h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l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p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f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u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3"/>
                <w:sz w:val="20"/>
                <w:szCs w:val="20"/>
              </w:rPr>
              <w:t>l</w:t>
            </w:r>
          </w:p>
        </w:tc>
        <w:tc>
          <w:tcPr>
            <w:tcW w:w="1815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before="70" w:after="0" w:line="240" w:lineRule="auto"/>
              <w:ind w:left="316" w:right="-2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D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.</w:t>
            </w:r>
            <w:r>
              <w:rPr>
                <w:rFonts w:ascii="Times New Roman" w:eastAsia="Times New Roman" w:hAnsi="Times New Roman" w:cs="Times New Roman"/>
                <w:color w:val="050000"/>
                <w:spacing w:val="9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p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o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lit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3"/>
                <w:sz w:val="20"/>
                <w:szCs w:val="20"/>
              </w:rPr>
              <w:t>e</w:t>
            </w:r>
          </w:p>
        </w:tc>
      </w:tr>
      <w:tr>
        <w:tblPrEx>
          <w:tblW w:w="0" w:type="auto"/>
          <w:jc w:val="left"/>
          <w:tblInd w:w="106" w:type="dxa"/>
          <w:tblLayout w:type="fixed"/>
          <w:tblCellMar>
            <w:top w:w="0" w:type="dxa"/>
            <w:left w:w="0" w:type="dxa"/>
            <w:bottom w:w="0" w:type="dxa"/>
            <w:right w:w="0" w:type="dxa"/>
          </w:tblCellMar>
          <w:tblLook w:val="01E0"/>
        </w:tblPrEx>
        <w:trPr>
          <w:trHeight w:hRule="exact" w:val="389"/>
          <w:jc w:val="left"/>
        </w:trPr>
        <w:tc>
          <w:tcPr>
            <w:tcW w:w="382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before="70" w:after="0" w:line="240" w:lineRule="auto"/>
              <w:ind w:left="43" w:right="-2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3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8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3"/>
                <w:sz w:val="20"/>
                <w:szCs w:val="20"/>
              </w:rPr>
              <w:t>.</w:t>
            </w:r>
          </w:p>
        </w:tc>
        <w:tc>
          <w:tcPr>
            <w:tcW w:w="1929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before="70" w:after="0" w:line="240" w:lineRule="auto"/>
              <w:ind w:left="80" w:right="-2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A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.</w:t>
            </w:r>
            <w:r>
              <w:rPr>
                <w:rFonts w:ascii="Times New Roman" w:eastAsia="Times New Roman" w:hAnsi="Times New Roman" w:cs="Times New Roman"/>
                <w:color w:val="050000"/>
                <w:spacing w:val="9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n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v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3"/>
                <w:sz w:val="20"/>
                <w:szCs w:val="20"/>
              </w:rPr>
              <w:t>r</w:t>
            </w:r>
          </w:p>
        </w:tc>
        <w:tc>
          <w:tcPr>
            <w:tcW w:w="2024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before="70" w:after="0" w:line="240" w:lineRule="auto"/>
              <w:ind w:left="251" w:right="-2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B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.</w:t>
            </w:r>
            <w:r>
              <w:rPr>
                <w:rFonts w:ascii="Times New Roman" w:eastAsia="Times New Roman" w:hAnsi="Times New Roman" w:cs="Times New Roman"/>
                <w:color w:val="050000"/>
                <w:spacing w:val="8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a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l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w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a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y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3"/>
                <w:sz w:val="20"/>
                <w:szCs w:val="20"/>
              </w:rPr>
              <w:t>s</w:t>
            </w:r>
          </w:p>
        </w:tc>
        <w:tc>
          <w:tcPr>
            <w:tcW w:w="2112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before="70" w:after="0" w:line="240" w:lineRule="auto"/>
              <w:ind w:left="327" w:right="-2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C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.</w:t>
            </w:r>
            <w:r>
              <w:rPr>
                <w:rFonts w:ascii="Times New Roman" w:eastAsia="Times New Roman" w:hAnsi="Times New Roman" w:cs="Times New Roman"/>
                <w:color w:val="050000"/>
                <w:spacing w:val="8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s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o</w:t>
            </w:r>
            <w:r>
              <w:rPr>
                <w:rFonts w:ascii="Times New Roman" w:eastAsia="Times New Roman" w:hAnsi="Times New Roman" w:cs="Times New Roman"/>
                <w:color w:val="050000"/>
                <w:spacing w:val="3"/>
                <w:w w:val="103"/>
                <w:sz w:val="20"/>
                <w:szCs w:val="20"/>
              </w:rPr>
              <w:t>m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ti</w:t>
            </w:r>
            <w:r>
              <w:rPr>
                <w:rFonts w:ascii="Times New Roman" w:eastAsia="Times New Roman" w:hAnsi="Times New Roman" w:cs="Times New Roman"/>
                <w:color w:val="050000"/>
                <w:spacing w:val="3"/>
                <w:w w:val="103"/>
                <w:sz w:val="20"/>
                <w:szCs w:val="20"/>
              </w:rPr>
              <w:t>m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3"/>
                <w:sz w:val="20"/>
                <w:szCs w:val="20"/>
              </w:rPr>
              <w:t>s</w:t>
            </w:r>
          </w:p>
        </w:tc>
        <w:tc>
          <w:tcPr>
            <w:tcW w:w="1815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before="70" w:after="0" w:line="240" w:lineRule="auto"/>
              <w:ind w:left="315" w:right="-2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D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.</w:t>
            </w:r>
            <w:r>
              <w:rPr>
                <w:rFonts w:ascii="Times New Roman" w:eastAsia="Times New Roman" w:hAnsi="Times New Roman" w:cs="Times New Roman"/>
                <w:color w:val="050000"/>
                <w:spacing w:val="9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u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s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u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all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3"/>
                <w:sz w:val="20"/>
                <w:szCs w:val="20"/>
              </w:rPr>
              <w:t>y</w:t>
            </w:r>
          </w:p>
        </w:tc>
      </w:tr>
      <w:tr>
        <w:tblPrEx>
          <w:tblW w:w="0" w:type="auto"/>
          <w:jc w:val="left"/>
          <w:tblInd w:w="106" w:type="dxa"/>
          <w:tblLayout w:type="fixed"/>
          <w:tblCellMar>
            <w:top w:w="0" w:type="dxa"/>
            <w:left w:w="0" w:type="dxa"/>
            <w:bottom w:w="0" w:type="dxa"/>
            <w:right w:w="0" w:type="dxa"/>
          </w:tblCellMar>
          <w:tblLook w:val="01E0"/>
        </w:tblPrEx>
        <w:trPr>
          <w:trHeight w:hRule="exact" w:val="391"/>
          <w:jc w:val="left"/>
        </w:trPr>
        <w:tc>
          <w:tcPr>
            <w:tcW w:w="382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before="70" w:after="0" w:line="240" w:lineRule="auto"/>
              <w:ind w:left="42" w:right="-2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3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9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3"/>
                <w:sz w:val="20"/>
                <w:szCs w:val="20"/>
              </w:rPr>
              <w:t>.</w:t>
            </w:r>
          </w:p>
        </w:tc>
        <w:tc>
          <w:tcPr>
            <w:tcW w:w="1929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before="70" w:after="0" w:line="240" w:lineRule="auto"/>
              <w:ind w:left="79" w:right="-2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A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.</w:t>
            </w:r>
            <w:r>
              <w:rPr>
                <w:rFonts w:ascii="Times New Roman" w:eastAsia="Times New Roman" w:hAnsi="Times New Roman" w:cs="Times New Roman"/>
                <w:color w:val="050000"/>
                <w:spacing w:val="9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s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o</w:t>
            </w:r>
            <w:r>
              <w:rPr>
                <w:rFonts w:ascii="Times New Roman" w:eastAsia="Times New Roman" w:hAnsi="Times New Roman" w:cs="Times New Roman"/>
                <w:color w:val="050000"/>
                <w:spacing w:val="3"/>
                <w:w w:val="100"/>
                <w:sz w:val="20"/>
                <w:szCs w:val="20"/>
              </w:rPr>
              <w:t>m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t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h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i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n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g</w:t>
            </w:r>
            <w:r>
              <w:rPr>
                <w:rFonts w:ascii="Times New Roman" w:eastAsia="Times New Roman" w:hAnsi="Times New Roman" w:cs="Times New Roman"/>
                <w:color w:val="050000"/>
                <w:spacing w:val="29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goo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3"/>
                <w:sz w:val="20"/>
                <w:szCs w:val="20"/>
              </w:rPr>
              <w:t>d</w:t>
            </w:r>
          </w:p>
        </w:tc>
        <w:tc>
          <w:tcPr>
            <w:tcW w:w="2024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before="70" w:after="0" w:line="240" w:lineRule="auto"/>
              <w:ind w:left="250" w:right="-2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B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.</w:t>
            </w:r>
            <w:r>
              <w:rPr>
                <w:rFonts w:ascii="Times New Roman" w:eastAsia="Times New Roman" w:hAnsi="Times New Roman" w:cs="Times New Roman"/>
                <w:color w:val="050000"/>
                <w:spacing w:val="8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a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ny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t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h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i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n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g</w:t>
            </w:r>
            <w:r>
              <w:rPr>
                <w:rFonts w:ascii="Times New Roman" w:eastAsia="Times New Roman" w:hAnsi="Times New Roman" w:cs="Times New Roman"/>
                <w:color w:val="050000"/>
                <w:spacing w:val="25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goo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3"/>
                <w:sz w:val="20"/>
                <w:szCs w:val="20"/>
              </w:rPr>
              <w:t>d</w:t>
            </w:r>
          </w:p>
        </w:tc>
        <w:tc>
          <w:tcPr>
            <w:tcW w:w="2112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before="70" w:after="0" w:line="240" w:lineRule="auto"/>
              <w:ind w:left="326" w:right="-2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C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.</w:t>
            </w:r>
            <w:r>
              <w:rPr>
                <w:rFonts w:ascii="Times New Roman" w:eastAsia="Times New Roman" w:hAnsi="Times New Roman" w:cs="Times New Roman"/>
                <w:color w:val="050000"/>
                <w:spacing w:val="8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s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o</w:t>
            </w:r>
            <w:r>
              <w:rPr>
                <w:rFonts w:ascii="Times New Roman" w:eastAsia="Times New Roman" w:hAnsi="Times New Roman" w:cs="Times New Roman"/>
                <w:color w:val="050000"/>
                <w:spacing w:val="3"/>
                <w:w w:val="100"/>
                <w:sz w:val="20"/>
                <w:szCs w:val="20"/>
              </w:rPr>
              <w:t>m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t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h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i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n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g</w:t>
            </w:r>
            <w:r>
              <w:rPr>
                <w:rFonts w:ascii="Times New Roman" w:eastAsia="Times New Roman" w:hAnsi="Times New Roman" w:cs="Times New Roman"/>
                <w:color w:val="050000"/>
                <w:spacing w:val="29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ba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3"/>
                <w:sz w:val="20"/>
                <w:szCs w:val="20"/>
              </w:rPr>
              <w:t>d</w:t>
            </w:r>
          </w:p>
        </w:tc>
        <w:tc>
          <w:tcPr>
            <w:tcW w:w="1815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before="70" w:after="0" w:line="240" w:lineRule="auto"/>
              <w:ind w:left="314" w:right="-2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D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.</w:t>
            </w:r>
            <w:r>
              <w:rPr>
                <w:rFonts w:ascii="Times New Roman" w:eastAsia="Times New Roman" w:hAnsi="Times New Roman" w:cs="Times New Roman"/>
                <w:color w:val="050000"/>
                <w:spacing w:val="9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a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ny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t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h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i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n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g</w:t>
            </w:r>
            <w:r>
              <w:rPr>
                <w:rFonts w:ascii="Times New Roman" w:eastAsia="Times New Roman" w:hAnsi="Times New Roman" w:cs="Times New Roman"/>
                <w:color w:val="050000"/>
                <w:spacing w:val="25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goo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3"/>
                <w:sz w:val="20"/>
                <w:szCs w:val="20"/>
              </w:rPr>
              <w:t>d</w:t>
            </w:r>
          </w:p>
        </w:tc>
      </w:tr>
      <w:tr>
        <w:tblPrEx>
          <w:tblW w:w="0" w:type="auto"/>
          <w:jc w:val="left"/>
          <w:tblInd w:w="106" w:type="dxa"/>
          <w:tblLayout w:type="fixed"/>
          <w:tblCellMar>
            <w:top w:w="0" w:type="dxa"/>
            <w:left w:w="0" w:type="dxa"/>
            <w:bottom w:w="0" w:type="dxa"/>
            <w:right w:w="0" w:type="dxa"/>
          </w:tblCellMar>
          <w:tblLook w:val="01E0"/>
        </w:tblPrEx>
        <w:trPr>
          <w:trHeight w:hRule="exact" w:val="391"/>
          <w:jc w:val="left"/>
        </w:trPr>
        <w:tc>
          <w:tcPr>
            <w:tcW w:w="382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before="73" w:after="0" w:line="240" w:lineRule="auto"/>
              <w:ind w:left="41" w:right="-2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4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0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3"/>
                <w:sz w:val="20"/>
                <w:szCs w:val="20"/>
              </w:rPr>
              <w:t>.</w:t>
            </w:r>
          </w:p>
        </w:tc>
        <w:tc>
          <w:tcPr>
            <w:tcW w:w="1929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before="73" w:after="0" w:line="240" w:lineRule="auto"/>
              <w:ind w:left="79" w:right="-2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A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.</w:t>
            </w:r>
            <w:r>
              <w:rPr>
                <w:rFonts w:ascii="Times New Roman" w:eastAsia="Times New Roman" w:hAnsi="Times New Roman" w:cs="Times New Roman"/>
                <w:color w:val="050000"/>
                <w:spacing w:val="9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b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ett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3"/>
                <w:sz w:val="20"/>
                <w:szCs w:val="20"/>
              </w:rPr>
              <w:t>r</w:t>
            </w:r>
          </w:p>
        </w:tc>
        <w:tc>
          <w:tcPr>
            <w:tcW w:w="2024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before="73" w:after="0" w:line="240" w:lineRule="auto"/>
              <w:ind w:left="250" w:right="-2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B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.</w:t>
            </w:r>
            <w:r>
              <w:rPr>
                <w:rFonts w:ascii="Times New Roman" w:eastAsia="Times New Roman" w:hAnsi="Times New Roman" w:cs="Times New Roman"/>
                <w:color w:val="050000"/>
                <w:spacing w:val="8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w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o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r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s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3"/>
                <w:sz w:val="20"/>
                <w:szCs w:val="20"/>
              </w:rPr>
              <w:t>e</w:t>
            </w:r>
          </w:p>
        </w:tc>
        <w:tc>
          <w:tcPr>
            <w:tcW w:w="2112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before="73" w:after="0" w:line="240" w:lineRule="auto"/>
              <w:ind w:left="326" w:right="-2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C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.</w:t>
            </w:r>
            <w:r>
              <w:rPr>
                <w:rFonts w:ascii="Times New Roman" w:eastAsia="Times New Roman" w:hAnsi="Times New Roman" w:cs="Times New Roman"/>
                <w:color w:val="050000"/>
                <w:spacing w:val="8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b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a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3"/>
                <w:sz w:val="20"/>
                <w:szCs w:val="20"/>
              </w:rPr>
              <w:t>d</w:t>
            </w:r>
          </w:p>
        </w:tc>
        <w:tc>
          <w:tcPr>
            <w:tcW w:w="1815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before="73" w:after="0" w:line="240" w:lineRule="auto"/>
              <w:ind w:left="314" w:right="-2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D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.</w:t>
            </w:r>
            <w:r>
              <w:rPr>
                <w:rFonts w:ascii="Times New Roman" w:eastAsia="Times New Roman" w:hAnsi="Times New Roman" w:cs="Times New Roman"/>
                <w:color w:val="050000"/>
                <w:spacing w:val="9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goo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3"/>
                <w:sz w:val="20"/>
                <w:szCs w:val="20"/>
              </w:rPr>
              <w:t>d</w:t>
            </w:r>
          </w:p>
        </w:tc>
      </w:tr>
      <w:tr>
        <w:tblPrEx>
          <w:tblW w:w="0" w:type="auto"/>
          <w:jc w:val="left"/>
          <w:tblInd w:w="106" w:type="dxa"/>
          <w:tblLayout w:type="fixed"/>
          <w:tblCellMar>
            <w:top w:w="0" w:type="dxa"/>
            <w:left w:w="0" w:type="dxa"/>
            <w:bottom w:w="0" w:type="dxa"/>
            <w:right w:w="0" w:type="dxa"/>
          </w:tblCellMar>
          <w:tblLook w:val="01E0"/>
        </w:tblPrEx>
        <w:trPr>
          <w:trHeight w:hRule="exact" w:val="389"/>
          <w:jc w:val="left"/>
        </w:trPr>
        <w:tc>
          <w:tcPr>
            <w:tcW w:w="382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before="70" w:after="0" w:line="240" w:lineRule="auto"/>
              <w:ind w:left="41" w:right="-2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4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1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3"/>
                <w:sz w:val="20"/>
                <w:szCs w:val="20"/>
              </w:rPr>
              <w:t>.</w:t>
            </w:r>
          </w:p>
        </w:tc>
        <w:tc>
          <w:tcPr>
            <w:tcW w:w="1929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before="70" w:after="0" w:line="240" w:lineRule="auto"/>
              <w:ind w:left="79" w:right="-2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A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.</w:t>
            </w:r>
            <w:r>
              <w:rPr>
                <w:rFonts w:ascii="Times New Roman" w:eastAsia="Times New Roman" w:hAnsi="Times New Roman" w:cs="Times New Roman"/>
                <w:color w:val="050000"/>
                <w:spacing w:val="9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n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r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vou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3"/>
                <w:sz w:val="20"/>
                <w:szCs w:val="20"/>
              </w:rPr>
              <w:t>s</w:t>
            </w:r>
          </w:p>
        </w:tc>
        <w:tc>
          <w:tcPr>
            <w:tcW w:w="2024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before="70" w:after="0" w:line="240" w:lineRule="auto"/>
              <w:ind w:left="250" w:right="-2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B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.</w:t>
            </w:r>
            <w:r>
              <w:rPr>
                <w:rFonts w:ascii="Times New Roman" w:eastAsia="Times New Roman" w:hAnsi="Times New Roman" w:cs="Times New Roman"/>
                <w:color w:val="050000"/>
                <w:spacing w:val="8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h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a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pp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3"/>
                <w:sz w:val="20"/>
                <w:szCs w:val="20"/>
              </w:rPr>
              <w:t>y</w:t>
            </w:r>
          </w:p>
        </w:tc>
        <w:tc>
          <w:tcPr>
            <w:tcW w:w="2112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before="70" w:after="0" w:line="240" w:lineRule="auto"/>
              <w:ind w:left="326" w:right="-2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C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.</w:t>
            </w:r>
            <w:r>
              <w:rPr>
                <w:rFonts w:ascii="Times New Roman" w:eastAsia="Times New Roman" w:hAnsi="Times New Roman" w:cs="Times New Roman"/>
                <w:color w:val="050000"/>
                <w:spacing w:val="8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a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n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g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r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3"/>
                <w:sz w:val="20"/>
                <w:szCs w:val="20"/>
              </w:rPr>
              <w:t>y</w:t>
            </w:r>
          </w:p>
        </w:tc>
        <w:tc>
          <w:tcPr>
            <w:tcW w:w="1815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before="70" w:after="0" w:line="240" w:lineRule="auto"/>
              <w:ind w:left="313" w:right="-2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D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.</w:t>
            </w:r>
            <w:r>
              <w:rPr>
                <w:rFonts w:ascii="Times New Roman" w:eastAsia="Times New Roman" w:hAnsi="Times New Roman" w:cs="Times New Roman"/>
                <w:color w:val="050000"/>
                <w:spacing w:val="9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c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h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rf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u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3"/>
                <w:sz w:val="20"/>
                <w:szCs w:val="20"/>
              </w:rPr>
              <w:t>l</w:t>
            </w:r>
          </w:p>
        </w:tc>
      </w:tr>
      <w:tr>
        <w:tblPrEx>
          <w:tblW w:w="0" w:type="auto"/>
          <w:jc w:val="left"/>
          <w:tblInd w:w="106" w:type="dxa"/>
          <w:tblLayout w:type="fixed"/>
          <w:tblCellMar>
            <w:top w:w="0" w:type="dxa"/>
            <w:left w:w="0" w:type="dxa"/>
            <w:bottom w:w="0" w:type="dxa"/>
            <w:right w:w="0" w:type="dxa"/>
          </w:tblCellMar>
          <w:tblLook w:val="01E0"/>
        </w:tblPrEx>
        <w:trPr>
          <w:trHeight w:hRule="exact" w:val="389"/>
          <w:jc w:val="left"/>
        </w:trPr>
        <w:tc>
          <w:tcPr>
            <w:tcW w:w="382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before="70" w:after="0" w:line="240" w:lineRule="auto"/>
              <w:ind w:left="41" w:right="-2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4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2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3"/>
                <w:sz w:val="20"/>
                <w:szCs w:val="20"/>
              </w:rPr>
              <w:t>.</w:t>
            </w:r>
          </w:p>
        </w:tc>
        <w:tc>
          <w:tcPr>
            <w:tcW w:w="1929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before="70" w:after="0" w:line="240" w:lineRule="auto"/>
              <w:ind w:left="78" w:right="-2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A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.</w:t>
            </w:r>
            <w:r>
              <w:rPr>
                <w:rFonts w:ascii="Times New Roman" w:eastAsia="Times New Roman" w:hAnsi="Times New Roman" w:cs="Times New Roman"/>
                <w:color w:val="050000"/>
                <w:spacing w:val="9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li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s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t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n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3"/>
                <w:sz w:val="20"/>
                <w:szCs w:val="20"/>
              </w:rPr>
              <w:t>r</w:t>
            </w:r>
          </w:p>
        </w:tc>
        <w:tc>
          <w:tcPr>
            <w:tcW w:w="2024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before="70" w:after="0" w:line="240" w:lineRule="auto"/>
              <w:ind w:left="249" w:right="-2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B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.</w:t>
            </w:r>
            <w:r>
              <w:rPr>
                <w:rFonts w:ascii="Times New Roman" w:eastAsia="Times New Roman" w:hAnsi="Times New Roman" w:cs="Times New Roman"/>
                <w:color w:val="050000"/>
                <w:spacing w:val="8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t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a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l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k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3"/>
                <w:sz w:val="20"/>
                <w:szCs w:val="20"/>
              </w:rPr>
              <w:t>r</w:t>
            </w:r>
          </w:p>
        </w:tc>
        <w:tc>
          <w:tcPr>
            <w:tcW w:w="2112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before="70" w:after="0" w:line="240" w:lineRule="auto"/>
              <w:ind w:left="325" w:right="-2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C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.</w:t>
            </w:r>
            <w:r>
              <w:rPr>
                <w:rFonts w:ascii="Times New Roman" w:eastAsia="Times New Roman" w:hAnsi="Times New Roman" w:cs="Times New Roman"/>
                <w:color w:val="050000"/>
                <w:spacing w:val="8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s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p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a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k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3"/>
                <w:sz w:val="20"/>
                <w:szCs w:val="20"/>
              </w:rPr>
              <w:t>r</w:t>
            </w:r>
          </w:p>
        </w:tc>
        <w:tc>
          <w:tcPr>
            <w:tcW w:w="1815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before="70" w:after="0" w:line="240" w:lineRule="auto"/>
              <w:ind w:left="313" w:right="-2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D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.</w:t>
            </w:r>
            <w:r>
              <w:rPr>
                <w:rFonts w:ascii="Times New Roman" w:eastAsia="Times New Roman" w:hAnsi="Times New Roman" w:cs="Times New Roman"/>
                <w:color w:val="050000"/>
                <w:spacing w:val="9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re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a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d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3"/>
                <w:sz w:val="20"/>
                <w:szCs w:val="20"/>
              </w:rPr>
              <w:t>r</w:t>
            </w:r>
          </w:p>
        </w:tc>
      </w:tr>
      <w:tr>
        <w:tblPrEx>
          <w:tblW w:w="0" w:type="auto"/>
          <w:jc w:val="left"/>
          <w:tblInd w:w="106" w:type="dxa"/>
          <w:tblLayout w:type="fixed"/>
          <w:tblCellMar>
            <w:top w:w="0" w:type="dxa"/>
            <w:left w:w="0" w:type="dxa"/>
            <w:bottom w:w="0" w:type="dxa"/>
            <w:right w:w="0" w:type="dxa"/>
          </w:tblCellMar>
          <w:tblLook w:val="01E0"/>
        </w:tblPrEx>
        <w:trPr>
          <w:trHeight w:hRule="exact" w:val="391"/>
          <w:jc w:val="left"/>
        </w:trPr>
        <w:tc>
          <w:tcPr>
            <w:tcW w:w="382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before="70" w:after="0" w:line="240" w:lineRule="auto"/>
              <w:ind w:left="41" w:right="-2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4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3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3"/>
                <w:sz w:val="20"/>
                <w:szCs w:val="20"/>
              </w:rPr>
              <w:t>.</w:t>
            </w:r>
          </w:p>
        </w:tc>
        <w:tc>
          <w:tcPr>
            <w:tcW w:w="1929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before="70" w:after="0" w:line="240" w:lineRule="auto"/>
              <w:ind w:left="78" w:right="-2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A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.</w:t>
            </w:r>
            <w:r>
              <w:rPr>
                <w:rFonts w:ascii="Times New Roman" w:eastAsia="Times New Roman" w:hAnsi="Times New Roman" w:cs="Times New Roman"/>
                <w:color w:val="050000"/>
                <w:spacing w:val="9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w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illi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n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3"/>
                <w:sz w:val="20"/>
                <w:szCs w:val="20"/>
              </w:rPr>
              <w:t>g</w:t>
            </w:r>
          </w:p>
        </w:tc>
        <w:tc>
          <w:tcPr>
            <w:tcW w:w="2024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before="70" w:after="0" w:line="240" w:lineRule="auto"/>
              <w:ind w:left="249" w:right="-2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B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.</w:t>
            </w:r>
            <w:r>
              <w:rPr>
                <w:rFonts w:ascii="Times New Roman" w:eastAsia="Times New Roman" w:hAnsi="Times New Roman" w:cs="Times New Roman"/>
                <w:color w:val="050000"/>
                <w:spacing w:val="8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re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a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d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3"/>
                <w:sz w:val="20"/>
                <w:szCs w:val="20"/>
              </w:rPr>
              <w:t>y</w:t>
            </w:r>
          </w:p>
        </w:tc>
        <w:tc>
          <w:tcPr>
            <w:tcW w:w="2112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before="70" w:after="0" w:line="240" w:lineRule="auto"/>
              <w:ind w:left="325" w:right="-2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C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.</w:t>
            </w:r>
            <w:r>
              <w:rPr>
                <w:rFonts w:ascii="Times New Roman" w:eastAsia="Times New Roman" w:hAnsi="Times New Roman" w:cs="Times New Roman"/>
                <w:color w:val="050000"/>
                <w:spacing w:val="8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no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t</w:t>
            </w:r>
            <w:r>
              <w:rPr>
                <w:rFonts w:ascii="Times New Roman" w:eastAsia="Times New Roman" w:hAnsi="Times New Roman" w:cs="Times New Roman"/>
                <w:color w:val="050000"/>
                <w:spacing w:val="11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w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illi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n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3"/>
                <w:sz w:val="20"/>
                <w:szCs w:val="20"/>
              </w:rPr>
              <w:t>g</w:t>
            </w:r>
          </w:p>
        </w:tc>
        <w:tc>
          <w:tcPr>
            <w:tcW w:w="1815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before="70" w:after="0" w:line="240" w:lineRule="auto"/>
              <w:ind w:left="313" w:right="-2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D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.</w:t>
            </w:r>
            <w:r>
              <w:rPr>
                <w:rFonts w:ascii="Times New Roman" w:eastAsia="Times New Roman" w:hAnsi="Times New Roman" w:cs="Times New Roman"/>
                <w:color w:val="050000"/>
                <w:spacing w:val="9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g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etti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n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g</w:t>
            </w:r>
            <w:r>
              <w:rPr>
                <w:rFonts w:ascii="Times New Roman" w:eastAsia="Times New Roman" w:hAnsi="Times New Roman" w:cs="Times New Roman"/>
                <w:color w:val="050000"/>
                <w:spacing w:val="22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re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a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d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3"/>
                <w:sz w:val="20"/>
                <w:szCs w:val="20"/>
              </w:rPr>
              <w:t>y</w:t>
            </w:r>
          </w:p>
        </w:tc>
      </w:tr>
      <w:tr>
        <w:tblPrEx>
          <w:tblW w:w="0" w:type="auto"/>
          <w:jc w:val="left"/>
          <w:tblInd w:w="106" w:type="dxa"/>
          <w:tblLayout w:type="fixed"/>
          <w:tblCellMar>
            <w:top w:w="0" w:type="dxa"/>
            <w:left w:w="0" w:type="dxa"/>
            <w:bottom w:w="0" w:type="dxa"/>
            <w:right w:w="0" w:type="dxa"/>
          </w:tblCellMar>
          <w:tblLook w:val="01E0"/>
        </w:tblPrEx>
        <w:trPr>
          <w:trHeight w:hRule="exact" w:val="391"/>
          <w:jc w:val="left"/>
        </w:trPr>
        <w:tc>
          <w:tcPr>
            <w:tcW w:w="382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before="73" w:after="0" w:line="240" w:lineRule="auto"/>
              <w:ind w:left="40" w:right="-2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4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4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3"/>
                <w:sz w:val="20"/>
                <w:szCs w:val="20"/>
              </w:rPr>
              <w:t>.</w:t>
            </w:r>
          </w:p>
        </w:tc>
        <w:tc>
          <w:tcPr>
            <w:tcW w:w="1929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before="73" w:after="0" w:line="240" w:lineRule="auto"/>
              <w:ind w:left="77" w:right="-2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50000"/>
                <w:spacing w:val="3"/>
                <w:w w:val="100"/>
                <w:sz w:val="20"/>
                <w:szCs w:val="20"/>
              </w:rPr>
              <w:t>A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.</w:t>
            </w:r>
            <w:r>
              <w:rPr>
                <w:rFonts w:ascii="Times New Roman" w:eastAsia="Times New Roman" w:hAnsi="Times New Roman" w:cs="Times New Roman"/>
                <w:color w:val="050000"/>
                <w:spacing w:val="9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g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i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v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3"/>
                <w:sz w:val="20"/>
                <w:szCs w:val="20"/>
              </w:rPr>
              <w:t>e</w:t>
            </w:r>
          </w:p>
        </w:tc>
        <w:tc>
          <w:tcPr>
            <w:tcW w:w="2024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before="73" w:after="0" w:line="240" w:lineRule="auto"/>
              <w:ind w:left="249" w:right="-2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B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.</w:t>
            </w:r>
            <w:r>
              <w:rPr>
                <w:rFonts w:ascii="Times New Roman" w:eastAsia="Times New Roman" w:hAnsi="Times New Roman" w:cs="Times New Roman"/>
                <w:color w:val="050000"/>
                <w:spacing w:val="8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s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nd</w:t>
            </w:r>
          </w:p>
        </w:tc>
        <w:tc>
          <w:tcPr>
            <w:tcW w:w="2112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before="73" w:after="0" w:line="240" w:lineRule="auto"/>
              <w:ind w:left="325" w:right="-2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C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.</w:t>
            </w:r>
            <w:r>
              <w:rPr>
                <w:rFonts w:ascii="Times New Roman" w:eastAsia="Times New Roman" w:hAnsi="Times New Roman" w:cs="Times New Roman"/>
                <w:color w:val="050000"/>
                <w:spacing w:val="8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t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a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l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3"/>
                <w:sz w:val="20"/>
                <w:szCs w:val="20"/>
              </w:rPr>
              <w:t>k</w:t>
            </w:r>
          </w:p>
        </w:tc>
        <w:tc>
          <w:tcPr>
            <w:tcW w:w="1815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before="73" w:after="0" w:line="240" w:lineRule="auto"/>
              <w:ind w:left="313" w:right="-2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D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.</w:t>
            </w:r>
            <w:r>
              <w:rPr>
                <w:rFonts w:ascii="Times New Roman" w:eastAsia="Times New Roman" w:hAnsi="Times New Roman" w:cs="Times New Roman"/>
                <w:color w:val="050000"/>
                <w:spacing w:val="9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s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h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a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r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3"/>
                <w:sz w:val="20"/>
                <w:szCs w:val="20"/>
              </w:rPr>
              <w:t>e</w:t>
            </w:r>
          </w:p>
        </w:tc>
      </w:tr>
      <w:tr>
        <w:tblPrEx>
          <w:tblW w:w="0" w:type="auto"/>
          <w:jc w:val="left"/>
          <w:tblInd w:w="106" w:type="dxa"/>
          <w:tblLayout w:type="fixed"/>
          <w:tblCellMar>
            <w:top w:w="0" w:type="dxa"/>
            <w:left w:w="0" w:type="dxa"/>
            <w:bottom w:w="0" w:type="dxa"/>
            <w:right w:w="0" w:type="dxa"/>
          </w:tblCellMar>
          <w:tblLook w:val="01E0"/>
        </w:tblPrEx>
        <w:trPr>
          <w:trHeight w:hRule="exact" w:val="398"/>
          <w:jc w:val="left"/>
        </w:trPr>
        <w:tc>
          <w:tcPr>
            <w:tcW w:w="382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before="70" w:after="0" w:line="240" w:lineRule="auto"/>
              <w:ind w:left="40" w:right="-2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4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5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3"/>
                <w:sz w:val="20"/>
                <w:szCs w:val="20"/>
              </w:rPr>
              <w:t>.</w:t>
            </w:r>
          </w:p>
        </w:tc>
        <w:tc>
          <w:tcPr>
            <w:tcW w:w="1929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before="70" w:after="0" w:line="240" w:lineRule="auto"/>
              <w:ind w:left="78" w:right="-2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A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.</w:t>
            </w:r>
            <w:r>
              <w:rPr>
                <w:rFonts w:ascii="Times New Roman" w:eastAsia="Times New Roman" w:hAnsi="Times New Roman" w:cs="Times New Roman"/>
                <w:color w:val="050000"/>
                <w:spacing w:val="9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t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h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12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j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ok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3"/>
                <w:sz w:val="20"/>
                <w:szCs w:val="20"/>
              </w:rPr>
              <w:t>s</w:t>
            </w:r>
          </w:p>
        </w:tc>
        <w:tc>
          <w:tcPr>
            <w:tcW w:w="2024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before="70" w:after="0" w:line="240" w:lineRule="auto"/>
              <w:ind w:left="249" w:right="-2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B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.</w:t>
            </w:r>
            <w:r>
              <w:rPr>
                <w:rFonts w:ascii="Times New Roman" w:eastAsia="Times New Roman" w:hAnsi="Times New Roman" w:cs="Times New Roman"/>
                <w:color w:val="050000"/>
                <w:spacing w:val="8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t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h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12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a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dv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i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c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3"/>
                <w:sz w:val="20"/>
                <w:szCs w:val="20"/>
              </w:rPr>
              <w:t>e</w:t>
            </w:r>
          </w:p>
        </w:tc>
        <w:tc>
          <w:tcPr>
            <w:tcW w:w="2112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before="70" w:after="0" w:line="240" w:lineRule="auto"/>
              <w:ind w:left="325" w:right="-2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C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.</w:t>
            </w:r>
            <w:r>
              <w:rPr>
                <w:rFonts w:ascii="Times New Roman" w:eastAsia="Times New Roman" w:hAnsi="Times New Roman" w:cs="Times New Roman"/>
                <w:color w:val="050000"/>
                <w:spacing w:val="8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t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h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11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s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ec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r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t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3"/>
                <w:sz w:val="20"/>
                <w:szCs w:val="20"/>
              </w:rPr>
              <w:t>s</w:t>
            </w:r>
          </w:p>
        </w:tc>
        <w:tc>
          <w:tcPr>
            <w:tcW w:w="1815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before="70" w:after="0" w:line="240" w:lineRule="auto"/>
              <w:ind w:left="313" w:right="-2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D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.</w:t>
            </w:r>
            <w:r>
              <w:rPr>
                <w:rFonts w:ascii="Times New Roman" w:eastAsia="Times New Roman" w:hAnsi="Times New Roman" w:cs="Times New Roman"/>
                <w:color w:val="050000"/>
                <w:spacing w:val="9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t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h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12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a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c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ti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viti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3"/>
                <w:sz w:val="20"/>
                <w:szCs w:val="20"/>
              </w:rPr>
              <w:t>s</w:t>
            </w:r>
          </w:p>
        </w:tc>
      </w:tr>
    </w:tbl>
    <w:p>
      <w:pPr>
        <w:spacing w:before="9" w:after="0" w:line="100" w:lineRule="exact"/>
        <w:jc w:val="left"/>
        <w:rPr>
          <w:sz w:val="10"/>
          <w:szCs w:val="10"/>
        </w:rPr>
      </w:pPr>
    </w:p>
    <w:p>
      <w:pPr>
        <w:spacing w:before="0" w:after="0" w:line="200" w:lineRule="exact"/>
        <w:jc w:val="left"/>
        <w:rPr>
          <w:sz w:val="20"/>
          <w:szCs w:val="20"/>
        </w:rPr>
      </w:pPr>
    </w:p>
    <w:p>
      <w:pPr>
        <w:spacing w:before="0" w:after="0" w:line="200" w:lineRule="exact"/>
        <w:jc w:val="left"/>
        <w:rPr>
          <w:sz w:val="20"/>
          <w:szCs w:val="20"/>
        </w:rPr>
      </w:pPr>
    </w:p>
    <w:p>
      <w:pPr>
        <w:spacing w:before="29" w:after="0" w:line="240" w:lineRule="auto"/>
        <w:ind w:left="656" w:right="-20"/>
        <w:jc w:val="left"/>
        <w:rPr>
          <w:rFonts w:ascii="Times New Roman" w:eastAsia="Times New Roman" w:hAnsi="Times New Roman" w:cs="Times New Roman"/>
          <w:sz w:val="24"/>
          <w:szCs w:val="24"/>
        </w:rPr>
      </w:pPr>
      <w:r>
        <w:pict>
          <v:group id="_x0000_s1269" style="height:7.92pt;margin-left:289.48pt;margin-top:67.85pt;mso-position-horizontal-relative:page;position:absolute;width:5.16pt;z-index:-251636736" coordorigin="5790,1357" coordsize="103,158">
            <v:shape id="_x0000_s1270" style="height:158;left:5790;position:absolute;top:1357;width:103" coordorigin="5790,1357" coordsize="103,158" path="m5891,1383l5852,1383,5860,1390,5860,1412,5790,1490,5790,1515,5891,1515,5891,1488,5827,1488,5827,1488,5866,1453,5881,1435,5890,1418,5893,1401,5893,1387,5891,1383xe" filled="t" fillcolor="#050000" stroked="f">
              <v:path arrowok="t"/>
            </v:shape>
            <v:shape id="_x0000_s1271" style="height:158;left:5790;position:absolute;top:1357;width:103" coordorigin="5790,1357" coordsize="103,158" path="m5835,1357l5815,1361,5797,1370,5799,1397,5817,1386,5836,1383,5891,1383,5888,1376,5876,1366,5860,1359,5835,1357xe" filled="t" fillcolor="#050000" stroked="f">
              <v:path arrowok="t"/>
            </v:shape>
          </v:group>
        </w:pict>
      </w:r>
      <w:r>
        <w:pict>
          <v:group id="_x0000_s1272" style="height:9.96pt;margin-left:59.08pt;margin-top:3.42pt;mso-position-horizontal-relative:page;position:absolute;width:14.68pt;z-index:-251624448" coordorigin="1182,68" coordsize="294,199">
            <v:group id="_x0000_s1273" style="height:179;left:1192;position:absolute;top:78;width:161" coordorigin="1192,78" coordsize="161,179">
              <v:shape id="_x0000_s1274" style="height:179;left:1192;position:absolute;top:78;width:161" coordorigin="1192,78" coordsize="161,179" path="m1195,81l1192,82,1194,94,1195,104,1196,107,1196,113,1198,219,1198,226,1197,234,1194,239,1204,256,1205,257,1205,258,1207,258,1207,252,1207,241,1320,234,1334,234,1334,233,1207,233,1204,108,1244,104,1251,104,1250,104,1275,102,1281,102,1280,101,1297,100,1203,100,1195,81xe" filled="t" fillcolor="#050000" stroked="f">
                <v:path arrowok="t"/>
              </v:shape>
              <v:shape id="_x0000_s1275" style="height:179;left:1192;position:absolute;top:78;width:161" coordorigin="1192,78" coordsize="161,179" path="m1334,234l1320,234,1328,248,1328,249,1328,249,1330,249,1331,247,1334,236,1334,234xe" filled="t" fillcolor="#050000" stroked="f">
                <v:path arrowok="t"/>
              </v:shape>
              <v:shape id="_x0000_s1276" style="height:179;left:1192;position:absolute;top:78;width:161" coordorigin="1192,78" coordsize="161,179" path="m1309,224l1302,226,1289,227,1268,229,1207,233,1334,233,1334,231,1320,231,1309,224xe" filled="t" fillcolor="#050000" stroked="f">
                <v:path arrowok="t"/>
              </v:shape>
              <v:shape id="_x0000_s1277" style="height:179;left:1192;position:absolute;top:78;width:161" coordorigin="1192,78" coordsize="161,179" path="m1338,188l1329,188,1327,219,1324,227,1320,231,1334,231,1335,226,1337,209,1338,188xe" filled="t" fillcolor="#050000" stroked="f">
                <v:path arrowok="t"/>
              </v:shape>
              <v:shape id="_x0000_s1278" style="height:179;left:1192;position:absolute;top:78;width:161" coordorigin="1192,78" coordsize="161,179" path="m1251,104l1244,104,1245,108,1245,119,1234,179,1207,209,1221,205,1251,152,1255,121,1256,116,1258,113,1258,113,1258,112,1258,111,1258,111,1257,110,1251,104xe" filled="t" fillcolor="#050000" stroked="f">
                <v:path arrowok="t"/>
              </v:shape>
              <v:shape id="_x0000_s1279" style="height:179;left:1192;position:absolute;top:78;width:161" coordorigin="1192,78" coordsize="161,179" path="m1281,102l1275,102,1277,107,1277,113,1278,178,1279,183,1281,187,1284,190,1288,192,1304,192,1316,191,1329,188,1338,188,1338,187,1329,187,1326,184,1292,184,1289,183,1286,178,1286,173,1286,126,1287,119,1290,114,1290,113,1291,113,1291,111,1290,110,1289,110,1281,102xe" filled="t" fillcolor="#050000" stroked="f">
                <v:path arrowok="t"/>
              </v:shape>
              <v:shape id="_x0000_s1280" style="height:179;left:1192;position:absolute;top:78;width:161" coordorigin="1192,78" coordsize="161,179" path="m1346,96l1336,96,1329,187,1338,187,1345,99,1346,96xe" filled="t" fillcolor="#050000" stroked="f">
                <v:path arrowok="t"/>
              </v:shape>
              <v:shape id="_x0000_s1281" style="height:179;left:1192;position:absolute;top:78;width:161" coordorigin="1192,78" coordsize="161,179" path="m1320,178l1313,182,1305,184,1326,184,1320,178xe" filled="t" fillcolor="#050000" stroked="f">
                <v:path arrowok="t"/>
              </v:shape>
              <v:shape id="_x0000_s1282" style="height:179;left:1192;position:absolute;top:78;width:161" coordorigin="1192,78" coordsize="161,179" path="m1341,78l1334,88,1203,100,1297,100,1336,96,1346,96,1348,94,1352,91,1352,90,1353,90,1353,88,1352,88,1352,88,1341,78xe" filled="t" fillcolor="#050000" stroked="f">
                <v:path arrowok="t"/>
              </v:shape>
            </v:group>
            <v:group id="_x0000_s1283" style="height:52;left:1416;position:absolute;top:187;width:50" coordorigin="1416,187" coordsize="50,52">
              <v:shape id="_x0000_s1284" style="height:52;left:1416;position:absolute;top:187;width:50" coordorigin="1416,187" coordsize="50,52" path="m1416,187l1422,199,1437,215,1446,229,1448,233,1450,236,1453,239,1454,239,1459,239,1461,238,1464,231,1465,229,1465,222,1465,219,1427,191,1416,187xe" filled="t" fillcolor="#050000" stroked="f">
                <v:path arrowok="t"/>
              </v:shape>
            </v:group>
          </v:group>
        </w:pict>
      </w:r>
      <w:r>
        <w:pict>
          <v:group id="_x0000_s1285" style="height:11.18pt;margin-left:136.86pt;margin-top:2.67pt;mso-position-horizontal-relative:page;position:absolute;width:15.55pt;z-index:-251623424" coordorigin="2737,53" coordsize="311,224">
            <v:shape id="_x0000_s1286" style="height:224;left:2737;position:absolute;top:53;width:311" coordorigin="2737,53" coordsize="311,224" path="m2965,206l2963,209,3017,266,3018,266,3020,266,3021,260,3021,247,2965,206xe" filled="t" fillcolor="#050000" stroked="f">
              <v:path arrowok="t"/>
            </v:shape>
            <v:shape id="_x0000_s1287" style="height:224;left:2737;position:absolute;top:53;width:311" coordorigin="2737,53" coordsize="311,224" path="m2924,204l2918,215,2910,228,2897,243,2879,259,2857,277,2868,274,2884,263,2900,250,2916,235,2923,228,2928,224,2931,223,2932,222,2932,220,2924,204xe" filled="t" fillcolor="#050000" stroked="f">
              <v:path arrowok="t"/>
            </v:shape>
            <v:shape id="_x0000_s1288" style="height:224;left:2737;position:absolute;top:53;width:311" coordorigin="2737,53" coordsize="311,224" path="m2925,138l2915,138,2917,189,2846,194,2860,204,2872,202,2892,199,2919,197,3019,188,2926,188,2925,138xe" filled="t" fillcolor="#050000" stroked="f">
              <v:path arrowok="t"/>
            </v:shape>
            <v:shape id="_x0000_s1289" style="height:224;left:2737;position:absolute;top:53;width:311" coordorigin="2737,53" coordsize="311,224" path="m2980,133l2970,133,2968,185,2926,188,3019,188,3046,186,3047,186,3048,186,3048,185,3048,184,2977,184,2980,133xe" filled="t" fillcolor="#050000" stroked="f">
              <v:path arrowok="t"/>
            </v:shape>
            <v:shape id="_x0000_s1290" style="height:224;left:2737;position:absolute;top:53;width:311" coordorigin="2737,53" coordsize="311,224" path="m3036,174l3022,178,3002,181,2977,184,3048,184,3036,174xe" filled="t" fillcolor="#050000" stroked="f">
              <v:path arrowok="t"/>
            </v:shape>
            <v:shape id="_x0000_s1291" style="height:224;left:2737;position:absolute;top:53;width:311" coordorigin="2737,53" coordsize="311,224" path="m2909,62l2907,65,2911,72,2913,83,2913,84,2915,129,2864,134,2876,144,2886,141,2899,139,2915,138,2925,138,2924,137,2970,133,2980,133,2980,132,3012,128,2924,128,2923,99,2923,89,2924,84,2926,79,2926,78,2926,76,2926,75,2925,74,2909,62xe" filled="t" fillcolor="#050000" stroked="f">
              <v:path arrowok="t"/>
            </v:shape>
            <v:shape id="_x0000_s1292" style="height:224;left:2737;position:absolute;top:53;width:311" coordorigin="2737,53" coordsize="311,224" path="m2971,53l2968,56,2971,60,2972,67,2972,83,2972,90,2970,124,2924,128,3012,128,3026,127,3028,127,3029,127,3029,125,3029,125,3027,123,2980,123,2983,83,2984,75,2987,70,2988,69,2988,68,2987,67,2971,53xe" filled="t" fillcolor="#050000" stroked="f">
              <v:path arrowok="t"/>
            </v:shape>
            <v:shape id="_x0000_s1293" style="height:224;left:2737;position:absolute;top:53;width:311" coordorigin="2737,53" coordsize="311,224" path="m3018,115l3010,118,2998,121,2980,123,3027,123,3018,115xe" filled="t" fillcolor="#050000" stroked="f">
              <v:path arrowok="t"/>
            </v:shape>
            <v:shape id="_x0000_s1294" style="height:224;left:2737;position:absolute;top:53;width:311" coordorigin="2737,53" coordsize="311,224" path="m2799,62l2749,114,2737,174,2740,194,2780,261,2796,276,2799,272,2793,267,2781,252,2754,179,2753,154,2756,138,2762,118,2773,93,2785,77,2799,62xe" filled="t" fillcolor="#050000" stroked="f">
              <v:path arrowok="t"/>
            </v:shape>
          </v:group>
        </w:pict>
      </w:r>
      <w:r>
        <w:pict>
          <v:group id="_x0000_s1295" style="height:10.79pt;margin-left:321.99pt;margin-top:2.9pt;mso-position-horizontal-relative:page;position:absolute;width:15.61pt;z-index:-251622400" coordorigin="6440,58" coordsize="312,216">
            <v:shape id="_x0000_s1296" style="height:216;left:6440;position:absolute;top:58;width:312" coordorigin="6440,58" coordsize="312,216" path="m6694,60l6693,65,6706,80,6717,95,6725,113,6731,132,6734,154,6735,178,6732,195,6727,214,6717,239,6706,255,6692,270,6700,270,6739,222,6752,162,6750,144,6744,125,6735,105,6724,89,6710,74,6694,60xe" filled="t" fillcolor="#050000" stroked="f">
              <v:path arrowok="t"/>
            </v:shape>
            <v:shape id="_x0000_s1297" style="height:216;left:6440;position:absolute;top:58;width:312" coordorigin="6440,58" coordsize="312,216" path="m6528,231l6533,241,6546,256,6558,272,6559,273,6559,274,6561,274,6563,271,6570,260,6573,252,6559,252,6528,231xe" filled="t" fillcolor="#050000" stroked="f">
              <v:path arrowok="t"/>
            </v:shape>
            <v:shape id="_x0000_s1298" style="height:216;left:6440;position:absolute;top:58;width:312" coordorigin="6440,58" coordsize="312,216" path="m6535,171l6512,171,6523,177,6517,196,6469,258,6450,271,6469,263,6523,207,6531,188,6535,171xe" filled="t" fillcolor="#050000" stroked="f">
              <v:path arrowok="t"/>
            </v:shape>
            <v:shape id="_x0000_s1299" style="height:216;left:6440;position:absolute;top:58;width:312" coordorigin="6440,58" coordsize="312,216" path="m6591,167l6536,167,6580,178,6577,198,6573,216,6568,234,6564,246,6559,252,6573,252,6590,175,6591,170,6591,167xe" filled="t" fillcolor="#050000" stroked="f">
              <v:path arrowok="t"/>
            </v:shape>
            <v:shape id="_x0000_s1300" style="height:216;left:6440;position:absolute;top:58;width:312" coordorigin="6440,58" coordsize="312,216" path="m6518,76l6516,78,6516,79,6514,90,6483,146,6440,189,6447,189,6492,147,6522,104,6526,99,6530,97,6530,96,6530,95,6518,76xe" filled="t" fillcolor="#050000" stroked="f">
              <v:path arrowok="t"/>
            </v:shape>
            <v:shape id="_x0000_s1301" style="height:216;left:6440;position:absolute;top:58;width:312" coordorigin="6440,58" coordsize="312,216" path="m6588,144l6581,153,6488,166,6500,175,6504,173,6512,171,6535,171,6536,167,6591,167,6592,166,6594,160,6596,158,6598,156,6599,155,6599,155,6599,154,6599,153,6598,153,6588,144xe" filled="t" fillcolor="#050000" stroked="f">
              <v:path arrowok="t"/>
            </v:shape>
            <v:shape id="_x0000_s1302" style="height:216;left:6440;position:absolute;top:58;width:312" coordorigin="6440,58" coordsize="312,216" path="m6544,58l6543,61,6547,62,6550,65,6554,71,6562,84,6577,106,6618,170,6657,167,6657,164,6646,162,6637,160,6578,94,6560,64,6560,60,6544,58xe" filled="t" fillcolor="#050000" stroked="f">
              <v:path arrowok="t"/>
            </v:shape>
          </v:group>
        </w:pict>
      </w:r>
      <w:r>
        <w:pict>
          <v:shape id="_x0000_i1303" type="#_x0000_t75" style="height:11.95pt;mso-position-horizontal-relative:char;mso-position-vertical-relative:line;width:46.22pt">
            <v:imagedata r:id="rId14" o:title=""/>
            <w10:wrap type="none"/>
          </v:shape>
        </w:pict>
      </w:r>
      <w:r>
        <w:rPr>
          <w:rFonts w:ascii="Times New Roman" w:eastAsia="Times New Roman" w:hAnsi="Times New Roman" w:cs="Times New Roman"/>
          <w:position w:val="0"/>
          <w:sz w:val="20"/>
          <w:szCs w:val="20"/>
        </w:rPr>
        <w:t xml:space="preserve">          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4"/>
          <w:szCs w:val="24"/>
        </w:rPr>
        <w:t>15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4"/>
          <w:szCs w:val="24"/>
        </w:rPr>
        <w:pict>
          <v:shape id="_x0000_i1304" type="#_x0000_t75" style="height:12.46pt;mso-position-horizontal-relative:char;mso-position-vertical-relative:line;width:71.13pt">
            <v:imagedata r:id="rId15" o:title=""/>
            <w10:wrap type="none"/>
          </v:shape>
        </w:pict>
      </w:r>
      <w:r>
        <w:rPr>
          <w:rFonts w:ascii="Times New Roman" w:eastAsia="Times New Roman" w:hAnsi="Times New Roman" w:cs="Times New Roman"/>
          <w:color w:val="050000"/>
          <w:spacing w:val="28"/>
          <w:w w:val="100"/>
          <w:position w:val="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4"/>
          <w:szCs w:val="24"/>
        </w:rPr>
        <w:pict>
          <v:shape id="_x0000_i1305" type="#_x0000_t75" style="height:12.26pt;mso-position-horizontal-relative:char;mso-position-vertical-relative:line;width:47.85pt">
            <v:imagedata r:id="rId16" o:title=""/>
            <w10:wrap type="none"/>
          </v:shape>
        </w:pict>
      </w:r>
      <w:r>
        <w:rPr>
          <w:rFonts w:ascii="Times New Roman" w:eastAsia="Times New Roman" w:hAnsi="Times New Roman" w:cs="Times New Roman"/>
          <w:color w:val="050000"/>
          <w:spacing w:val="4"/>
          <w:w w:val="100"/>
          <w:position w:val="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4"/>
          <w:szCs w:val="24"/>
        </w:rPr>
        <w:t>15</w:t>
      </w:r>
    </w:p>
    <w:p>
      <w:pPr>
        <w:spacing w:after="0" w:line="240" w:lineRule="auto"/>
        <w:jc w:val="left"/>
        <w:rPr>
          <w:rFonts w:ascii="Times New Roman" w:eastAsia="Times New Roman" w:hAnsi="Times New Roman" w:cs="Times New Roman"/>
          <w:sz w:val="24"/>
          <w:szCs w:val="24"/>
        </w:rPr>
        <w:sectPr>
          <w:pgSz w:w="11900" w:h="16840"/>
          <w:pgMar w:top="1160" w:right="1100" w:bottom="700" w:left="1000" w:header="0" w:footer="507"/>
          <w:cols w:space="720"/>
        </w:sectPr>
      </w:pPr>
    </w:p>
    <w:p>
      <w:pPr>
        <w:spacing w:before="67" w:after="0" w:line="271" w:lineRule="exact"/>
        <w:ind w:left="4922" w:right="4888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pict>
          <v:group id="_x0000_s1306" style="height:2.61pt;margin-left:477.48pt;margin-top:201.61pt;mso-position-horizontal-relative:page;mso-position-vertical-relative:page;position:absolute;width:1.54pt;z-index:-251621376" coordorigin="9550,4032" coordsize="31,52">
            <v:shape id="_x0000_s1307" style="height:52;left:9550;position:absolute;top:4032;width:31" coordorigin="9550,4032" coordsize="31,52" path="m9580,4053l9568,4053,9569,4053,9570,4054,9570,4055,9571,4057,9571,4063,9554,4080,9554,4084,9562,4082,9567,4078,9577,4067,9580,4060,9580,4053xe" filled="t" fillcolor="#050000" stroked="f">
              <v:path arrowok="t"/>
            </v:shape>
            <v:shape id="_x0000_s1308" style="height:52;left:9550;position:absolute;top:4032;width:31" coordorigin="9550,4032" coordsize="31,52" path="m9567,4032l9559,4032,9555,4033,9551,4038,9550,4041,9550,4047,9551,4049,9555,4053,9557,4054,9561,4054,9562,4054,9564,4054,9565,4053,9566,4053,9580,4053,9580,4046,9578,4042,9571,4034,9567,4032xe" filled="t" fillcolor="#050000" stroked="f">
              <v:path arrowok="t"/>
            </v:shape>
          </v:group>
        </w:pict>
      </w:r>
      <w:r>
        <w:pict>
          <v:group id="_x0000_s1309" style="height:2.6pt;margin-left:304.22pt;margin-top:240.73pt;mso-position-horizontal-relative:page;mso-position-vertical-relative:page;position:absolute;width:3.95pt;z-index:-251620352" coordorigin="6084,4815" coordsize="79,52">
            <v:shape id="_x0000_s1310" style="height:52;left:6084;position:absolute;top:4815;width:79" coordorigin="6084,4815" coordsize="79,52" path="m6159,4815l6150,4817,6144,4821,6135,4833,6133,4840,6133,4852,6134,4857,6142,4865,6146,4867,6154,4867,6157,4865,6162,4861,6163,4858,6163,4852,6162,4849,6159,4846,6145,4846,6144,4845,6142,4843,6142,4842,6142,4836,6143,4832,6147,4826,6152,4823,6159,4819,6159,4815xe" filled="t" fillcolor="#050000" stroked="f">
              <v:path arrowok="t"/>
            </v:shape>
            <v:shape id="_x0000_s1311" style="height:52;left:6084;position:absolute;top:4815;width:79" coordorigin="6084,4815" coordsize="79,52" path="m6156,4844l6152,4844,6150,4844,6147,4845,6146,4846,6159,4846,6158,4845,6156,4844xe" filled="t" fillcolor="#050000" stroked="f">
              <v:path arrowok="t"/>
            </v:shape>
            <v:shape id="_x0000_s1312" style="height:52;left:6084;position:absolute;top:4815;width:79" coordorigin="6084,4815" coordsize="79,52" path="m6110,4815l6102,4817,6096,4822,6087,4833,6084,4840,6084,4852,6086,4857,6093,4865,6097,4867,6106,4867,6109,4865,6114,4861,6115,4858,6115,4852,6114,4849,6110,4846,6096,4846,6096,4845,6095,4844,6094,4843,6094,4842,6094,4835,6095,4832,6100,4825,6105,4822,6110,4819,6110,4815xe" filled="t" fillcolor="#050000" stroked="f">
              <v:path arrowok="t"/>
            </v:shape>
            <v:shape id="_x0000_s1313" style="height:52;left:6084;position:absolute;top:4815;width:79" coordorigin="6084,4815" coordsize="79,52" path="m6107,4844l6103,4844,6102,4844,6099,4845,6098,4846,6110,4846,6110,4845,6107,4844xe" filled="t" fillcolor="#050000" stroked="f">
              <v:path arrowok="t"/>
            </v:shape>
          </v:group>
        </w:pict>
      </w:r>
      <w:r>
        <w:pict>
          <v:group id="_x0000_s1314" style="height:2.6pt;margin-left:336.29pt;margin-top:240.73pt;mso-position-horizontal-relative:page;mso-position-vertical-relative:page;position:absolute;width:3.95pt;z-index:-251619328" coordorigin="6726,4815" coordsize="79,52">
            <v:shape id="_x0000_s1315" style="height:52;left:6726;position:absolute;top:4815;width:79" coordorigin="6726,4815" coordsize="79,52" path="m6805,4835l6793,4835,6793,4836,6795,4838,6795,4839,6795,4846,6794,4849,6789,4856,6784,4859,6779,4862,6779,4867,6787,4864,6794,4860,6803,4848,6805,4842,6805,4835xe" filled="t" fillcolor="#050000" stroked="f">
              <v:path arrowok="t"/>
            </v:shape>
            <v:shape id="_x0000_s1316" style="height:52;left:6726;position:absolute;top:4815;width:79" coordorigin="6726,4815" coordsize="79,52" path="m6792,4815l6783,4815,6780,4816,6775,4821,6774,4823,6774,4829,6775,4832,6779,4836,6782,4837,6786,4837,6787,4837,6790,4836,6791,4835,6805,4835,6805,4829,6803,4824,6796,4817,6792,4815xe" filled="t" fillcolor="#050000" stroked="f">
              <v:path arrowok="t"/>
            </v:shape>
            <v:shape id="_x0000_s1317" style="height:52;left:6726;position:absolute;top:4815;width:79" coordorigin="6726,4815" coordsize="79,52" path="m6756,4835l6745,4835,6745,4836,6746,4837,6747,4838,6747,4839,6747,4845,6746,4849,6742,4855,6737,4859,6731,4862,6731,4867,6739,4864,6745,4860,6754,4848,6756,4842,6756,4835xe" filled="t" fillcolor="#050000" stroked="f">
              <v:path arrowok="t"/>
            </v:shape>
            <v:shape id="_x0000_s1318" style="height:52;left:6726;position:absolute;top:4815;width:79" coordorigin="6726,4815" coordsize="79,52" path="m6743,4815l6735,4815,6732,4816,6727,4821,6726,4823,6726,4830,6727,4832,6731,4836,6733,4837,6737,4837,6739,4837,6742,4836,6743,4835,6756,4835,6756,4829,6755,4824,6747,4817,6743,4815xe" filled="t" fillcolor="#050000" stroked="f">
              <v:path arrowok="t"/>
            </v:shape>
          </v:group>
        </w:pict>
      </w:r>
      <w:r>
        <w:pict>
          <v:group id="_x0000_s1319" style="height:3.36pt;margin-left:172.88pt;margin-top:260.65pt;mso-position-horizontal-relative:page;mso-position-vertical-relative:page;position:absolute;width:1.91pt;z-index:-251618304" coordorigin="3458,5213" coordsize="38,67">
            <v:shape id="_x0000_s1320" style="height:67;left:3458;position:absolute;top:5213;width:38" coordorigin="3458,5213" coordsize="38,67" path="m3496,5243l3482,5243,3482,5243,3483,5244,3483,5245,3484,5252,3482,5257,3475,5268,3469,5272,3461,5276,3461,5280,3473,5277,3481,5271,3493,5256,3496,5248,3496,5243xe" filled="t" fillcolor="#050000" stroked="f">
              <v:path arrowok="t"/>
            </v:shape>
            <v:shape id="_x0000_s1321" style="height:67;left:3458;position:absolute;top:5213;width:38" coordorigin="3458,5213" coordsize="38,67" path="m3481,5213l3470,5213,3466,5215,3459,5221,3458,5225,3458,5234,3459,5238,3465,5244,3468,5245,3475,5245,3478,5245,3480,5243,3481,5243,3496,5243,3496,5230,3494,5224,3486,5215,3481,5213xe" filled="t" fillcolor="#050000" stroked="f">
              <v:path arrowok="t"/>
            </v:shape>
          </v:group>
        </w:pict>
      </w:r>
      <w:r>
        <w:pict>
          <v:group id="_x0000_s1322" style="height:3.2pt;margin-left:191.97pt;margin-top:280.09pt;mso-position-horizontal-relative:page;mso-position-vertical-relative:page;position:absolute;width:2.11pt;z-index:-251617280" coordorigin="3839,5602" coordsize="42,64">
            <v:shape id="_x0000_s1323" style="height:64;left:3839;position:absolute;top:5602;width:42" coordorigin="3839,5602" coordsize="42,64" path="m3869,5602l3860,5602,3856,5603,3850,5610,3848,5613,3848,5620,3849,5623,3851,5627,3853,5629,3860,5636,3861,5638,3861,5644,3860,5646,3859,5648,3856,5651,3850,5656,3839,5661,3842,5666,3882,5615,3880,5611,3873,5604,3869,5602xe" filled="t" fillcolor="#050000" stroked="f">
              <v:path arrowok="t"/>
            </v:shape>
          </v:group>
        </w:pict>
      </w:r>
      <w:r>
        <w:rPr>
          <w:rFonts w:ascii="Times New Roman" w:eastAsia="Times New Roman" w:hAnsi="Times New Roman" w:cs="Times New Roman"/>
          <w:b/>
          <w:bCs/>
          <w:color w:val="050000"/>
          <w:spacing w:val="0"/>
          <w:w w:val="100"/>
          <w:position w:val="0"/>
          <w:sz w:val="24"/>
          <w:szCs w:val="24"/>
        </w:rPr>
        <w:t>A</w:t>
      </w:r>
    </w:p>
    <w:p>
      <w:pPr>
        <w:spacing w:before="8" w:after="0" w:line="50" w:lineRule="exact"/>
        <w:jc w:val="left"/>
        <w:rPr>
          <w:sz w:val="5"/>
          <w:szCs w:val="5"/>
        </w:rPr>
      </w:pPr>
    </w:p>
    <w:tbl>
      <w:tblPr>
        <w:tblW w:w="0" w:type="auto"/>
        <w:jc w:val="left"/>
        <w:tblInd w:w="107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927"/>
        <w:gridCol w:w="4927"/>
      </w:tblGrid>
      <w:tr>
        <w:tblPrEx>
          <w:tblW w:w="0" w:type="auto"/>
          <w:jc w:val="left"/>
          <w:tblInd w:w="107" w:type="dxa"/>
          <w:tblLayout w:type="fixed"/>
          <w:tblCellMar>
            <w:top w:w="0" w:type="dxa"/>
            <w:left w:w="0" w:type="dxa"/>
            <w:bottom w:w="0" w:type="dxa"/>
            <w:right w:w="0" w:type="dxa"/>
          </w:tblCellMar>
          <w:tblLook w:val="01E0"/>
        </w:tblPrEx>
        <w:trPr>
          <w:trHeight w:hRule="exact" w:val="403"/>
          <w:jc w:val="left"/>
        </w:trPr>
        <w:tc>
          <w:tcPr>
            <w:tcW w:w="9854" w:type="dxa"/>
            <w:gridSpan w:val="2"/>
            <w:tcBorders>
              <w:top w:val="single" w:sz="5" w:space="0" w:color="050000"/>
              <w:left w:val="single" w:sz="5" w:space="0" w:color="050000"/>
              <w:bottom w:val="single" w:sz="5" w:space="0" w:color="050000"/>
              <w:right w:val="single" w:sz="5" w:space="0" w:color="050000"/>
            </w:tcBorders>
          </w:tcPr>
          <w:p>
            <w:pPr>
              <w:spacing w:before="90" w:after="0" w:line="240" w:lineRule="auto"/>
              <w:ind w:left="4273" w:right="425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Boo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k</w:t>
            </w:r>
            <w:r>
              <w:rPr>
                <w:rFonts w:ascii="Times New Roman" w:eastAsia="Times New Roman" w:hAnsi="Times New Roman" w:cs="Times New Roman"/>
                <w:color w:val="050000"/>
                <w:spacing w:val="17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R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v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i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w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3"/>
                <w:sz w:val="20"/>
                <w:szCs w:val="20"/>
              </w:rPr>
              <w:t>s</w:t>
            </w:r>
          </w:p>
        </w:tc>
      </w:tr>
      <w:tr>
        <w:tblPrEx>
          <w:tblW w:w="0" w:type="auto"/>
          <w:jc w:val="left"/>
          <w:tblInd w:w="107" w:type="dxa"/>
          <w:tblLayout w:type="fixed"/>
          <w:tblCellMar>
            <w:top w:w="0" w:type="dxa"/>
            <w:left w:w="0" w:type="dxa"/>
            <w:bottom w:w="0" w:type="dxa"/>
            <w:right w:w="0" w:type="dxa"/>
          </w:tblCellMar>
          <w:tblLook w:val="01E0"/>
        </w:tblPrEx>
        <w:trPr>
          <w:trHeight w:hRule="exact" w:val="3130"/>
          <w:jc w:val="left"/>
        </w:trPr>
        <w:tc>
          <w:tcPr>
            <w:tcW w:w="4930" w:type="dxa"/>
            <w:tcBorders>
              <w:top w:val="single" w:sz="5" w:space="0" w:color="050000"/>
              <w:left w:val="single" w:sz="5" w:space="0" w:color="050000"/>
              <w:bottom w:val="single" w:sz="5" w:space="0" w:color="050000"/>
              <w:right w:val="single" w:sz="5" w:space="0" w:color="050000"/>
            </w:tcBorders>
          </w:tcPr>
          <w:p>
            <w:pPr>
              <w:spacing w:before="86" w:after="0" w:line="240" w:lineRule="auto"/>
              <w:ind w:left="1577" w:right="155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50000"/>
                <w:spacing w:val="2"/>
                <w:w w:val="100"/>
                <w:sz w:val="20"/>
                <w:szCs w:val="20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color w:val="050000"/>
                <w:spacing w:val="2"/>
                <w:w w:val="100"/>
                <w:sz w:val="20"/>
                <w:szCs w:val="20"/>
              </w:rPr>
              <w:t>u</w:t>
            </w:r>
            <w:r>
              <w:rPr>
                <w:rFonts w:ascii="Times New Roman" w:eastAsia="Times New Roman" w:hAnsi="Times New Roman" w:cs="Times New Roman"/>
                <w:b/>
                <w:bCs/>
                <w:color w:val="050000"/>
                <w:spacing w:val="1"/>
                <w:w w:val="100"/>
                <w:sz w:val="20"/>
                <w:szCs w:val="20"/>
              </w:rPr>
              <w:t>l</w:t>
            </w:r>
            <w:r>
              <w:rPr>
                <w:rFonts w:ascii="Times New Roman" w:eastAsia="Times New Roman" w:hAnsi="Times New Roman" w:cs="Times New Roman"/>
                <w:b/>
                <w:bCs/>
                <w:color w:val="050000"/>
                <w:spacing w:val="1"/>
                <w:w w:val="100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color w:val="050000"/>
                <w:spacing w:val="0"/>
                <w:w w:val="100"/>
                <w:sz w:val="20"/>
                <w:szCs w:val="20"/>
              </w:rPr>
              <w:t>s</w:t>
            </w:r>
            <w:r>
              <w:rPr>
                <w:rFonts w:ascii="Times New Roman" w:eastAsia="Times New Roman" w:hAnsi="Times New Roman" w:cs="Times New Roman"/>
                <w:b/>
                <w:bCs/>
                <w:color w:val="050000"/>
                <w:spacing w:val="18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50000"/>
                <w:spacing w:val="1"/>
                <w:w w:val="100"/>
                <w:sz w:val="20"/>
                <w:szCs w:val="20"/>
              </w:rPr>
              <w:t>f</w:t>
            </w:r>
            <w:r>
              <w:rPr>
                <w:rFonts w:ascii="Times New Roman" w:eastAsia="Times New Roman" w:hAnsi="Times New Roman" w:cs="Times New Roman"/>
                <w:b/>
                <w:bCs/>
                <w:color w:val="050000"/>
                <w:spacing w:val="2"/>
                <w:w w:val="100"/>
                <w:sz w:val="20"/>
                <w:szCs w:val="20"/>
              </w:rPr>
              <w:t>o</w:t>
            </w:r>
            <w:r>
              <w:rPr>
                <w:rFonts w:ascii="Times New Roman" w:eastAsia="Times New Roman" w:hAnsi="Times New Roman" w:cs="Times New Roman"/>
                <w:b/>
                <w:bCs/>
                <w:color w:val="050000"/>
                <w:spacing w:val="0"/>
                <w:w w:val="100"/>
                <w:sz w:val="20"/>
                <w:szCs w:val="20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color w:val="050000"/>
                <w:spacing w:val="12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50000"/>
                <w:spacing w:val="3"/>
                <w:w w:val="103"/>
                <w:sz w:val="20"/>
                <w:szCs w:val="20"/>
              </w:rPr>
              <w:t>G</w:t>
            </w:r>
            <w:r>
              <w:rPr>
                <w:rFonts w:ascii="Times New Roman" w:eastAsia="Times New Roman" w:hAnsi="Times New Roman" w:cs="Times New Roman"/>
                <w:b/>
                <w:bCs/>
                <w:color w:val="050000"/>
                <w:spacing w:val="2"/>
                <w:w w:val="103"/>
                <w:sz w:val="20"/>
                <w:szCs w:val="20"/>
              </w:rPr>
              <w:t>h</w:t>
            </w:r>
            <w:r>
              <w:rPr>
                <w:rFonts w:ascii="Times New Roman" w:eastAsia="Times New Roman" w:hAnsi="Times New Roman" w:cs="Times New Roman"/>
                <w:b/>
                <w:bCs/>
                <w:color w:val="050000"/>
                <w:spacing w:val="2"/>
                <w:w w:val="103"/>
                <w:sz w:val="20"/>
                <w:szCs w:val="20"/>
              </w:rPr>
              <w:t>o</w:t>
            </w:r>
            <w:r>
              <w:rPr>
                <w:rFonts w:ascii="Times New Roman" w:eastAsia="Times New Roman" w:hAnsi="Times New Roman" w:cs="Times New Roman"/>
                <w:b/>
                <w:bCs/>
                <w:color w:val="050000"/>
                <w:spacing w:val="1"/>
                <w:w w:val="103"/>
                <w:sz w:val="20"/>
                <w:szCs w:val="20"/>
              </w:rPr>
              <w:t>s</w:t>
            </w:r>
            <w:r>
              <w:rPr>
                <w:rFonts w:ascii="Times New Roman" w:eastAsia="Times New Roman" w:hAnsi="Times New Roman" w:cs="Times New Roman"/>
                <w:b/>
                <w:bCs/>
                <w:color w:val="050000"/>
                <w:spacing w:val="1"/>
                <w:w w:val="103"/>
                <w:sz w:val="20"/>
                <w:szCs w:val="20"/>
              </w:rPr>
              <w:t>t</w:t>
            </w:r>
            <w:r>
              <w:rPr>
                <w:rFonts w:ascii="Times New Roman" w:eastAsia="Times New Roman" w:hAnsi="Times New Roman" w:cs="Times New Roman"/>
                <w:b/>
                <w:bCs/>
                <w:color w:val="050000"/>
                <w:spacing w:val="1"/>
                <w:w w:val="103"/>
                <w:sz w:val="20"/>
                <w:szCs w:val="20"/>
              </w:rPr>
              <w:t>i</w:t>
            </w:r>
            <w:r>
              <w:rPr>
                <w:rFonts w:ascii="Times New Roman" w:eastAsia="Times New Roman" w:hAnsi="Times New Roman" w:cs="Times New Roman"/>
                <w:b/>
                <w:bCs/>
                <w:color w:val="050000"/>
                <w:spacing w:val="2"/>
                <w:w w:val="103"/>
                <w:sz w:val="20"/>
                <w:szCs w:val="20"/>
              </w:rPr>
              <w:t>n</w:t>
            </w:r>
            <w:r>
              <w:rPr>
                <w:rFonts w:ascii="Times New Roman" w:eastAsia="Times New Roman" w:hAnsi="Times New Roman" w:cs="Times New Roman"/>
                <w:b/>
                <w:bCs/>
                <w:color w:val="050000"/>
                <w:spacing w:val="0"/>
                <w:w w:val="103"/>
                <w:sz w:val="20"/>
                <w:szCs w:val="20"/>
              </w:rPr>
              <w:t>g</w:t>
            </w:r>
          </w:p>
          <w:p>
            <w:pPr>
              <w:spacing w:before="9" w:after="0" w:line="150" w:lineRule="exact"/>
              <w:jc w:val="left"/>
              <w:rPr>
                <w:sz w:val="15"/>
                <w:szCs w:val="15"/>
              </w:rPr>
            </w:pPr>
          </w:p>
          <w:p>
            <w:pPr>
              <w:spacing w:before="0" w:after="0" w:line="240" w:lineRule="auto"/>
              <w:ind w:left="1844" w:right="1825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color w:val="050000"/>
                <w:spacing w:val="2"/>
                <w:w w:val="100"/>
                <w:sz w:val="20"/>
                <w:szCs w:val="20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i/>
                <w:color w:val="050000"/>
                <w:spacing w:val="1"/>
                <w:w w:val="100"/>
                <w:sz w:val="20"/>
                <w:szCs w:val="20"/>
              </w:rPr>
              <w:t>.</w:t>
            </w:r>
            <w:r>
              <w:rPr>
                <w:rFonts w:ascii="Times New Roman" w:eastAsia="Times New Roman" w:hAnsi="Times New Roman" w:cs="Times New Roman"/>
                <w:b/>
                <w:bCs/>
                <w:i/>
                <w:color w:val="050000"/>
                <w:spacing w:val="2"/>
                <w:w w:val="100"/>
                <w:sz w:val="20"/>
                <w:szCs w:val="20"/>
              </w:rPr>
              <w:t>J</w:t>
            </w:r>
            <w:r>
              <w:rPr>
                <w:rFonts w:ascii="Times New Roman" w:eastAsia="Times New Roman" w:hAnsi="Times New Roman" w:cs="Times New Roman"/>
                <w:b/>
                <w:bCs/>
                <w:i/>
                <w:color w:val="050000"/>
                <w:spacing w:val="0"/>
                <w:w w:val="100"/>
                <w:sz w:val="20"/>
                <w:szCs w:val="20"/>
              </w:rPr>
              <w:t>.</w:t>
            </w:r>
            <w:r>
              <w:rPr>
                <w:rFonts w:ascii="Times New Roman" w:eastAsia="Times New Roman" w:hAnsi="Times New Roman" w:cs="Times New Roman"/>
                <w:b/>
                <w:bCs/>
                <w:i/>
                <w:color w:val="050000"/>
                <w:spacing w:val="13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i/>
                <w:color w:val="050000"/>
                <w:spacing w:val="2"/>
                <w:w w:val="103"/>
                <w:sz w:val="20"/>
                <w:szCs w:val="20"/>
              </w:rPr>
              <w:t>Paq</w:t>
            </w:r>
            <w:r>
              <w:rPr>
                <w:rFonts w:ascii="Times New Roman" w:eastAsia="Times New Roman" w:hAnsi="Times New Roman" w:cs="Times New Roman"/>
                <w:b/>
                <w:bCs/>
                <w:i/>
                <w:color w:val="050000"/>
                <w:spacing w:val="2"/>
                <w:w w:val="103"/>
                <w:sz w:val="20"/>
                <w:szCs w:val="20"/>
              </w:rPr>
              <w:t>u</w:t>
            </w:r>
            <w:r>
              <w:rPr>
                <w:rFonts w:ascii="Times New Roman" w:eastAsia="Times New Roman" w:hAnsi="Times New Roman" w:cs="Times New Roman"/>
                <w:b/>
                <w:bCs/>
                <w:i/>
                <w:color w:val="050000"/>
                <w:spacing w:val="1"/>
                <w:w w:val="103"/>
                <w:sz w:val="20"/>
                <w:szCs w:val="20"/>
              </w:rPr>
              <w:t>ett</w:t>
            </w:r>
            <w:r>
              <w:rPr>
                <w:rFonts w:ascii="Times New Roman" w:eastAsia="Times New Roman" w:hAnsi="Times New Roman" w:cs="Times New Roman"/>
                <w:b/>
                <w:bCs/>
                <w:i/>
                <w:color w:val="050000"/>
                <w:spacing w:val="0"/>
                <w:w w:val="103"/>
                <w:sz w:val="20"/>
                <w:szCs w:val="20"/>
              </w:rPr>
              <w:t>e</w:t>
            </w:r>
          </w:p>
          <w:p>
            <w:pPr>
              <w:spacing w:before="9" w:after="0" w:line="150" w:lineRule="exact"/>
              <w:jc w:val="left"/>
              <w:rPr>
                <w:sz w:val="15"/>
                <w:szCs w:val="15"/>
              </w:rPr>
            </w:pPr>
          </w:p>
          <w:p>
            <w:pPr>
              <w:spacing w:before="0" w:after="0" w:line="407" w:lineRule="auto"/>
              <w:ind w:left="105" w:right="216"/>
              <w:jc w:val="lef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Poo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r</w:t>
            </w:r>
            <w:r>
              <w:rPr>
                <w:rFonts w:ascii="Times New Roman" w:eastAsia="Times New Roman" w:hAnsi="Times New Roman" w:cs="Times New Roman"/>
                <w:color w:val="050000"/>
                <w:spacing w:val="14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Dah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li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a</w:t>
            </w:r>
            <w:r>
              <w:rPr>
                <w:rFonts w:ascii="Times New Roman" w:eastAsia="Times New Roman" w:hAnsi="Times New Roman" w:cs="Times New Roman"/>
                <w:color w:val="050000"/>
                <w:spacing w:val="20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i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s</w:t>
            </w:r>
            <w:r>
              <w:rPr>
                <w:rFonts w:ascii="Times New Roman" w:eastAsia="Times New Roman" w:hAnsi="Times New Roman" w:cs="Times New Roman"/>
                <w:color w:val="050000"/>
                <w:spacing w:val="7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a</w:t>
            </w:r>
            <w:r>
              <w:rPr>
                <w:rFonts w:ascii="Times New Roman" w:eastAsia="Times New Roman" w:hAnsi="Times New Roman" w:cs="Times New Roman"/>
                <w:color w:val="050000"/>
                <w:spacing w:val="7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gho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s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t</w:t>
            </w:r>
            <w:r>
              <w:rPr>
                <w:rFonts w:ascii="Times New Roman" w:eastAsia="Times New Roman" w:hAnsi="Times New Roman" w:cs="Times New Roman"/>
                <w:color w:val="050000"/>
                <w:spacing w:val="16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li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v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i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n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g</w:t>
            </w:r>
            <w:r>
              <w:rPr>
                <w:rFonts w:ascii="Times New Roman" w:eastAsia="Times New Roman" w:hAnsi="Times New Roman" w:cs="Times New Roman"/>
                <w:color w:val="050000"/>
                <w:spacing w:val="18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i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n</w:t>
            </w:r>
            <w:r>
              <w:rPr>
                <w:rFonts w:ascii="Times New Roman" w:eastAsia="Times New Roman" w:hAnsi="Times New Roman" w:cs="Times New Roman"/>
                <w:color w:val="050000"/>
                <w:spacing w:val="9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a</w:t>
            </w:r>
            <w:r>
              <w:rPr>
                <w:rFonts w:ascii="Times New Roman" w:eastAsia="Times New Roman" w:hAnsi="Times New Roman" w:cs="Times New Roman"/>
                <w:color w:val="050000"/>
                <w:spacing w:val="7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s</w:t>
            </w:r>
            <w:r>
              <w:rPr>
                <w:rFonts w:ascii="Times New Roman" w:eastAsia="Times New Roman" w:hAnsi="Times New Roman" w:cs="Times New Roman"/>
                <w:color w:val="050000"/>
                <w:spacing w:val="3"/>
                <w:w w:val="100"/>
                <w:sz w:val="20"/>
                <w:szCs w:val="20"/>
              </w:rPr>
              <w:t>m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a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l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l</w:t>
            </w:r>
            <w:r>
              <w:rPr>
                <w:rFonts w:ascii="Times New Roman" w:eastAsia="Times New Roman" w:hAnsi="Times New Roman" w:cs="Times New Roman"/>
                <w:color w:val="050000"/>
                <w:spacing w:val="16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t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o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w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n</w:t>
            </w:r>
            <w:r>
              <w:rPr>
                <w:rFonts w:ascii="Times New Roman" w:eastAsia="Times New Roman" w:hAnsi="Times New Roman" w:cs="Times New Roman"/>
                <w:color w:val="050000"/>
                <w:spacing w:val="16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f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o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r</w:t>
            </w:r>
            <w:r>
              <w:rPr>
                <w:rFonts w:ascii="Times New Roman" w:eastAsia="Times New Roman" w:hAnsi="Times New Roman" w:cs="Times New Roman"/>
                <w:color w:val="050000"/>
                <w:spacing w:val="10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50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y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a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r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s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.</w:t>
            </w:r>
            <w:r>
              <w:rPr>
                <w:rFonts w:ascii="Times New Roman" w:eastAsia="Times New Roman" w:hAnsi="Times New Roman" w:cs="Times New Roman"/>
                <w:color w:val="050000"/>
                <w:spacing w:val="18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A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f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t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r</w:t>
            </w:r>
            <w:r>
              <w:rPr>
                <w:rFonts w:ascii="Times New Roman" w:eastAsia="Times New Roman" w:hAnsi="Times New Roman" w:cs="Times New Roman"/>
                <w:color w:val="050000"/>
                <w:spacing w:val="16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a</w:t>
            </w:r>
            <w:r>
              <w:rPr>
                <w:rFonts w:ascii="Times New Roman" w:eastAsia="Times New Roman" w:hAnsi="Times New Roman" w:cs="Times New Roman"/>
                <w:color w:val="050000"/>
                <w:spacing w:val="7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tea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c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h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r</w:t>
            </w:r>
            <w:r>
              <w:rPr>
                <w:rFonts w:ascii="Times New Roman" w:eastAsia="Times New Roman" w:hAnsi="Times New Roman" w:cs="Times New Roman"/>
                <w:color w:val="050000"/>
                <w:spacing w:val="20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c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o</w:t>
            </w:r>
            <w:r>
              <w:rPr>
                <w:rFonts w:ascii="Times New Roman" w:eastAsia="Times New Roman" w:hAnsi="Times New Roman" w:cs="Times New Roman"/>
                <w:color w:val="050000"/>
                <w:spacing w:val="3"/>
                <w:w w:val="100"/>
                <w:sz w:val="20"/>
                <w:szCs w:val="20"/>
              </w:rPr>
              <w:t>m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s</w:t>
            </w:r>
            <w:r>
              <w:rPr>
                <w:rFonts w:ascii="Times New Roman" w:eastAsia="Times New Roman" w:hAnsi="Times New Roman" w:cs="Times New Roman"/>
                <w:color w:val="050000"/>
                <w:spacing w:val="19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t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o</w:t>
            </w:r>
            <w:r>
              <w:rPr>
                <w:rFonts w:ascii="Times New Roman" w:eastAsia="Times New Roman" w:hAnsi="Times New Roman" w:cs="Times New Roman"/>
                <w:color w:val="050000"/>
                <w:spacing w:val="9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s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ho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w</w:t>
            </w:r>
            <w:r>
              <w:rPr>
                <w:rFonts w:ascii="Times New Roman" w:eastAsia="Times New Roman" w:hAnsi="Times New Roman" w:cs="Times New Roman"/>
                <w:color w:val="050000"/>
                <w:spacing w:val="18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h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r</w:t>
            </w:r>
            <w:r>
              <w:rPr>
                <w:rFonts w:ascii="Times New Roman" w:eastAsia="Times New Roman" w:hAnsi="Times New Roman" w:cs="Times New Roman"/>
                <w:color w:val="050000"/>
                <w:spacing w:val="11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t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h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11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r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u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l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s</w:t>
            </w:r>
            <w:r>
              <w:rPr>
                <w:rFonts w:ascii="Times New Roman" w:eastAsia="Times New Roman" w:hAnsi="Times New Roman" w:cs="Times New Roman"/>
                <w:color w:val="050000"/>
                <w:spacing w:val="16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o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3"/>
                <w:sz w:val="20"/>
                <w:szCs w:val="20"/>
              </w:rPr>
              <w:t>f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3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gho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sti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ng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.</w:t>
            </w:r>
            <w:r>
              <w:rPr>
                <w:rFonts w:ascii="Times New Roman" w:eastAsia="Times New Roman" w:hAnsi="Times New Roman" w:cs="Times New Roman"/>
                <w:color w:val="050000"/>
                <w:spacing w:val="25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D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a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h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li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a</w:t>
            </w:r>
            <w:r>
              <w:rPr>
                <w:rFonts w:ascii="Times New Roman" w:eastAsia="Times New Roman" w:hAnsi="Times New Roman" w:cs="Times New Roman"/>
                <w:color w:val="050000"/>
                <w:spacing w:val="20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3"/>
                <w:w w:val="100"/>
                <w:sz w:val="20"/>
                <w:szCs w:val="20"/>
              </w:rPr>
              <w:t>m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u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s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t</w:t>
            </w:r>
            <w:r>
              <w:rPr>
                <w:rFonts w:ascii="Times New Roman" w:eastAsia="Times New Roman" w:hAnsi="Times New Roman" w:cs="Times New Roman"/>
                <w:color w:val="050000"/>
                <w:spacing w:val="15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d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c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i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d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20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i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f</w:t>
            </w:r>
            <w:r>
              <w:rPr>
                <w:rFonts w:ascii="Times New Roman" w:eastAsia="Times New Roman" w:hAnsi="Times New Roman" w:cs="Times New Roman"/>
                <w:color w:val="050000"/>
                <w:spacing w:val="7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s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h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12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s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hou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l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d</w:t>
            </w:r>
            <w:r>
              <w:rPr>
                <w:rFonts w:ascii="Times New Roman" w:eastAsia="Times New Roman" w:hAnsi="Times New Roman" w:cs="Times New Roman"/>
                <w:color w:val="050000"/>
                <w:spacing w:val="20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f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o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ll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o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w</w:t>
            </w:r>
            <w:r>
              <w:rPr>
                <w:rFonts w:ascii="Times New Roman" w:eastAsia="Times New Roman" w:hAnsi="Times New Roman" w:cs="Times New Roman"/>
                <w:color w:val="050000"/>
                <w:spacing w:val="21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t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h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3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3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r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u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l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s</w:t>
            </w:r>
            <w:r>
              <w:rPr>
                <w:rFonts w:ascii="Times New Roman" w:eastAsia="Times New Roman" w:hAnsi="Times New Roman" w:cs="Times New Roman"/>
                <w:color w:val="050000"/>
                <w:spacing w:val="16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o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r</w:t>
            </w:r>
            <w:r>
              <w:rPr>
                <w:rFonts w:ascii="Times New Roman" w:eastAsia="Times New Roman" w:hAnsi="Times New Roman" w:cs="Times New Roman"/>
                <w:color w:val="050000"/>
                <w:spacing w:val="8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h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r</w:t>
            </w:r>
            <w:r>
              <w:rPr>
                <w:rFonts w:ascii="Times New Roman" w:eastAsia="Times New Roman" w:hAnsi="Times New Roman" w:cs="Times New Roman"/>
                <w:color w:val="050000"/>
                <w:spacing w:val="11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h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a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rt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.</w:t>
            </w:r>
            <w:r>
              <w:rPr>
                <w:rFonts w:ascii="Times New Roman" w:eastAsia="Times New Roman" w:hAnsi="Times New Roman" w:cs="Times New Roman"/>
                <w:color w:val="050000"/>
                <w:spacing w:val="16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T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h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i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s</w:t>
            </w:r>
            <w:r>
              <w:rPr>
                <w:rFonts w:ascii="Times New Roman" w:eastAsia="Times New Roman" w:hAnsi="Times New Roman" w:cs="Times New Roman"/>
                <w:color w:val="050000"/>
                <w:spacing w:val="15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gho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s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t</w:t>
            </w:r>
            <w:r>
              <w:rPr>
                <w:rFonts w:ascii="Times New Roman" w:eastAsia="Times New Roman" w:hAnsi="Times New Roman" w:cs="Times New Roman"/>
                <w:color w:val="050000"/>
                <w:spacing w:val="16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s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t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o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r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y</w:t>
            </w:r>
            <w:r>
              <w:rPr>
                <w:rFonts w:ascii="Times New Roman" w:eastAsia="Times New Roman" w:hAnsi="Times New Roman" w:cs="Times New Roman"/>
                <w:color w:val="050000"/>
                <w:spacing w:val="16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i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s</w:t>
            </w:r>
            <w:r>
              <w:rPr>
                <w:rFonts w:ascii="Times New Roman" w:eastAsia="Times New Roman" w:hAnsi="Times New Roman" w:cs="Times New Roman"/>
                <w:color w:val="050000"/>
                <w:spacing w:val="8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f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u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l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l</w:t>
            </w:r>
            <w:r>
              <w:rPr>
                <w:rFonts w:ascii="Times New Roman" w:eastAsia="Times New Roman" w:hAnsi="Times New Roman" w:cs="Times New Roman"/>
                <w:color w:val="050000"/>
                <w:spacing w:val="11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o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f</w:t>
            </w:r>
            <w:r>
              <w:rPr>
                <w:rFonts w:ascii="Times New Roman" w:eastAsia="Times New Roman" w:hAnsi="Times New Roman" w:cs="Times New Roman"/>
                <w:color w:val="050000"/>
                <w:spacing w:val="8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f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unn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y</w:t>
            </w:r>
            <w:r>
              <w:rPr>
                <w:rFonts w:ascii="Times New Roman" w:eastAsia="Times New Roman" w:hAnsi="Times New Roman" w:cs="Times New Roman"/>
                <w:color w:val="050000"/>
                <w:spacing w:val="18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a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nd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i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n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t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r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sti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n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g</w:t>
            </w:r>
            <w:r>
              <w:rPr>
                <w:rFonts w:ascii="Times New Roman" w:eastAsia="Times New Roman" w:hAnsi="Times New Roman" w:cs="Times New Roman"/>
                <w:color w:val="050000"/>
                <w:spacing w:val="29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t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h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i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ng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3"/>
                <w:sz w:val="20"/>
                <w:szCs w:val="20"/>
              </w:rPr>
              <w:t>s</w:t>
            </w:r>
          </w:p>
        </w:tc>
        <w:tc>
          <w:tcPr>
            <w:tcW w:w="4925" w:type="dxa"/>
            <w:tcBorders>
              <w:top w:val="single" w:sz="5" w:space="0" w:color="050000"/>
              <w:left w:val="single" w:sz="5" w:space="0" w:color="050000"/>
              <w:bottom w:val="single" w:sz="5" w:space="0" w:color="050000"/>
              <w:right w:val="single" w:sz="5" w:space="0" w:color="050000"/>
            </w:tcBorders>
          </w:tcPr>
          <w:p>
            <w:pPr>
              <w:spacing w:before="86" w:after="0" w:line="240" w:lineRule="auto"/>
              <w:ind w:left="1522" w:right="149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50000"/>
                <w:spacing w:val="2"/>
                <w:w w:val="100"/>
                <w:sz w:val="20"/>
                <w:szCs w:val="20"/>
              </w:rPr>
              <w:t>B</w:t>
            </w:r>
            <w:r>
              <w:rPr>
                <w:rFonts w:ascii="Times New Roman" w:eastAsia="Times New Roman" w:hAnsi="Times New Roman" w:cs="Times New Roman"/>
                <w:b/>
                <w:bCs/>
                <w:color w:val="050000"/>
                <w:spacing w:val="0"/>
                <w:w w:val="100"/>
                <w:sz w:val="20"/>
                <w:szCs w:val="20"/>
              </w:rPr>
              <w:t>o</w:t>
            </w:r>
            <w:r>
              <w:rPr>
                <w:rFonts w:ascii="Times New Roman" w:eastAsia="Times New Roman" w:hAnsi="Times New Roman" w:cs="Times New Roman"/>
                <w:b/>
                <w:bCs/>
                <w:color w:val="050000"/>
                <w:spacing w:val="11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50000"/>
                <w:spacing w:val="2"/>
                <w:w w:val="100"/>
                <w:sz w:val="20"/>
                <w:szCs w:val="20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color w:val="050000"/>
                <w:spacing w:val="0"/>
                <w:w w:val="100"/>
                <w:sz w:val="20"/>
                <w:szCs w:val="20"/>
              </w:rPr>
              <w:t>t</w:t>
            </w:r>
            <w:r>
              <w:rPr>
                <w:rFonts w:ascii="Times New Roman" w:eastAsia="Times New Roman" w:hAnsi="Times New Roman" w:cs="Times New Roman"/>
                <w:b/>
                <w:bCs/>
                <w:color w:val="050000"/>
                <w:spacing w:val="8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50000"/>
                <w:spacing w:val="2"/>
                <w:w w:val="100"/>
                <w:sz w:val="20"/>
                <w:szCs w:val="20"/>
              </w:rPr>
              <w:t>B</w:t>
            </w:r>
            <w:r>
              <w:rPr>
                <w:rFonts w:ascii="Times New Roman" w:eastAsia="Times New Roman" w:hAnsi="Times New Roman" w:cs="Times New Roman"/>
                <w:b/>
                <w:bCs/>
                <w:color w:val="050000"/>
                <w:spacing w:val="2"/>
                <w:w w:val="100"/>
                <w:sz w:val="20"/>
                <w:szCs w:val="20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color w:val="050000"/>
                <w:spacing w:val="1"/>
                <w:w w:val="100"/>
                <w:sz w:val="20"/>
                <w:szCs w:val="20"/>
              </w:rPr>
              <w:t>ll</w:t>
            </w:r>
            <w:r>
              <w:rPr>
                <w:rFonts w:ascii="Times New Roman" w:eastAsia="Times New Roman" w:hAnsi="Times New Roman" w:cs="Times New Roman"/>
                <w:b/>
                <w:bCs/>
                <w:color w:val="050000"/>
                <w:spacing w:val="2"/>
                <w:w w:val="100"/>
                <w:sz w:val="20"/>
                <w:szCs w:val="20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color w:val="050000"/>
                <w:spacing w:val="1"/>
                <w:w w:val="100"/>
                <w:sz w:val="20"/>
                <w:szCs w:val="20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color w:val="050000"/>
                <w:spacing w:val="0"/>
                <w:w w:val="100"/>
                <w:sz w:val="20"/>
                <w:szCs w:val="20"/>
              </w:rPr>
              <w:t>d</w:t>
            </w:r>
            <w:r>
              <w:rPr>
                <w:rFonts w:ascii="Times New Roman" w:eastAsia="Times New Roman" w:hAnsi="Times New Roman" w:cs="Times New Roman"/>
                <w:b/>
                <w:bCs/>
                <w:color w:val="050000"/>
                <w:spacing w:val="23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50000"/>
                <w:spacing w:val="2"/>
                <w:w w:val="103"/>
                <w:sz w:val="20"/>
                <w:szCs w:val="20"/>
              </w:rPr>
              <w:t>C</w:t>
            </w:r>
            <w:r>
              <w:rPr>
                <w:rFonts w:ascii="Times New Roman" w:eastAsia="Times New Roman" w:hAnsi="Times New Roman" w:cs="Times New Roman"/>
                <w:b/>
                <w:bCs/>
                <w:color w:val="050000"/>
                <w:spacing w:val="1"/>
                <w:w w:val="103"/>
                <w:sz w:val="20"/>
                <w:szCs w:val="20"/>
              </w:rPr>
              <w:t>re</w:t>
            </w:r>
            <w:r>
              <w:rPr>
                <w:rFonts w:ascii="Times New Roman" w:eastAsia="Times New Roman" w:hAnsi="Times New Roman" w:cs="Times New Roman"/>
                <w:b/>
                <w:bCs/>
                <w:color w:val="050000"/>
                <w:spacing w:val="2"/>
                <w:w w:val="103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color w:val="050000"/>
                <w:spacing w:val="0"/>
                <w:w w:val="103"/>
                <w:sz w:val="20"/>
                <w:szCs w:val="20"/>
              </w:rPr>
              <w:t>k</w:t>
            </w:r>
          </w:p>
          <w:p>
            <w:pPr>
              <w:spacing w:before="9" w:after="0" w:line="150" w:lineRule="exact"/>
              <w:jc w:val="left"/>
              <w:rPr>
                <w:sz w:val="15"/>
                <w:szCs w:val="15"/>
              </w:rPr>
            </w:pPr>
          </w:p>
          <w:p>
            <w:pPr>
              <w:spacing w:before="0" w:after="0" w:line="240" w:lineRule="auto"/>
              <w:ind w:left="1733" w:right="171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color w:val="050000"/>
                <w:spacing w:val="2"/>
                <w:w w:val="100"/>
                <w:sz w:val="20"/>
                <w:szCs w:val="20"/>
              </w:rPr>
              <w:t>K</w:t>
            </w:r>
            <w:r>
              <w:rPr>
                <w:rFonts w:ascii="Times New Roman" w:eastAsia="Times New Roman" w:hAnsi="Times New Roman" w:cs="Times New Roman"/>
                <w:b/>
                <w:bCs/>
                <w:i/>
                <w:color w:val="050000"/>
                <w:spacing w:val="1"/>
                <w:w w:val="100"/>
                <w:sz w:val="20"/>
                <w:szCs w:val="20"/>
              </w:rPr>
              <w:t>i</w:t>
            </w:r>
            <w:r>
              <w:rPr>
                <w:rFonts w:ascii="Times New Roman" w:eastAsia="Times New Roman" w:hAnsi="Times New Roman" w:cs="Times New Roman"/>
                <w:b/>
                <w:bCs/>
                <w:i/>
                <w:color w:val="050000"/>
                <w:spacing w:val="1"/>
                <w:w w:val="100"/>
                <w:sz w:val="20"/>
                <w:szCs w:val="20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i/>
                <w:color w:val="050000"/>
                <w:spacing w:val="2"/>
                <w:w w:val="100"/>
                <w:sz w:val="20"/>
                <w:szCs w:val="20"/>
              </w:rPr>
              <w:t>kpa</w:t>
            </w:r>
            <w:r>
              <w:rPr>
                <w:rFonts w:ascii="Times New Roman" w:eastAsia="Times New Roman" w:hAnsi="Times New Roman" w:cs="Times New Roman"/>
                <w:b/>
                <w:bCs/>
                <w:i/>
                <w:color w:val="050000"/>
                <w:spacing w:val="1"/>
                <w:w w:val="100"/>
                <w:sz w:val="20"/>
                <w:szCs w:val="20"/>
              </w:rPr>
              <w:t>t</w:t>
            </w:r>
            <w:r>
              <w:rPr>
                <w:rFonts w:ascii="Times New Roman" w:eastAsia="Times New Roman" w:hAnsi="Times New Roman" w:cs="Times New Roman"/>
                <w:b/>
                <w:bCs/>
                <w:i/>
                <w:color w:val="050000"/>
                <w:spacing w:val="1"/>
                <w:w w:val="100"/>
                <w:sz w:val="20"/>
                <w:szCs w:val="20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i/>
                <w:color w:val="050000"/>
                <w:spacing w:val="1"/>
                <w:w w:val="100"/>
                <w:sz w:val="20"/>
                <w:szCs w:val="20"/>
              </w:rPr>
              <w:t>i</w:t>
            </w:r>
            <w:r>
              <w:rPr>
                <w:rFonts w:ascii="Times New Roman" w:eastAsia="Times New Roman" w:hAnsi="Times New Roman" w:cs="Times New Roman"/>
                <w:b/>
                <w:bCs/>
                <w:i/>
                <w:color w:val="050000"/>
                <w:spacing w:val="1"/>
                <w:w w:val="100"/>
                <w:sz w:val="20"/>
                <w:szCs w:val="20"/>
              </w:rPr>
              <w:t>c</w:t>
            </w:r>
            <w:r>
              <w:rPr>
                <w:rFonts w:ascii="Times New Roman" w:eastAsia="Times New Roman" w:hAnsi="Times New Roman" w:cs="Times New Roman"/>
                <w:b/>
                <w:bCs/>
                <w:i/>
                <w:color w:val="050000"/>
                <w:spacing w:val="0"/>
                <w:w w:val="100"/>
                <w:sz w:val="20"/>
                <w:szCs w:val="20"/>
              </w:rPr>
              <w:t>k</w:t>
            </w:r>
            <w:r>
              <w:rPr>
                <w:rFonts w:ascii="Times New Roman" w:eastAsia="Times New Roman" w:hAnsi="Times New Roman" w:cs="Times New Roman"/>
                <w:b/>
                <w:bCs/>
                <w:i/>
                <w:color w:val="050000"/>
                <w:spacing w:val="32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i/>
                <w:color w:val="050000"/>
                <w:spacing w:val="3"/>
                <w:w w:val="103"/>
                <w:sz w:val="20"/>
                <w:szCs w:val="20"/>
              </w:rPr>
              <w:t>H</w:t>
            </w:r>
            <w:r>
              <w:rPr>
                <w:rFonts w:ascii="Times New Roman" w:eastAsia="Times New Roman" w:hAnsi="Times New Roman" w:cs="Times New Roman"/>
                <w:b/>
                <w:bCs/>
                <w:i/>
                <w:color w:val="050000"/>
                <w:spacing w:val="1"/>
                <w:w w:val="103"/>
                <w:sz w:val="20"/>
                <w:szCs w:val="20"/>
              </w:rPr>
              <w:t>il</w:t>
            </w:r>
            <w:r>
              <w:rPr>
                <w:rFonts w:ascii="Times New Roman" w:eastAsia="Times New Roman" w:hAnsi="Times New Roman" w:cs="Times New Roman"/>
                <w:b/>
                <w:bCs/>
                <w:i/>
                <w:color w:val="050000"/>
                <w:spacing w:val="0"/>
                <w:w w:val="103"/>
                <w:sz w:val="20"/>
                <w:szCs w:val="20"/>
              </w:rPr>
              <w:t>l</w:t>
            </w:r>
          </w:p>
          <w:p>
            <w:pPr>
              <w:spacing w:before="9" w:after="0" w:line="150" w:lineRule="exact"/>
              <w:jc w:val="left"/>
              <w:rPr>
                <w:sz w:val="15"/>
                <w:szCs w:val="15"/>
              </w:rPr>
            </w:pPr>
          </w:p>
          <w:p>
            <w:pPr>
              <w:spacing w:before="0" w:after="0" w:line="407" w:lineRule="auto"/>
              <w:ind w:left="105" w:right="54"/>
              <w:jc w:val="lef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B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o</w:t>
            </w:r>
            <w:r>
              <w:rPr>
                <w:rFonts w:ascii="Times New Roman" w:eastAsia="Times New Roman" w:hAnsi="Times New Roman" w:cs="Times New Roman"/>
                <w:color w:val="050000"/>
                <w:spacing w:val="11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i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s</w:t>
            </w:r>
            <w:r>
              <w:rPr>
                <w:rFonts w:ascii="Times New Roman" w:eastAsia="Times New Roman" w:hAnsi="Times New Roman" w:cs="Times New Roman"/>
                <w:color w:val="050000"/>
                <w:spacing w:val="8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a</w:t>
            </w:r>
            <w:r>
              <w:rPr>
                <w:rFonts w:ascii="Times New Roman" w:eastAsia="Times New Roman" w:hAnsi="Times New Roman" w:cs="Times New Roman"/>
                <w:color w:val="050000"/>
                <w:spacing w:val="7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poo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r</w:t>
            </w:r>
            <w:r>
              <w:rPr>
                <w:rFonts w:ascii="Times New Roman" w:eastAsia="Times New Roman" w:hAnsi="Times New Roman" w:cs="Times New Roman"/>
                <w:color w:val="050000"/>
                <w:spacing w:val="14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g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i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rl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.</w:t>
            </w:r>
            <w:r>
              <w:rPr>
                <w:rFonts w:ascii="Times New Roman" w:eastAsia="Times New Roman" w:hAnsi="Times New Roman" w:cs="Times New Roman"/>
                <w:color w:val="050000"/>
                <w:spacing w:val="13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H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r</w:t>
            </w:r>
            <w:r>
              <w:rPr>
                <w:rFonts w:ascii="Times New Roman" w:eastAsia="Times New Roman" w:hAnsi="Times New Roman" w:cs="Times New Roman"/>
                <w:color w:val="050000"/>
                <w:spacing w:val="12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3"/>
                <w:w w:val="100"/>
                <w:sz w:val="20"/>
                <w:szCs w:val="20"/>
              </w:rPr>
              <w:t>m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o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t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h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r</w:t>
            </w:r>
            <w:r>
              <w:rPr>
                <w:rFonts w:ascii="Times New Roman" w:eastAsia="Times New Roman" w:hAnsi="Times New Roman" w:cs="Times New Roman"/>
                <w:color w:val="050000"/>
                <w:spacing w:val="20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l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f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t</w:t>
            </w:r>
            <w:r>
              <w:rPr>
                <w:rFonts w:ascii="Times New Roman" w:eastAsia="Times New Roman" w:hAnsi="Times New Roman" w:cs="Times New Roman"/>
                <w:color w:val="050000"/>
                <w:spacing w:val="11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h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r</w:t>
            </w:r>
            <w:r>
              <w:rPr>
                <w:rFonts w:ascii="Times New Roman" w:eastAsia="Times New Roman" w:hAnsi="Times New Roman" w:cs="Times New Roman"/>
                <w:color w:val="050000"/>
                <w:spacing w:val="11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8"/>
                <w:w w:val="100"/>
                <w:sz w:val="20"/>
                <w:szCs w:val="20"/>
              </w:rPr>
              <w:t>w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h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n</w:t>
            </w:r>
            <w:r>
              <w:rPr>
                <w:rFonts w:ascii="Times New Roman" w:eastAsia="Times New Roman" w:hAnsi="Times New Roman" w:cs="Times New Roman"/>
                <w:color w:val="050000"/>
                <w:spacing w:val="17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s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h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12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w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a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3"/>
                <w:sz w:val="20"/>
                <w:szCs w:val="20"/>
              </w:rPr>
              <w:t>s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3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young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.</w:t>
            </w:r>
            <w:r>
              <w:rPr>
                <w:rFonts w:ascii="Times New Roman" w:eastAsia="Times New Roman" w:hAnsi="Times New Roman" w:cs="Times New Roman"/>
                <w:color w:val="050000"/>
                <w:spacing w:val="19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I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n</w:t>
            </w:r>
            <w:r>
              <w:rPr>
                <w:rFonts w:ascii="Times New Roman" w:eastAsia="Times New Roman" w:hAnsi="Times New Roman" w:cs="Times New Roman"/>
                <w:color w:val="050000"/>
                <w:spacing w:val="9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t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h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11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s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t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o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r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y</w:t>
            </w:r>
            <w:r>
              <w:rPr>
                <w:rFonts w:ascii="Times New Roman" w:eastAsia="Times New Roman" w:hAnsi="Times New Roman" w:cs="Times New Roman"/>
                <w:color w:val="050000"/>
                <w:spacing w:val="16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v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r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y</w:t>
            </w:r>
            <w:r>
              <w:rPr>
                <w:rFonts w:ascii="Times New Roman" w:eastAsia="Times New Roman" w:hAnsi="Times New Roman" w:cs="Times New Roman"/>
                <w:color w:val="050000"/>
                <w:spacing w:val="17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d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a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y</w:t>
            </w:r>
            <w:r>
              <w:rPr>
                <w:rFonts w:ascii="Times New Roman" w:eastAsia="Times New Roman" w:hAnsi="Times New Roman" w:cs="Times New Roman"/>
                <w:color w:val="050000"/>
                <w:spacing w:val="13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i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s</w:t>
            </w:r>
            <w:r>
              <w:rPr>
                <w:rFonts w:ascii="Times New Roman" w:eastAsia="Times New Roman" w:hAnsi="Times New Roman" w:cs="Times New Roman"/>
                <w:color w:val="050000"/>
                <w:spacing w:val="8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d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a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ng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r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ou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s</w:t>
            </w:r>
            <w:r>
              <w:rPr>
                <w:rFonts w:ascii="Times New Roman" w:eastAsia="Times New Roman" w:hAnsi="Times New Roman" w:cs="Times New Roman"/>
                <w:color w:val="050000"/>
                <w:spacing w:val="29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bu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3"/>
                <w:sz w:val="20"/>
                <w:szCs w:val="20"/>
              </w:rPr>
              <w:t>t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3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i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n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t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r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sti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n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g</w:t>
            </w:r>
            <w:r>
              <w:rPr>
                <w:rFonts w:ascii="Times New Roman" w:eastAsia="Times New Roman" w:hAnsi="Times New Roman" w:cs="Times New Roman"/>
                <w:color w:val="050000"/>
                <w:spacing w:val="29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f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o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r</w:t>
            </w:r>
            <w:r>
              <w:rPr>
                <w:rFonts w:ascii="Times New Roman" w:eastAsia="Times New Roman" w:hAnsi="Times New Roman" w:cs="Times New Roman"/>
                <w:color w:val="050000"/>
                <w:spacing w:val="10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B</w:t>
            </w:r>
            <w:r>
              <w:rPr>
                <w:rFonts w:ascii="Times New Roman" w:eastAsia="Times New Roman" w:hAnsi="Times New Roman" w:cs="Times New Roman"/>
                <w:color w:val="050000"/>
                <w:spacing w:val="4"/>
                <w:w w:val="100"/>
                <w:sz w:val="20"/>
                <w:szCs w:val="20"/>
              </w:rPr>
              <w:t>o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.</w:t>
            </w:r>
            <w:r>
              <w:rPr>
                <w:rFonts w:ascii="Times New Roman" w:eastAsia="Times New Roman" w:hAnsi="Times New Roman" w:cs="Times New Roman"/>
                <w:color w:val="050000"/>
                <w:spacing w:val="11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S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h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13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see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s</w:t>
            </w:r>
            <w:r>
              <w:rPr>
                <w:rFonts w:ascii="Times New Roman" w:eastAsia="Times New Roman" w:hAnsi="Times New Roman" w:cs="Times New Roman"/>
                <w:color w:val="050000"/>
                <w:spacing w:val="14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h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r</w:t>
            </w:r>
            <w:r>
              <w:rPr>
                <w:rFonts w:ascii="Times New Roman" w:eastAsia="Times New Roman" w:hAnsi="Times New Roman" w:cs="Times New Roman"/>
                <w:color w:val="050000"/>
                <w:spacing w:val="11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f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i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r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s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t</w:t>
            </w:r>
            <w:r>
              <w:rPr>
                <w:rFonts w:ascii="Times New Roman" w:eastAsia="Times New Roman" w:hAnsi="Times New Roman" w:cs="Times New Roman"/>
                <w:color w:val="050000"/>
                <w:spacing w:val="13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a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i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r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p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l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a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n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,</w:t>
            </w:r>
            <w:r>
              <w:rPr>
                <w:rFonts w:ascii="Times New Roman" w:eastAsia="Times New Roman" w:hAnsi="Times New Roman" w:cs="Times New Roman"/>
                <w:color w:val="050000"/>
                <w:spacing w:val="24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r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un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s</w:t>
            </w:r>
            <w:r>
              <w:rPr>
                <w:rFonts w:ascii="Times New Roman" w:eastAsia="Times New Roman" w:hAnsi="Times New Roman" w:cs="Times New Roman"/>
                <w:color w:val="050000"/>
                <w:spacing w:val="14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a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w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a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3"/>
                <w:sz w:val="20"/>
                <w:szCs w:val="20"/>
              </w:rPr>
              <w:t>y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3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fr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o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m</w:t>
            </w:r>
            <w:r>
              <w:rPr>
                <w:rFonts w:ascii="Times New Roman" w:eastAsia="Times New Roman" w:hAnsi="Times New Roman" w:cs="Times New Roman"/>
                <w:color w:val="050000"/>
                <w:spacing w:val="17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a</w:t>
            </w:r>
            <w:r>
              <w:rPr>
                <w:rFonts w:ascii="Times New Roman" w:eastAsia="Times New Roman" w:hAnsi="Times New Roman" w:cs="Times New Roman"/>
                <w:color w:val="050000"/>
                <w:spacing w:val="7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b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a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r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,</w:t>
            </w:r>
            <w:r>
              <w:rPr>
                <w:rFonts w:ascii="Times New Roman" w:eastAsia="Times New Roman" w:hAnsi="Times New Roman" w:cs="Times New Roman"/>
                <w:color w:val="050000"/>
                <w:spacing w:val="15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o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r</w:t>
            </w:r>
            <w:r>
              <w:rPr>
                <w:rFonts w:ascii="Times New Roman" w:eastAsia="Times New Roman" w:hAnsi="Times New Roman" w:cs="Times New Roman"/>
                <w:color w:val="050000"/>
                <w:spacing w:val="8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f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all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s</w:t>
            </w:r>
            <w:r>
              <w:rPr>
                <w:rFonts w:ascii="Times New Roman" w:eastAsia="Times New Roman" w:hAnsi="Times New Roman" w:cs="Times New Roman"/>
                <w:color w:val="050000"/>
                <w:spacing w:val="14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i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n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t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o</w:t>
            </w:r>
            <w:r>
              <w:rPr>
                <w:rFonts w:ascii="Times New Roman" w:eastAsia="Times New Roman" w:hAnsi="Times New Roman" w:cs="Times New Roman"/>
                <w:color w:val="050000"/>
                <w:spacing w:val="13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a</w:t>
            </w:r>
            <w:r>
              <w:rPr>
                <w:rFonts w:ascii="Times New Roman" w:eastAsia="Times New Roman" w:hAnsi="Times New Roman" w:cs="Times New Roman"/>
                <w:color w:val="050000"/>
                <w:spacing w:val="7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ti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s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h</w:t>
            </w:r>
            <w:r>
              <w:rPr>
                <w:rFonts w:ascii="Times New Roman" w:eastAsia="Times New Roman" w:hAnsi="Times New Roman" w:cs="Times New Roman"/>
                <w:color w:val="050000"/>
                <w:spacing w:val="13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poo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l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!</w:t>
            </w:r>
            <w:r>
              <w:rPr>
                <w:rFonts w:ascii="Times New Roman" w:eastAsia="Times New Roman" w:hAnsi="Times New Roman" w:cs="Times New Roman"/>
                <w:color w:val="050000"/>
                <w:spacing w:val="16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Y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o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u</w:t>
            </w:r>
            <w:r>
              <w:rPr>
                <w:rFonts w:ascii="Times New Roman" w:eastAsia="Times New Roman" w:hAnsi="Times New Roman" w:cs="Times New Roman"/>
                <w:color w:val="050000"/>
                <w:spacing w:val="37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l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l</w:t>
            </w:r>
            <w:r>
              <w:rPr>
                <w:rFonts w:ascii="Times New Roman" w:eastAsia="Times New Roman" w:hAnsi="Times New Roman" w:cs="Times New Roman"/>
                <w:color w:val="050000"/>
                <w:spacing w:val="6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l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a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ugh</w:t>
            </w:r>
          </w:p>
          <w:p>
            <w:pPr>
              <w:spacing w:before="4" w:after="0" w:line="240" w:lineRule="auto"/>
              <w:ind w:left="105" w:right="-2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l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oud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l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y</w:t>
            </w:r>
            <w:r>
              <w:rPr>
                <w:rFonts w:ascii="Times New Roman" w:eastAsia="Times New Roman" w:hAnsi="Times New Roman" w:cs="Times New Roman"/>
                <w:color w:val="050000"/>
                <w:spacing w:val="19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w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h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n</w:t>
            </w:r>
            <w:r>
              <w:rPr>
                <w:rFonts w:ascii="Times New Roman" w:eastAsia="Times New Roman" w:hAnsi="Times New Roman" w:cs="Times New Roman"/>
                <w:color w:val="050000"/>
                <w:spacing w:val="17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yo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u</w:t>
            </w:r>
            <w:r>
              <w:rPr>
                <w:rFonts w:ascii="Times New Roman" w:eastAsia="Times New Roman" w:hAnsi="Times New Roman" w:cs="Times New Roman"/>
                <w:color w:val="050000"/>
                <w:spacing w:val="13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re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a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d</w:t>
            </w:r>
            <w:r>
              <w:rPr>
                <w:rFonts w:ascii="Times New Roman" w:eastAsia="Times New Roman" w:hAnsi="Times New Roman" w:cs="Times New Roman"/>
                <w:color w:val="050000"/>
                <w:spacing w:val="14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t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h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i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s</w:t>
            </w:r>
            <w:r>
              <w:rPr>
                <w:rFonts w:ascii="Times New Roman" w:eastAsia="Times New Roman" w:hAnsi="Times New Roman" w:cs="Times New Roman"/>
                <w:color w:val="050000"/>
                <w:spacing w:val="13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g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i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r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l</w:t>
            </w:r>
            <w:r>
              <w:rPr>
                <w:rFonts w:ascii="Times New Roman" w:eastAsia="Times New Roman" w:hAnsi="Times New Roman" w:cs="Times New Roman"/>
                <w:color w:val="050000"/>
                <w:spacing w:val="11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a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n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d</w:t>
            </w:r>
            <w:r>
              <w:rPr>
                <w:rFonts w:ascii="Times New Roman" w:eastAsia="Times New Roman" w:hAnsi="Times New Roman" w:cs="Times New Roman"/>
                <w:color w:val="050000"/>
                <w:spacing w:val="13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h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r</w:t>
            </w:r>
            <w:r>
              <w:rPr>
                <w:rFonts w:ascii="Times New Roman" w:eastAsia="Times New Roman" w:hAnsi="Times New Roman" w:cs="Times New Roman"/>
                <w:color w:val="050000"/>
                <w:spacing w:val="11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b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i</w:t>
            </w:r>
            <w:r>
              <w:rPr>
                <w:rFonts w:ascii="Times New Roman" w:eastAsia="Times New Roman" w:hAnsi="Times New Roman" w:cs="Times New Roman"/>
                <w:color w:val="050000"/>
                <w:spacing w:val="7"/>
                <w:w w:val="103"/>
                <w:sz w:val="20"/>
                <w:szCs w:val="20"/>
              </w:rPr>
              <w:t>g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-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h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a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r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t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3"/>
                <w:sz w:val="20"/>
                <w:szCs w:val="20"/>
              </w:rPr>
              <w:t>d</w:t>
            </w:r>
          </w:p>
          <w:p>
            <w:pPr>
              <w:spacing w:before="4" w:after="0" w:line="160" w:lineRule="exact"/>
              <w:jc w:val="left"/>
              <w:rPr>
                <w:sz w:val="16"/>
                <w:szCs w:val="16"/>
              </w:rPr>
            </w:pPr>
          </w:p>
          <w:p>
            <w:pPr>
              <w:spacing w:before="0" w:after="0" w:line="240" w:lineRule="auto"/>
              <w:ind w:left="198" w:right="-2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f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a</w:t>
            </w:r>
            <w:r>
              <w:rPr>
                <w:rFonts w:ascii="Times New Roman" w:eastAsia="Times New Roman" w:hAnsi="Times New Roman" w:cs="Times New Roman"/>
                <w:color w:val="050000"/>
                <w:spacing w:val="3"/>
                <w:w w:val="100"/>
                <w:sz w:val="20"/>
                <w:szCs w:val="20"/>
              </w:rPr>
              <w:t>m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il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y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2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3"/>
                <w:sz w:val="20"/>
                <w:szCs w:val="20"/>
              </w:rPr>
              <w:t>.</w:t>
            </w:r>
          </w:p>
        </w:tc>
      </w:tr>
      <w:tr>
        <w:tblPrEx>
          <w:tblW w:w="0" w:type="auto"/>
          <w:jc w:val="left"/>
          <w:tblInd w:w="107" w:type="dxa"/>
          <w:tblLayout w:type="fixed"/>
          <w:tblCellMar>
            <w:top w:w="0" w:type="dxa"/>
            <w:left w:w="0" w:type="dxa"/>
            <w:bottom w:w="0" w:type="dxa"/>
            <w:right w:w="0" w:type="dxa"/>
          </w:tblCellMar>
          <w:tblLook w:val="01E0"/>
        </w:tblPrEx>
        <w:trPr>
          <w:trHeight w:hRule="exact" w:val="2741"/>
          <w:jc w:val="left"/>
        </w:trPr>
        <w:tc>
          <w:tcPr>
            <w:tcW w:w="4930" w:type="dxa"/>
            <w:tcBorders>
              <w:top w:val="single" w:sz="5" w:space="0" w:color="050000"/>
              <w:left w:val="single" w:sz="5" w:space="0" w:color="050000"/>
              <w:bottom w:val="single" w:sz="5" w:space="0" w:color="050000"/>
              <w:right w:val="single" w:sz="5" w:space="0" w:color="050000"/>
            </w:tcBorders>
          </w:tcPr>
          <w:p>
            <w:pPr>
              <w:spacing w:before="86" w:after="0" w:line="240" w:lineRule="auto"/>
              <w:ind w:left="1918" w:right="189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50000"/>
                <w:spacing w:val="2"/>
                <w:w w:val="100"/>
                <w:sz w:val="20"/>
                <w:szCs w:val="20"/>
              </w:rPr>
              <w:t>L</w:t>
            </w:r>
            <w:r>
              <w:rPr>
                <w:rFonts w:ascii="Times New Roman" w:eastAsia="Times New Roman" w:hAnsi="Times New Roman" w:cs="Times New Roman"/>
                <w:b/>
                <w:bCs/>
                <w:color w:val="050000"/>
                <w:spacing w:val="2"/>
                <w:w w:val="100"/>
                <w:sz w:val="20"/>
                <w:szCs w:val="20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color w:val="050000"/>
                <w:spacing w:val="1"/>
                <w:w w:val="100"/>
                <w:sz w:val="20"/>
                <w:szCs w:val="20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color w:val="050000"/>
                <w:spacing w:val="0"/>
                <w:w w:val="100"/>
                <w:sz w:val="20"/>
                <w:szCs w:val="20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color w:val="050000"/>
                <w:spacing w:val="35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50000"/>
                <w:spacing w:val="0"/>
                <w:w w:val="100"/>
                <w:sz w:val="20"/>
                <w:szCs w:val="20"/>
              </w:rPr>
              <w:t>s</w:t>
            </w:r>
            <w:r>
              <w:rPr>
                <w:rFonts w:ascii="Times New Roman" w:eastAsia="Times New Roman" w:hAnsi="Times New Roman" w:cs="Times New Roman"/>
                <w:b/>
                <w:bCs/>
                <w:color w:val="050000"/>
                <w:spacing w:val="5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50000"/>
                <w:spacing w:val="3"/>
                <w:w w:val="103"/>
                <w:sz w:val="20"/>
                <w:szCs w:val="20"/>
              </w:rPr>
              <w:t>G</w:t>
            </w:r>
            <w:r>
              <w:rPr>
                <w:rFonts w:ascii="Times New Roman" w:eastAsia="Times New Roman" w:hAnsi="Times New Roman" w:cs="Times New Roman"/>
                <w:b/>
                <w:bCs/>
                <w:color w:val="050000"/>
                <w:spacing w:val="1"/>
                <w:w w:val="103"/>
                <w:sz w:val="20"/>
                <w:szCs w:val="20"/>
              </w:rPr>
              <w:t>if</w:t>
            </w:r>
            <w:r>
              <w:rPr>
                <w:rFonts w:ascii="Times New Roman" w:eastAsia="Times New Roman" w:hAnsi="Times New Roman" w:cs="Times New Roman"/>
                <w:b/>
                <w:bCs/>
                <w:color w:val="050000"/>
                <w:spacing w:val="0"/>
                <w:w w:val="103"/>
                <w:sz w:val="20"/>
                <w:szCs w:val="20"/>
              </w:rPr>
              <w:t>t</w:t>
            </w:r>
          </w:p>
          <w:p>
            <w:pPr>
              <w:spacing w:before="9" w:after="0" w:line="150" w:lineRule="exact"/>
              <w:jc w:val="left"/>
              <w:rPr>
                <w:sz w:val="15"/>
                <w:szCs w:val="15"/>
              </w:rPr>
            </w:pPr>
          </w:p>
          <w:p>
            <w:pPr>
              <w:spacing w:before="0" w:after="0" w:line="240" w:lineRule="auto"/>
              <w:ind w:left="1558" w:right="153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color w:val="050000"/>
                <w:spacing w:val="2"/>
                <w:w w:val="100"/>
                <w:sz w:val="20"/>
                <w:szCs w:val="20"/>
              </w:rPr>
              <w:t>Ann</w:t>
            </w:r>
            <w:r>
              <w:rPr>
                <w:rFonts w:ascii="Times New Roman" w:eastAsia="Times New Roman" w:hAnsi="Times New Roman" w:cs="Times New Roman"/>
                <w:b/>
                <w:bCs/>
                <w:i/>
                <w:color w:val="050000"/>
                <w:spacing w:val="1"/>
                <w:w w:val="100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i/>
                <w:color w:val="050000"/>
                <w:spacing w:val="3"/>
                <w:w w:val="100"/>
                <w:sz w:val="20"/>
                <w:szCs w:val="20"/>
              </w:rPr>
              <w:t>m</w:t>
            </w:r>
            <w:r>
              <w:rPr>
                <w:rFonts w:ascii="Times New Roman" w:eastAsia="Times New Roman" w:hAnsi="Times New Roman" w:cs="Times New Roman"/>
                <w:b/>
                <w:bCs/>
                <w:i/>
                <w:color w:val="050000"/>
                <w:spacing w:val="2"/>
                <w:w w:val="100"/>
                <w:sz w:val="20"/>
                <w:szCs w:val="20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i/>
                <w:color w:val="050000"/>
                <w:spacing w:val="1"/>
                <w:w w:val="100"/>
                <w:sz w:val="20"/>
                <w:szCs w:val="20"/>
              </w:rPr>
              <w:t>i</w:t>
            </w:r>
            <w:r>
              <w:rPr>
                <w:rFonts w:ascii="Times New Roman" w:eastAsia="Times New Roman" w:hAnsi="Times New Roman" w:cs="Times New Roman"/>
                <w:b/>
                <w:bCs/>
                <w:i/>
                <w:color w:val="050000"/>
                <w:spacing w:val="1"/>
                <w:w w:val="100"/>
                <w:sz w:val="20"/>
                <w:szCs w:val="20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i/>
                <w:color w:val="050000"/>
                <w:spacing w:val="0"/>
                <w:w w:val="100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i/>
                <w:color w:val="050000"/>
                <w:spacing w:val="32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i/>
                <w:color w:val="050000"/>
                <w:spacing w:val="0"/>
                <w:w w:val="100"/>
                <w:sz w:val="20"/>
                <w:szCs w:val="20"/>
              </w:rPr>
              <w:t>O</w:t>
            </w:r>
            <w:r>
              <w:rPr>
                <w:rFonts w:ascii="Times New Roman" w:eastAsia="Times New Roman" w:hAnsi="Times New Roman" w:cs="Times New Roman"/>
                <w:b/>
                <w:bCs/>
                <w:i/>
                <w:color w:val="050000"/>
                <w:spacing w:val="28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i/>
                <w:color w:val="050000"/>
                <w:spacing w:val="2"/>
                <w:w w:val="103"/>
                <w:sz w:val="20"/>
                <w:szCs w:val="20"/>
              </w:rPr>
              <w:t>B</w:t>
            </w:r>
            <w:r>
              <w:rPr>
                <w:rFonts w:ascii="Times New Roman" w:eastAsia="Times New Roman" w:hAnsi="Times New Roman" w:cs="Times New Roman"/>
                <w:b/>
                <w:bCs/>
                <w:i/>
                <w:color w:val="050000"/>
                <w:spacing w:val="1"/>
                <w:w w:val="103"/>
                <w:sz w:val="20"/>
                <w:szCs w:val="20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i/>
                <w:color w:val="050000"/>
                <w:spacing w:val="1"/>
                <w:w w:val="103"/>
                <w:sz w:val="20"/>
                <w:szCs w:val="20"/>
              </w:rPr>
              <w:t>i</w:t>
            </w:r>
            <w:r>
              <w:rPr>
                <w:rFonts w:ascii="Times New Roman" w:eastAsia="Times New Roman" w:hAnsi="Times New Roman" w:cs="Times New Roman"/>
                <w:b/>
                <w:bCs/>
                <w:i/>
                <w:color w:val="050000"/>
                <w:spacing w:val="1"/>
                <w:w w:val="103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i/>
                <w:color w:val="050000"/>
                <w:spacing w:val="0"/>
                <w:w w:val="103"/>
                <w:sz w:val="20"/>
                <w:szCs w:val="20"/>
              </w:rPr>
              <w:t>n</w:t>
            </w:r>
          </w:p>
          <w:p>
            <w:pPr>
              <w:spacing w:before="4" w:after="0" w:line="150" w:lineRule="exact"/>
              <w:jc w:val="left"/>
              <w:rPr>
                <w:sz w:val="15"/>
                <w:szCs w:val="15"/>
              </w:rPr>
            </w:pPr>
          </w:p>
          <w:p>
            <w:pPr>
              <w:spacing w:before="0" w:after="0" w:line="409" w:lineRule="auto"/>
              <w:ind w:left="105" w:right="125"/>
              <w:jc w:val="lef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L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a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r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a</w:t>
            </w:r>
            <w:r>
              <w:rPr>
                <w:rFonts w:ascii="Times New Roman" w:eastAsia="Times New Roman" w:hAnsi="Times New Roman" w:cs="Times New Roman"/>
                <w:color w:val="050000"/>
                <w:spacing w:val="15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w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a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n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t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s</w:t>
            </w:r>
            <w:r>
              <w:rPr>
                <w:rFonts w:ascii="Times New Roman" w:eastAsia="Times New Roman" w:hAnsi="Times New Roman" w:cs="Times New Roman"/>
                <w:color w:val="050000"/>
                <w:spacing w:val="18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t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o</w:t>
            </w:r>
            <w:r>
              <w:rPr>
                <w:rFonts w:ascii="Times New Roman" w:eastAsia="Times New Roman" w:hAnsi="Times New Roman" w:cs="Times New Roman"/>
                <w:color w:val="050000"/>
                <w:spacing w:val="9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b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10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t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h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11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o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w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n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r</w:t>
            </w:r>
            <w:r>
              <w:rPr>
                <w:rFonts w:ascii="Times New Roman" w:eastAsia="Times New Roman" w:hAnsi="Times New Roman" w:cs="Times New Roman"/>
                <w:color w:val="050000"/>
                <w:spacing w:val="18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o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f</w:t>
            </w:r>
            <w:r>
              <w:rPr>
                <w:rFonts w:ascii="Times New Roman" w:eastAsia="Times New Roman" w:hAnsi="Times New Roman" w:cs="Times New Roman"/>
                <w:color w:val="050000"/>
                <w:spacing w:val="8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t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h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11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Coun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t</w:t>
            </w:r>
            <w:r>
              <w:rPr>
                <w:rFonts w:ascii="Times New Roman" w:eastAsia="Times New Roman" w:hAnsi="Times New Roman" w:cs="Times New Roman"/>
                <w:color w:val="050000"/>
                <w:spacing w:val="41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s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(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pict>
                <v:shape id="_x0000_i1324" type="#_x0000_t75" style="height:10.88pt;mso-position-horizontal-relative:char;mso-position-vertical-relative:line;width:20.31pt">
                  <v:imagedata r:id="rId17" o:title=""/>
                  <w10:wrap type="none"/>
                </v:shape>
              </w:pic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position w:val="0"/>
                <w:sz w:val="20"/>
                <w:szCs w:val="20"/>
              </w:rPr>
              <w:t>)</w:t>
            </w:r>
            <w:r>
              <w:rPr>
                <w:rFonts w:ascii="Times New Roman" w:eastAsia="Times New Roman" w:hAnsi="Times New Roman" w:cs="Times New Roman"/>
                <w:color w:val="050000"/>
                <w:spacing w:val="9"/>
                <w:w w:val="100"/>
                <w:position w:val="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position w:val="0"/>
                <w:sz w:val="20"/>
                <w:szCs w:val="20"/>
              </w:rPr>
              <w:t>dog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position w:val="0"/>
                <w:sz w:val="20"/>
                <w:szCs w:val="20"/>
              </w:rPr>
              <w:t>s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position w:val="0"/>
                <w:sz w:val="20"/>
                <w:szCs w:val="20"/>
              </w:rPr>
              <w:t>.</w:t>
            </w:r>
            <w:r>
              <w:rPr>
                <w:rFonts w:ascii="Times New Roman" w:eastAsia="Times New Roman" w:hAnsi="Times New Roman" w:cs="Times New Roman"/>
                <w:color w:val="050000"/>
                <w:spacing w:val="14"/>
                <w:w w:val="100"/>
                <w:position w:val="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position w:val="0"/>
                <w:sz w:val="20"/>
                <w:szCs w:val="20"/>
              </w:rPr>
              <w:t>B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position w:val="0"/>
                <w:sz w:val="20"/>
                <w:szCs w:val="20"/>
              </w:rPr>
              <w:t>u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position w:val="0"/>
                <w:sz w:val="20"/>
                <w:szCs w:val="20"/>
              </w:rPr>
              <w:t>t</w:t>
            </w:r>
            <w:r>
              <w:rPr>
                <w:rFonts w:ascii="Times New Roman" w:eastAsia="Times New Roman" w:hAnsi="Times New Roman" w:cs="Times New Roman"/>
                <w:color w:val="050000"/>
                <w:spacing w:val="3"/>
                <w:w w:val="100"/>
                <w:position w:val="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position w:val="0"/>
                <w:sz w:val="20"/>
                <w:szCs w:val="20"/>
              </w:rPr>
              <w:t>s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position w:val="0"/>
                <w:sz w:val="20"/>
                <w:szCs w:val="20"/>
              </w:rPr>
              <w:t>h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position w:val="0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12"/>
                <w:w w:val="100"/>
                <w:position w:val="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position w:val="0"/>
                <w:sz w:val="20"/>
                <w:szCs w:val="20"/>
              </w:rPr>
              <w:t>kno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position w:val="0"/>
                <w:sz w:val="20"/>
                <w:szCs w:val="20"/>
              </w:rPr>
              <w:t>w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position w:val="0"/>
                <w:sz w:val="20"/>
                <w:szCs w:val="20"/>
              </w:rPr>
              <w:t>s</w:t>
            </w:r>
            <w:r>
              <w:rPr>
                <w:rFonts w:ascii="Times New Roman" w:eastAsia="Times New Roman" w:hAnsi="Times New Roman" w:cs="Times New Roman"/>
                <w:color w:val="050000"/>
                <w:spacing w:val="20"/>
                <w:w w:val="100"/>
                <w:position w:val="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position w:val="0"/>
                <w:sz w:val="20"/>
                <w:szCs w:val="20"/>
              </w:rPr>
              <w:t>t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position w:val="0"/>
                <w:sz w:val="20"/>
                <w:szCs w:val="20"/>
              </w:rPr>
              <w:t>h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position w:val="0"/>
                <w:sz w:val="20"/>
                <w:szCs w:val="20"/>
              </w:rPr>
              <w:t>a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position w:val="0"/>
                <w:sz w:val="20"/>
                <w:szCs w:val="20"/>
              </w:rPr>
              <w:t>t</w:t>
            </w:r>
            <w:r>
              <w:rPr>
                <w:rFonts w:ascii="Times New Roman" w:eastAsia="Times New Roman" w:hAnsi="Times New Roman" w:cs="Times New Roman"/>
                <w:color w:val="050000"/>
                <w:spacing w:val="12"/>
                <w:w w:val="100"/>
                <w:position w:val="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position w:val="0"/>
                <w:sz w:val="20"/>
                <w:szCs w:val="20"/>
              </w:rPr>
              <w:t>i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position w:val="0"/>
                <w:sz w:val="20"/>
                <w:szCs w:val="20"/>
              </w:rPr>
              <w:t>f</w:t>
            </w:r>
            <w:r>
              <w:rPr>
                <w:rFonts w:ascii="Times New Roman" w:eastAsia="Times New Roman" w:hAnsi="Times New Roman" w:cs="Times New Roman"/>
                <w:color w:val="050000"/>
                <w:spacing w:val="7"/>
                <w:w w:val="100"/>
                <w:position w:val="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position w:val="0"/>
                <w:sz w:val="20"/>
                <w:szCs w:val="20"/>
              </w:rPr>
              <w:t>h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position w:val="0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position w:val="0"/>
                <w:sz w:val="20"/>
                <w:szCs w:val="20"/>
              </w:rPr>
              <w:t>r</w:t>
            </w:r>
            <w:r>
              <w:rPr>
                <w:rFonts w:ascii="Times New Roman" w:eastAsia="Times New Roman" w:hAnsi="Times New Roman" w:cs="Times New Roman"/>
                <w:color w:val="050000"/>
                <w:spacing w:val="11"/>
                <w:w w:val="100"/>
                <w:position w:val="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3"/>
                <w:w w:val="100"/>
                <w:position w:val="0"/>
                <w:sz w:val="20"/>
                <w:szCs w:val="20"/>
              </w:rPr>
              <w:t>m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position w:val="0"/>
                <w:sz w:val="20"/>
                <w:szCs w:val="20"/>
              </w:rPr>
              <w:t>o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position w:val="0"/>
                <w:sz w:val="20"/>
                <w:szCs w:val="20"/>
              </w:rPr>
              <w:t>t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position w:val="0"/>
                <w:sz w:val="20"/>
                <w:szCs w:val="20"/>
              </w:rPr>
              <w:t>h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position w:val="0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position w:val="0"/>
                <w:sz w:val="20"/>
                <w:szCs w:val="20"/>
              </w:rPr>
              <w:t>r</w:t>
            </w:r>
            <w:r>
              <w:rPr>
                <w:rFonts w:ascii="Times New Roman" w:eastAsia="Times New Roman" w:hAnsi="Times New Roman" w:cs="Times New Roman"/>
                <w:color w:val="050000"/>
                <w:spacing w:val="20"/>
                <w:w w:val="100"/>
                <w:position w:val="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position w:val="0"/>
                <w:sz w:val="20"/>
                <w:szCs w:val="20"/>
              </w:rPr>
              <w:t>g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position w:val="0"/>
                <w:sz w:val="20"/>
                <w:szCs w:val="20"/>
              </w:rPr>
              <w:t>i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position w:val="0"/>
                <w:sz w:val="20"/>
                <w:szCs w:val="20"/>
              </w:rPr>
              <w:t>v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position w:val="0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position w:val="0"/>
                <w:sz w:val="20"/>
                <w:szCs w:val="20"/>
              </w:rPr>
              <w:t>s</w:t>
            </w:r>
            <w:r>
              <w:rPr>
                <w:rFonts w:ascii="Times New Roman" w:eastAsia="Times New Roman" w:hAnsi="Times New Roman" w:cs="Times New Roman"/>
                <w:color w:val="050000"/>
                <w:spacing w:val="17"/>
                <w:w w:val="100"/>
                <w:position w:val="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position w:val="0"/>
                <w:sz w:val="20"/>
                <w:szCs w:val="20"/>
              </w:rPr>
              <w:t>b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position w:val="0"/>
                <w:sz w:val="20"/>
                <w:szCs w:val="20"/>
              </w:rPr>
              <w:t>i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position w:val="0"/>
                <w:sz w:val="20"/>
                <w:szCs w:val="20"/>
              </w:rPr>
              <w:t>r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position w:val="0"/>
                <w:sz w:val="20"/>
                <w:szCs w:val="20"/>
              </w:rPr>
              <w:t>t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position w:val="0"/>
                <w:sz w:val="20"/>
                <w:szCs w:val="20"/>
              </w:rPr>
              <w:t>h</w:t>
            </w:r>
            <w:r>
              <w:rPr>
                <w:rFonts w:ascii="Times New Roman" w:eastAsia="Times New Roman" w:hAnsi="Times New Roman" w:cs="Times New Roman"/>
                <w:color w:val="050000"/>
                <w:spacing w:val="15"/>
                <w:w w:val="100"/>
                <w:position w:val="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position w:val="0"/>
                <w:sz w:val="20"/>
                <w:szCs w:val="20"/>
              </w:rPr>
              <w:t>t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position w:val="0"/>
                <w:sz w:val="20"/>
                <w:szCs w:val="20"/>
              </w:rPr>
              <w:t>o</w:t>
            </w:r>
            <w:r>
              <w:rPr>
                <w:rFonts w:ascii="Times New Roman" w:eastAsia="Times New Roman" w:hAnsi="Times New Roman" w:cs="Times New Roman"/>
                <w:color w:val="050000"/>
                <w:spacing w:val="9"/>
                <w:w w:val="100"/>
                <w:position w:val="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position w:val="0"/>
                <w:sz w:val="20"/>
                <w:szCs w:val="20"/>
              </w:rPr>
              <w:t>a</w:t>
            </w:r>
            <w:r>
              <w:rPr>
                <w:rFonts w:ascii="Times New Roman" w:eastAsia="Times New Roman" w:hAnsi="Times New Roman" w:cs="Times New Roman"/>
                <w:color w:val="050000"/>
                <w:spacing w:val="7"/>
                <w:w w:val="100"/>
                <w:position w:val="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position w:val="0"/>
                <w:sz w:val="20"/>
                <w:szCs w:val="20"/>
              </w:rPr>
              <w:t>boy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position w:val="0"/>
                <w:sz w:val="20"/>
                <w:szCs w:val="20"/>
              </w:rPr>
              <w:t>,</w:t>
            </w:r>
            <w:r>
              <w:rPr>
                <w:rFonts w:ascii="Times New Roman" w:eastAsia="Times New Roman" w:hAnsi="Times New Roman" w:cs="Times New Roman"/>
                <w:color w:val="050000"/>
                <w:spacing w:val="12"/>
                <w:w w:val="100"/>
                <w:position w:val="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position w:val="0"/>
                <w:sz w:val="20"/>
                <w:szCs w:val="20"/>
              </w:rPr>
              <w:t>h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position w:val="0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position w:val="0"/>
                <w:sz w:val="20"/>
                <w:szCs w:val="20"/>
              </w:rPr>
              <w:t>r</w:t>
            </w:r>
            <w:r>
              <w:rPr>
                <w:rFonts w:ascii="Times New Roman" w:eastAsia="Times New Roman" w:hAnsi="Times New Roman" w:cs="Times New Roman"/>
                <w:color w:val="050000"/>
                <w:spacing w:val="3"/>
                <w:w w:val="100"/>
                <w:position w:val="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position w:val="0"/>
                <w:sz w:val="20"/>
                <w:szCs w:val="20"/>
              </w:rPr>
              <w:t>f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position w:val="0"/>
                <w:sz w:val="20"/>
                <w:szCs w:val="20"/>
              </w:rPr>
              <w:t>a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position w:val="0"/>
                <w:sz w:val="20"/>
                <w:szCs w:val="20"/>
              </w:rPr>
              <w:t>t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position w:val="0"/>
                <w:sz w:val="20"/>
                <w:szCs w:val="20"/>
              </w:rPr>
              <w:t>h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position w:val="0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position w:val="0"/>
                <w:sz w:val="20"/>
                <w:szCs w:val="20"/>
              </w:rPr>
              <w:t>r</w:t>
            </w:r>
            <w:r>
              <w:rPr>
                <w:rFonts w:ascii="Times New Roman" w:eastAsia="Times New Roman" w:hAnsi="Times New Roman" w:cs="Times New Roman"/>
                <w:color w:val="050000"/>
                <w:spacing w:val="17"/>
                <w:w w:val="100"/>
                <w:position w:val="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position w:val="0"/>
                <w:sz w:val="20"/>
                <w:szCs w:val="20"/>
              </w:rPr>
              <w:t>w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position w:val="0"/>
                <w:sz w:val="20"/>
                <w:szCs w:val="20"/>
              </w:rPr>
              <w:t>il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position w:val="0"/>
                <w:sz w:val="20"/>
                <w:szCs w:val="20"/>
              </w:rPr>
              <w:t>l</w:t>
            </w:r>
            <w:r>
              <w:rPr>
                <w:rFonts w:ascii="Times New Roman" w:eastAsia="Times New Roman" w:hAnsi="Times New Roman" w:cs="Times New Roman"/>
                <w:color w:val="050000"/>
                <w:spacing w:val="12"/>
                <w:w w:val="100"/>
                <w:position w:val="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position w:val="0"/>
                <w:sz w:val="20"/>
                <w:szCs w:val="20"/>
              </w:rPr>
              <w:t>l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position w:val="0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position w:val="0"/>
                <w:sz w:val="20"/>
                <w:szCs w:val="20"/>
              </w:rPr>
              <w:t>t</w:t>
            </w:r>
            <w:r>
              <w:rPr>
                <w:rFonts w:ascii="Times New Roman" w:eastAsia="Times New Roman" w:hAnsi="Times New Roman" w:cs="Times New Roman"/>
                <w:color w:val="050000"/>
                <w:spacing w:val="9"/>
                <w:w w:val="100"/>
                <w:position w:val="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position w:val="0"/>
                <w:sz w:val="20"/>
                <w:szCs w:val="20"/>
              </w:rPr>
              <w:t>t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position w:val="0"/>
                <w:sz w:val="20"/>
                <w:szCs w:val="20"/>
              </w:rPr>
              <w:t>h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position w:val="0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11"/>
                <w:w w:val="100"/>
                <w:position w:val="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position w:val="0"/>
                <w:sz w:val="20"/>
                <w:szCs w:val="20"/>
              </w:rPr>
              <w:t>bo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position w:val="0"/>
                <w:sz w:val="20"/>
                <w:szCs w:val="20"/>
              </w:rPr>
              <w:t>y</w:t>
            </w:r>
            <w:r>
              <w:rPr>
                <w:rFonts w:ascii="Times New Roman" w:eastAsia="Times New Roman" w:hAnsi="Times New Roman" w:cs="Times New Roman"/>
                <w:color w:val="050000"/>
                <w:spacing w:val="13"/>
                <w:w w:val="100"/>
                <w:position w:val="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position w:val="0"/>
                <w:sz w:val="20"/>
                <w:szCs w:val="20"/>
              </w:rPr>
              <w:t>b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position w:val="0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10"/>
                <w:w w:val="100"/>
                <w:position w:val="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position w:val="0"/>
                <w:sz w:val="20"/>
                <w:szCs w:val="20"/>
              </w:rPr>
              <w:t>t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position w:val="0"/>
                <w:sz w:val="20"/>
                <w:szCs w:val="20"/>
              </w:rPr>
              <w:t>h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position w:val="0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11"/>
                <w:w w:val="100"/>
                <w:position w:val="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position w:val="0"/>
                <w:sz w:val="20"/>
                <w:szCs w:val="20"/>
              </w:rPr>
              <w:t>o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position w:val="0"/>
                <w:sz w:val="20"/>
                <w:szCs w:val="20"/>
              </w:rPr>
              <w:t>w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position w:val="0"/>
                <w:sz w:val="20"/>
                <w:szCs w:val="20"/>
              </w:rPr>
              <w:t>n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position w:val="0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position w:val="0"/>
                <w:sz w:val="20"/>
                <w:szCs w:val="20"/>
              </w:rPr>
              <w:t>r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position w:val="0"/>
                <w:sz w:val="20"/>
                <w:szCs w:val="20"/>
              </w:rPr>
              <w:t>.</w:t>
            </w:r>
            <w:r>
              <w:rPr>
                <w:rFonts w:ascii="Times New Roman" w:eastAsia="Times New Roman" w:hAnsi="Times New Roman" w:cs="Times New Roman"/>
                <w:color w:val="050000"/>
                <w:spacing w:val="19"/>
                <w:w w:val="100"/>
                <w:position w:val="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position w:val="0"/>
                <w:sz w:val="20"/>
                <w:szCs w:val="20"/>
              </w:rPr>
              <w:t>T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position w:val="0"/>
                <w:sz w:val="20"/>
                <w:szCs w:val="20"/>
              </w:rPr>
              <w:t>h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position w:val="0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position w:val="0"/>
                <w:sz w:val="20"/>
                <w:szCs w:val="20"/>
              </w:rPr>
              <w:t>n</w:t>
            </w:r>
            <w:r>
              <w:rPr>
                <w:rFonts w:ascii="Times New Roman" w:eastAsia="Times New Roman" w:hAnsi="Times New Roman" w:cs="Times New Roman"/>
                <w:color w:val="050000"/>
                <w:spacing w:val="16"/>
                <w:w w:val="100"/>
                <w:position w:val="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position w:val="0"/>
                <w:sz w:val="20"/>
                <w:szCs w:val="20"/>
              </w:rPr>
              <w:t>L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position w:val="0"/>
                <w:sz w:val="20"/>
                <w:szCs w:val="20"/>
              </w:rPr>
              <w:t>a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position w:val="0"/>
                <w:sz w:val="20"/>
                <w:szCs w:val="20"/>
              </w:rPr>
              <w:t>r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position w:val="0"/>
                <w:sz w:val="20"/>
                <w:szCs w:val="20"/>
              </w:rPr>
              <w:t>a</w:t>
            </w:r>
            <w:r>
              <w:rPr>
                <w:rFonts w:ascii="Times New Roman" w:eastAsia="Times New Roman" w:hAnsi="Times New Roman" w:cs="Times New Roman"/>
                <w:color w:val="050000"/>
                <w:spacing w:val="15"/>
                <w:w w:val="100"/>
                <w:position w:val="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position w:val="0"/>
                <w:sz w:val="20"/>
                <w:szCs w:val="20"/>
              </w:rPr>
              <w:t>face</w:t>
            </w:r>
            <w:r>
              <w:rPr>
                <w:rFonts w:ascii="Times New Roman" w:eastAsia="Times New Roman" w:hAnsi="Times New Roman" w:cs="Times New Roman"/>
                <w:color w:val="050000"/>
                <w:spacing w:val="12"/>
                <w:w w:val="100"/>
                <w:position w:val="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position w:val="0"/>
                <w:sz w:val="20"/>
                <w:szCs w:val="20"/>
              </w:rPr>
              <w:t>al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position w:val="0"/>
                <w:sz w:val="20"/>
                <w:szCs w:val="20"/>
              </w:rPr>
              <w:t>l</w:t>
            </w:r>
            <w:r>
              <w:rPr>
                <w:rFonts w:ascii="Times New Roman" w:eastAsia="Times New Roman" w:hAnsi="Times New Roman" w:cs="Times New Roman"/>
                <w:color w:val="050000"/>
                <w:spacing w:val="3"/>
                <w:w w:val="100"/>
                <w:position w:val="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position w:val="0"/>
                <w:sz w:val="20"/>
                <w:szCs w:val="20"/>
              </w:rPr>
              <w:t>t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position w:val="0"/>
                <w:sz w:val="20"/>
                <w:szCs w:val="20"/>
              </w:rPr>
              <w:t>h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position w:val="0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11"/>
                <w:w w:val="100"/>
                <w:position w:val="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position w:val="0"/>
                <w:sz w:val="20"/>
                <w:szCs w:val="20"/>
              </w:rPr>
              <w:t>d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position w:val="0"/>
                <w:sz w:val="20"/>
                <w:szCs w:val="20"/>
              </w:rPr>
              <w:t>a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position w:val="0"/>
                <w:sz w:val="20"/>
                <w:szCs w:val="20"/>
              </w:rPr>
              <w:t>ng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position w:val="0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position w:val="0"/>
                <w:sz w:val="20"/>
                <w:szCs w:val="20"/>
              </w:rPr>
              <w:t>r</w:t>
            </w:r>
            <w:r>
              <w:rPr>
                <w:rFonts w:ascii="Times New Roman" w:eastAsia="Times New Roman" w:hAnsi="Times New Roman" w:cs="Times New Roman"/>
                <w:color w:val="050000"/>
                <w:spacing w:val="19"/>
                <w:w w:val="100"/>
                <w:position w:val="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position w:val="0"/>
                <w:sz w:val="20"/>
                <w:szCs w:val="20"/>
              </w:rPr>
              <w:t>a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position w:val="0"/>
                <w:sz w:val="20"/>
                <w:szCs w:val="20"/>
              </w:rPr>
              <w:t>n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position w:val="0"/>
                <w:sz w:val="20"/>
                <w:szCs w:val="20"/>
              </w:rPr>
              <w:t>d</w:t>
            </w:r>
            <w:r>
              <w:rPr>
                <w:rFonts w:ascii="Times New Roman" w:eastAsia="Times New Roman" w:hAnsi="Times New Roman" w:cs="Times New Roman"/>
                <w:color w:val="050000"/>
                <w:spacing w:val="13"/>
                <w:w w:val="100"/>
                <w:position w:val="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position w:val="0"/>
                <w:sz w:val="20"/>
                <w:szCs w:val="20"/>
              </w:rPr>
              <w:t>t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position w:val="0"/>
                <w:sz w:val="20"/>
                <w:szCs w:val="20"/>
              </w:rPr>
              <w:t>r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position w:val="0"/>
                <w:sz w:val="20"/>
                <w:szCs w:val="20"/>
              </w:rPr>
              <w:t>y</w:t>
            </w:r>
            <w:r>
              <w:rPr>
                <w:rFonts w:ascii="Times New Roman" w:eastAsia="Times New Roman" w:hAnsi="Times New Roman" w:cs="Times New Roman"/>
                <w:color w:val="050000"/>
                <w:spacing w:val="11"/>
                <w:w w:val="100"/>
                <w:position w:val="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position w:val="0"/>
                <w:sz w:val="20"/>
                <w:szCs w:val="20"/>
              </w:rPr>
              <w:t>al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position w:val="0"/>
                <w:sz w:val="20"/>
                <w:szCs w:val="20"/>
              </w:rPr>
              <w:t>l</w:t>
            </w:r>
            <w:r>
              <w:rPr>
                <w:rFonts w:ascii="Times New Roman" w:eastAsia="Times New Roman" w:hAnsi="Times New Roman" w:cs="Times New Roman"/>
                <w:color w:val="050000"/>
                <w:spacing w:val="9"/>
                <w:w w:val="100"/>
                <w:position w:val="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position w:val="0"/>
                <w:sz w:val="20"/>
                <w:szCs w:val="20"/>
              </w:rPr>
              <w:t>h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position w:val="0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position w:val="0"/>
                <w:sz w:val="20"/>
                <w:szCs w:val="20"/>
              </w:rPr>
              <w:t>r</w:t>
            </w:r>
            <w:r>
              <w:rPr>
                <w:rFonts w:ascii="Times New Roman" w:eastAsia="Times New Roman" w:hAnsi="Times New Roman" w:cs="Times New Roman"/>
                <w:color w:val="050000"/>
                <w:spacing w:val="11"/>
                <w:w w:val="100"/>
                <w:position w:val="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position w:val="0"/>
                <w:sz w:val="20"/>
                <w:szCs w:val="20"/>
              </w:rPr>
              <w:t>b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position w:val="0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position w:val="0"/>
                <w:sz w:val="20"/>
                <w:szCs w:val="20"/>
              </w:rPr>
              <w:t>s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position w:val="0"/>
                <w:sz w:val="20"/>
                <w:szCs w:val="20"/>
              </w:rPr>
              <w:t>t</w:t>
            </w:r>
            <w:r>
              <w:rPr>
                <w:rFonts w:ascii="Times New Roman" w:eastAsia="Times New Roman" w:hAnsi="Times New Roman" w:cs="Times New Roman"/>
                <w:color w:val="050000"/>
                <w:spacing w:val="13"/>
                <w:w w:val="100"/>
                <w:position w:val="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position w:val="0"/>
                <w:sz w:val="20"/>
                <w:szCs w:val="20"/>
              </w:rPr>
              <w:t>t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position w:val="0"/>
                <w:sz w:val="20"/>
                <w:szCs w:val="20"/>
              </w:rPr>
              <w:t>o</w:t>
            </w:r>
            <w:r>
              <w:rPr>
                <w:rFonts w:ascii="Times New Roman" w:eastAsia="Times New Roman" w:hAnsi="Times New Roman" w:cs="Times New Roman"/>
                <w:color w:val="050000"/>
                <w:spacing w:val="9"/>
                <w:w w:val="100"/>
                <w:position w:val="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position w:val="0"/>
                <w:sz w:val="20"/>
                <w:szCs w:val="20"/>
              </w:rPr>
              <w:t>s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position w:val="0"/>
                <w:sz w:val="20"/>
                <w:szCs w:val="20"/>
              </w:rPr>
              <w:t>a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position w:val="0"/>
                <w:sz w:val="20"/>
                <w:szCs w:val="20"/>
              </w:rPr>
              <w:t>v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position w:val="0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15"/>
                <w:w w:val="100"/>
                <w:position w:val="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position w:val="0"/>
                <w:sz w:val="20"/>
                <w:szCs w:val="20"/>
              </w:rPr>
              <w:t>h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position w:val="0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position w:val="0"/>
                <w:sz w:val="20"/>
                <w:szCs w:val="20"/>
              </w:rPr>
              <w:t>r</w:t>
            </w:r>
            <w:r>
              <w:rPr>
                <w:rFonts w:ascii="Times New Roman" w:eastAsia="Times New Roman" w:hAnsi="Times New Roman" w:cs="Times New Roman"/>
                <w:color w:val="050000"/>
                <w:spacing w:val="11"/>
                <w:w w:val="100"/>
                <w:position w:val="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position w:val="0"/>
                <w:sz w:val="20"/>
                <w:szCs w:val="20"/>
              </w:rPr>
              <w:t>dog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position w:val="0"/>
                <w:sz w:val="20"/>
                <w:szCs w:val="20"/>
              </w:rPr>
              <w:t>s</w:t>
            </w:r>
            <w:r>
              <w:rPr>
                <w:rFonts w:ascii="Times New Roman" w:eastAsia="Times New Roman" w:hAnsi="Times New Roman" w:cs="Times New Roman"/>
                <w:color w:val="050000"/>
                <w:spacing w:val="15"/>
                <w:w w:val="100"/>
                <w:position w:val="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position w:val="0"/>
                <w:sz w:val="20"/>
                <w:szCs w:val="20"/>
              </w:rPr>
              <w:t>a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position w:val="0"/>
                <w:sz w:val="20"/>
                <w:szCs w:val="20"/>
              </w:rPr>
              <w:t>nd</w:t>
            </w:r>
          </w:p>
          <w:p>
            <w:pPr>
              <w:spacing w:before="2" w:after="0" w:line="240" w:lineRule="auto"/>
              <w:ind w:left="106" w:right="-2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h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r</w:t>
            </w:r>
            <w:r>
              <w:rPr>
                <w:rFonts w:ascii="Times New Roman" w:eastAsia="Times New Roman" w:hAnsi="Times New Roman" w:cs="Times New Roman"/>
                <w:color w:val="050000"/>
                <w:spacing w:val="11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f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u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t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u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r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,</w:t>
            </w:r>
            <w:r>
              <w:rPr>
                <w:rFonts w:ascii="Times New Roman" w:eastAsia="Times New Roman" w:hAnsi="Times New Roman" w:cs="Times New Roman"/>
                <w:color w:val="050000"/>
                <w:spacing w:val="19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Y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o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u</w:t>
            </w:r>
            <w:r>
              <w:rPr>
                <w:rFonts w:ascii="Times New Roman" w:eastAsia="Times New Roman" w:hAnsi="Times New Roman" w:cs="Times New Roman"/>
                <w:color w:val="050000"/>
                <w:spacing w:val="33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l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l</w:t>
            </w:r>
            <w:r>
              <w:rPr>
                <w:rFonts w:ascii="Times New Roman" w:eastAsia="Times New Roman" w:hAnsi="Times New Roman" w:cs="Times New Roman"/>
                <w:color w:val="050000"/>
                <w:spacing w:val="6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n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j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o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y</w:t>
            </w:r>
            <w:r>
              <w:rPr>
                <w:rFonts w:ascii="Times New Roman" w:eastAsia="Times New Roman" w:hAnsi="Times New Roman" w:cs="Times New Roman"/>
                <w:color w:val="050000"/>
                <w:spacing w:val="17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t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h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13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s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t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o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r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y</w:t>
            </w:r>
            <w:r>
              <w:rPr>
                <w:rFonts w:ascii="Times New Roman" w:eastAsia="Times New Roman" w:hAnsi="Times New Roman" w:cs="Times New Roman"/>
                <w:color w:val="050000"/>
                <w:spacing w:val="16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i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f</w:t>
            </w:r>
            <w:r>
              <w:rPr>
                <w:rFonts w:ascii="Times New Roman" w:eastAsia="Times New Roman" w:hAnsi="Times New Roman" w:cs="Times New Roman"/>
                <w:color w:val="050000"/>
                <w:spacing w:val="7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yo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u</w:t>
            </w:r>
            <w:r>
              <w:rPr>
                <w:rFonts w:ascii="Times New Roman" w:eastAsia="Times New Roman" w:hAnsi="Times New Roman" w:cs="Times New Roman"/>
                <w:color w:val="050000"/>
                <w:spacing w:val="13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l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ov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14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h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i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s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t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o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r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y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3"/>
                <w:sz w:val="20"/>
                <w:szCs w:val="20"/>
              </w:rPr>
              <w:t>.</w:t>
            </w:r>
          </w:p>
        </w:tc>
        <w:tc>
          <w:tcPr>
            <w:tcW w:w="4925" w:type="dxa"/>
            <w:tcBorders>
              <w:top w:val="single" w:sz="5" w:space="0" w:color="050000"/>
              <w:left w:val="single" w:sz="5" w:space="0" w:color="050000"/>
              <w:bottom w:val="single" w:sz="5" w:space="0" w:color="050000"/>
              <w:right w:val="single" w:sz="5" w:space="0" w:color="050000"/>
            </w:tcBorders>
          </w:tcPr>
          <w:p>
            <w:pPr>
              <w:spacing w:before="86" w:after="0" w:line="240" w:lineRule="auto"/>
              <w:ind w:left="1140" w:right="111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50000"/>
                <w:spacing w:val="3"/>
                <w:w w:val="100"/>
                <w:sz w:val="20"/>
                <w:szCs w:val="20"/>
              </w:rPr>
              <w:t>K</w:t>
            </w:r>
            <w:r>
              <w:rPr>
                <w:rFonts w:ascii="Times New Roman" w:eastAsia="Times New Roman" w:hAnsi="Times New Roman" w:cs="Times New Roman"/>
                <w:b/>
                <w:bCs/>
                <w:color w:val="050000"/>
                <w:spacing w:val="2"/>
                <w:w w:val="100"/>
                <w:sz w:val="20"/>
                <w:szCs w:val="20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color w:val="050000"/>
                <w:spacing w:val="1"/>
                <w:w w:val="100"/>
                <w:sz w:val="20"/>
                <w:szCs w:val="20"/>
              </w:rPr>
              <w:t>t</w:t>
            </w:r>
            <w:r>
              <w:rPr>
                <w:rFonts w:ascii="Times New Roman" w:eastAsia="Times New Roman" w:hAnsi="Times New Roman" w:cs="Times New Roman"/>
                <w:b/>
                <w:bCs/>
                <w:color w:val="050000"/>
                <w:spacing w:val="1"/>
                <w:w w:val="100"/>
                <w:sz w:val="20"/>
                <w:szCs w:val="20"/>
              </w:rPr>
              <w:t>i</w:t>
            </w:r>
            <w:r>
              <w:rPr>
                <w:rFonts w:ascii="Times New Roman" w:eastAsia="Times New Roman" w:hAnsi="Times New Roman" w:cs="Times New Roman"/>
                <w:b/>
                <w:bCs/>
                <w:color w:val="050000"/>
                <w:spacing w:val="0"/>
                <w:w w:val="100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color w:val="050000"/>
                <w:spacing w:val="18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50000"/>
                <w:spacing w:val="2"/>
                <w:w w:val="100"/>
                <w:sz w:val="20"/>
                <w:szCs w:val="20"/>
              </w:rPr>
              <w:t>an</w:t>
            </w:r>
            <w:r>
              <w:rPr>
                <w:rFonts w:ascii="Times New Roman" w:eastAsia="Times New Roman" w:hAnsi="Times New Roman" w:cs="Times New Roman"/>
                <w:b/>
                <w:bCs/>
                <w:color w:val="050000"/>
                <w:spacing w:val="0"/>
                <w:w w:val="100"/>
                <w:sz w:val="20"/>
                <w:szCs w:val="20"/>
              </w:rPr>
              <w:t>d</w:t>
            </w:r>
            <w:r>
              <w:rPr>
                <w:rFonts w:ascii="Times New Roman" w:eastAsia="Times New Roman" w:hAnsi="Times New Roman" w:cs="Times New Roman"/>
                <w:b/>
                <w:bCs/>
                <w:color w:val="050000"/>
                <w:spacing w:val="14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50000"/>
                <w:spacing w:val="1"/>
                <w:w w:val="100"/>
                <w:sz w:val="20"/>
                <w:szCs w:val="20"/>
              </w:rPr>
              <w:t>t</w:t>
            </w:r>
            <w:r>
              <w:rPr>
                <w:rFonts w:ascii="Times New Roman" w:eastAsia="Times New Roman" w:hAnsi="Times New Roman" w:cs="Times New Roman"/>
                <w:b/>
                <w:bCs/>
                <w:color w:val="050000"/>
                <w:spacing w:val="2"/>
                <w:w w:val="100"/>
                <w:sz w:val="20"/>
                <w:szCs w:val="20"/>
              </w:rPr>
              <w:t>h</w:t>
            </w:r>
            <w:r>
              <w:rPr>
                <w:rFonts w:ascii="Times New Roman" w:eastAsia="Times New Roman" w:hAnsi="Times New Roman" w:cs="Times New Roman"/>
                <w:b/>
                <w:bCs/>
                <w:color w:val="050000"/>
                <w:spacing w:val="0"/>
                <w:w w:val="100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color w:val="050000"/>
                <w:spacing w:val="12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50000"/>
                <w:spacing w:val="2"/>
                <w:w w:val="100"/>
                <w:sz w:val="20"/>
                <w:szCs w:val="20"/>
              </w:rPr>
              <w:t>Cup</w:t>
            </w:r>
            <w:r>
              <w:rPr>
                <w:rFonts w:ascii="Times New Roman" w:eastAsia="Times New Roman" w:hAnsi="Times New Roman" w:cs="Times New Roman"/>
                <w:b/>
                <w:bCs/>
                <w:color w:val="050000"/>
                <w:spacing w:val="1"/>
                <w:w w:val="100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color w:val="050000"/>
                <w:spacing w:val="2"/>
                <w:w w:val="100"/>
                <w:sz w:val="20"/>
                <w:szCs w:val="20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color w:val="050000"/>
                <w:spacing w:val="2"/>
                <w:w w:val="100"/>
                <w:sz w:val="20"/>
                <w:szCs w:val="20"/>
              </w:rPr>
              <w:t>k</w:t>
            </w:r>
            <w:r>
              <w:rPr>
                <w:rFonts w:ascii="Times New Roman" w:eastAsia="Times New Roman" w:hAnsi="Times New Roman" w:cs="Times New Roman"/>
                <w:b/>
                <w:bCs/>
                <w:color w:val="050000"/>
                <w:spacing w:val="0"/>
                <w:w w:val="100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color w:val="050000"/>
                <w:spacing w:val="27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50000"/>
                <w:spacing w:val="2"/>
                <w:w w:val="103"/>
                <w:sz w:val="20"/>
                <w:szCs w:val="20"/>
              </w:rPr>
              <w:t>C</w:t>
            </w:r>
            <w:r>
              <w:rPr>
                <w:rFonts w:ascii="Times New Roman" w:eastAsia="Times New Roman" w:hAnsi="Times New Roman" w:cs="Times New Roman"/>
                <w:b/>
                <w:bCs/>
                <w:color w:val="050000"/>
                <w:spacing w:val="2"/>
                <w:w w:val="103"/>
                <w:sz w:val="20"/>
                <w:szCs w:val="20"/>
              </w:rPr>
              <w:t>u</w:t>
            </w:r>
            <w:r>
              <w:rPr>
                <w:rFonts w:ascii="Times New Roman" w:eastAsia="Times New Roman" w:hAnsi="Times New Roman" w:cs="Times New Roman"/>
                <w:b/>
                <w:bCs/>
                <w:color w:val="050000"/>
                <w:spacing w:val="1"/>
                <w:w w:val="103"/>
                <w:sz w:val="20"/>
                <w:szCs w:val="20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color w:val="050000"/>
                <w:spacing w:val="0"/>
                <w:w w:val="103"/>
                <w:sz w:val="20"/>
                <w:szCs w:val="20"/>
              </w:rPr>
              <w:t>e</w:t>
            </w:r>
          </w:p>
          <w:p>
            <w:pPr>
              <w:spacing w:before="9" w:after="0" w:line="150" w:lineRule="exact"/>
              <w:jc w:val="left"/>
              <w:rPr>
                <w:sz w:val="15"/>
                <w:szCs w:val="15"/>
              </w:rPr>
            </w:pPr>
          </w:p>
          <w:p>
            <w:pPr>
              <w:spacing w:before="0" w:after="0" w:line="240" w:lineRule="auto"/>
              <w:ind w:left="1896" w:right="187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color w:val="050000"/>
                <w:spacing w:val="2"/>
                <w:w w:val="100"/>
                <w:sz w:val="20"/>
                <w:szCs w:val="20"/>
              </w:rPr>
              <w:t>C</w:t>
            </w:r>
            <w:r>
              <w:rPr>
                <w:rFonts w:ascii="Times New Roman" w:eastAsia="Times New Roman" w:hAnsi="Times New Roman" w:cs="Times New Roman"/>
                <w:b/>
                <w:bCs/>
                <w:i/>
                <w:color w:val="050000"/>
                <w:spacing w:val="2"/>
                <w:w w:val="100"/>
                <w:sz w:val="20"/>
                <w:szCs w:val="20"/>
              </w:rPr>
              <w:t>o</w:t>
            </w:r>
            <w:r>
              <w:rPr>
                <w:rFonts w:ascii="Times New Roman" w:eastAsia="Times New Roman" w:hAnsi="Times New Roman" w:cs="Times New Roman"/>
                <w:b/>
                <w:bCs/>
                <w:i/>
                <w:color w:val="050000"/>
                <w:spacing w:val="1"/>
                <w:w w:val="100"/>
                <w:sz w:val="20"/>
                <w:szCs w:val="20"/>
              </w:rPr>
              <w:t>c</w:t>
            </w:r>
            <w:r>
              <w:rPr>
                <w:rFonts w:ascii="Times New Roman" w:eastAsia="Times New Roman" w:hAnsi="Times New Roman" w:cs="Times New Roman"/>
                <w:b/>
                <w:bCs/>
                <w:i/>
                <w:color w:val="050000"/>
                <w:spacing w:val="0"/>
                <w:w w:val="100"/>
                <w:sz w:val="20"/>
                <w:szCs w:val="20"/>
              </w:rPr>
              <w:t>o</w:t>
            </w:r>
            <w:r>
              <w:rPr>
                <w:rFonts w:ascii="Times New Roman" w:eastAsia="Times New Roman" w:hAnsi="Times New Roman" w:cs="Times New Roman"/>
                <w:b/>
                <w:bCs/>
                <w:i/>
                <w:color w:val="050000"/>
                <w:spacing w:val="17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i/>
                <w:color w:val="050000"/>
                <w:spacing w:val="2"/>
                <w:w w:val="103"/>
                <w:sz w:val="20"/>
                <w:szCs w:val="20"/>
              </w:rPr>
              <w:t>S</w:t>
            </w:r>
            <w:r>
              <w:rPr>
                <w:rFonts w:ascii="Times New Roman" w:eastAsia="Times New Roman" w:hAnsi="Times New Roman" w:cs="Times New Roman"/>
                <w:b/>
                <w:bCs/>
                <w:i/>
                <w:color w:val="050000"/>
                <w:spacing w:val="1"/>
                <w:w w:val="103"/>
                <w:sz w:val="20"/>
                <w:szCs w:val="20"/>
              </w:rPr>
              <w:t>i</w:t>
            </w:r>
            <w:r>
              <w:rPr>
                <w:rFonts w:ascii="Times New Roman" w:eastAsia="Times New Roman" w:hAnsi="Times New Roman" w:cs="Times New Roman"/>
                <w:b/>
                <w:bCs/>
                <w:i/>
                <w:color w:val="050000"/>
                <w:spacing w:val="3"/>
                <w:w w:val="103"/>
                <w:sz w:val="20"/>
                <w:szCs w:val="20"/>
              </w:rPr>
              <w:t>m</w:t>
            </w:r>
            <w:r>
              <w:rPr>
                <w:rFonts w:ascii="Times New Roman" w:eastAsia="Times New Roman" w:hAnsi="Times New Roman" w:cs="Times New Roman"/>
                <w:b/>
                <w:bCs/>
                <w:i/>
                <w:color w:val="050000"/>
                <w:spacing w:val="2"/>
                <w:w w:val="103"/>
                <w:sz w:val="20"/>
                <w:szCs w:val="20"/>
              </w:rPr>
              <w:t>o</w:t>
            </w:r>
            <w:r>
              <w:rPr>
                <w:rFonts w:ascii="Times New Roman" w:eastAsia="Times New Roman" w:hAnsi="Times New Roman" w:cs="Times New Roman"/>
                <w:b/>
                <w:bCs/>
                <w:i/>
                <w:color w:val="050000"/>
                <w:spacing w:val="0"/>
                <w:w w:val="103"/>
                <w:sz w:val="20"/>
                <w:szCs w:val="20"/>
              </w:rPr>
              <w:t>n</w:t>
            </w:r>
          </w:p>
          <w:p>
            <w:pPr>
              <w:spacing w:before="9" w:after="0" w:line="150" w:lineRule="exact"/>
              <w:jc w:val="left"/>
              <w:rPr>
                <w:sz w:val="15"/>
                <w:szCs w:val="15"/>
              </w:rPr>
            </w:pPr>
          </w:p>
          <w:p>
            <w:pPr>
              <w:spacing w:before="0" w:after="0" w:line="407" w:lineRule="auto"/>
              <w:ind w:left="105" w:right="52"/>
              <w:jc w:val="lef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I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t</w:t>
            </w:r>
            <w:r>
              <w:rPr>
                <w:rFonts w:ascii="Times New Roman" w:eastAsia="Times New Roman" w:hAnsi="Times New Roman" w:cs="Times New Roman"/>
                <w:color w:val="050000"/>
                <w:spacing w:val="7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i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s</w:t>
            </w:r>
            <w:r>
              <w:rPr>
                <w:rFonts w:ascii="Times New Roman" w:eastAsia="Times New Roman" w:hAnsi="Times New Roman" w:cs="Times New Roman"/>
                <w:color w:val="050000"/>
                <w:spacing w:val="8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a</w:t>
            </w:r>
            <w:r>
              <w:rPr>
                <w:rFonts w:ascii="Times New Roman" w:eastAsia="Times New Roman" w:hAnsi="Times New Roman" w:cs="Times New Roman"/>
                <w:color w:val="050000"/>
                <w:spacing w:val="7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f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u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n</w:t>
            </w:r>
            <w:r>
              <w:rPr>
                <w:rFonts w:ascii="Times New Roman" w:eastAsia="Times New Roman" w:hAnsi="Times New Roman" w:cs="Times New Roman"/>
                <w:color w:val="050000"/>
                <w:spacing w:val="12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s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t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o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r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y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.</w:t>
            </w:r>
            <w:r>
              <w:rPr>
                <w:rFonts w:ascii="Times New Roman" w:eastAsia="Times New Roman" w:hAnsi="Times New Roman" w:cs="Times New Roman"/>
                <w:color w:val="050000"/>
                <w:spacing w:val="19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K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ati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18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b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r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o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w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n</w:t>
            </w:r>
            <w:r>
              <w:rPr>
                <w:rFonts w:ascii="Times New Roman" w:eastAsia="Times New Roman" w:hAnsi="Times New Roman" w:cs="Times New Roman"/>
                <w:color w:val="050000"/>
                <w:spacing w:val="19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i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s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n</w:t>
            </w:r>
            <w:r>
              <w:rPr>
                <w:rFonts w:ascii="Times New Roman" w:eastAsia="Times New Roman" w:hAnsi="Times New Roman" w:cs="Times New Roman"/>
                <w:color w:val="050000"/>
                <w:spacing w:val="30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t</w:t>
            </w:r>
            <w:r>
              <w:rPr>
                <w:rFonts w:ascii="Times New Roman" w:eastAsia="Times New Roman" w:hAnsi="Times New Roman" w:cs="Times New Roman"/>
                <w:color w:val="050000"/>
                <w:spacing w:val="5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w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o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rr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i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d</w:t>
            </w:r>
            <w:r>
              <w:rPr>
                <w:rFonts w:ascii="Times New Roman" w:eastAsia="Times New Roman" w:hAnsi="Times New Roman" w:cs="Times New Roman"/>
                <w:color w:val="050000"/>
                <w:spacing w:val="23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a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bou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t</w:t>
            </w:r>
            <w:r>
              <w:rPr>
                <w:rFonts w:ascii="Times New Roman" w:eastAsia="Times New Roman" w:hAnsi="Times New Roman" w:cs="Times New Roman"/>
                <w:color w:val="050000"/>
                <w:spacing w:val="16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3"/>
                <w:w w:val="103"/>
                <w:sz w:val="20"/>
                <w:szCs w:val="20"/>
              </w:rPr>
              <w:t>m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i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dd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l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3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3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s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choo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l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.</w:t>
            </w:r>
            <w:r>
              <w:rPr>
                <w:rFonts w:ascii="Times New Roman" w:eastAsia="Times New Roman" w:hAnsi="Times New Roman" w:cs="Times New Roman"/>
                <w:color w:val="050000"/>
                <w:spacing w:val="20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I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t</w:t>
            </w:r>
            <w:r>
              <w:rPr>
                <w:rFonts w:ascii="Times New Roman" w:eastAsia="Times New Roman" w:hAnsi="Times New Roman" w:cs="Times New Roman"/>
                <w:color w:val="050000"/>
                <w:spacing w:val="7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ca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n</w:t>
            </w:r>
            <w:r>
              <w:rPr>
                <w:rFonts w:ascii="Times New Roman" w:eastAsia="Times New Roman" w:hAnsi="Times New Roman" w:cs="Times New Roman"/>
                <w:color w:val="050000"/>
                <w:spacing w:val="31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t</w:t>
            </w:r>
            <w:r>
              <w:rPr>
                <w:rFonts w:ascii="Times New Roman" w:eastAsia="Times New Roman" w:hAnsi="Times New Roman" w:cs="Times New Roman"/>
                <w:color w:val="050000"/>
                <w:spacing w:val="5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b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10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t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h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a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t</w:t>
            </w:r>
            <w:r>
              <w:rPr>
                <w:rFonts w:ascii="Times New Roman" w:eastAsia="Times New Roman" w:hAnsi="Times New Roman" w:cs="Times New Roman"/>
                <w:color w:val="050000"/>
                <w:spacing w:val="12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d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iff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r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n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t</w:t>
            </w:r>
            <w:r>
              <w:rPr>
                <w:rFonts w:ascii="Times New Roman" w:eastAsia="Times New Roman" w:hAnsi="Times New Roman" w:cs="Times New Roman"/>
                <w:color w:val="050000"/>
                <w:spacing w:val="24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fr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o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m</w:t>
            </w:r>
            <w:r>
              <w:rPr>
                <w:rFonts w:ascii="Times New Roman" w:eastAsia="Times New Roman" w:hAnsi="Times New Roman" w:cs="Times New Roman"/>
                <w:color w:val="050000"/>
                <w:spacing w:val="17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p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r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i</w:t>
            </w:r>
            <w:r>
              <w:rPr>
                <w:rFonts w:ascii="Times New Roman" w:eastAsia="Times New Roman" w:hAnsi="Times New Roman" w:cs="Times New Roman"/>
                <w:color w:val="050000"/>
                <w:spacing w:val="3"/>
                <w:w w:val="100"/>
                <w:sz w:val="20"/>
                <w:szCs w:val="20"/>
              </w:rPr>
              <w:t>m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a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r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y</w:t>
            </w:r>
            <w:r>
              <w:rPr>
                <w:rFonts w:ascii="Times New Roman" w:eastAsia="Times New Roman" w:hAnsi="Times New Roman" w:cs="Times New Roman"/>
                <w:color w:val="050000"/>
                <w:spacing w:val="23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s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c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hoo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l,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r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i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gh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t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?</w:t>
            </w:r>
            <w:r>
              <w:rPr>
                <w:rFonts w:ascii="Times New Roman" w:eastAsia="Times New Roman" w:hAnsi="Times New Roman" w:cs="Times New Roman"/>
                <w:color w:val="050000"/>
                <w:spacing w:val="18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B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u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t</w:t>
            </w:r>
            <w:r>
              <w:rPr>
                <w:rFonts w:ascii="Times New Roman" w:eastAsia="Times New Roman" w:hAnsi="Times New Roman" w:cs="Times New Roman"/>
                <w:color w:val="050000"/>
                <w:spacing w:val="12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s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h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12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s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oo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n</w:t>
            </w:r>
            <w:r>
              <w:rPr>
                <w:rFonts w:ascii="Times New Roman" w:eastAsia="Times New Roman" w:hAnsi="Times New Roman" w:cs="Times New Roman"/>
                <w:color w:val="050000"/>
                <w:spacing w:val="15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f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i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nd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s</w:t>
            </w:r>
            <w:r>
              <w:rPr>
                <w:rFonts w:ascii="Times New Roman" w:eastAsia="Times New Roman" w:hAnsi="Times New Roman" w:cs="Times New Roman"/>
                <w:color w:val="050000"/>
                <w:spacing w:val="19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ou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t</w:t>
            </w:r>
            <w:r>
              <w:rPr>
                <w:rFonts w:ascii="Times New Roman" w:eastAsia="Times New Roman" w:hAnsi="Times New Roman" w:cs="Times New Roman"/>
                <w:color w:val="050000"/>
                <w:spacing w:val="11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t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h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a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t</w:t>
            </w:r>
            <w:r>
              <w:rPr>
                <w:rFonts w:ascii="Times New Roman" w:eastAsia="Times New Roman" w:hAnsi="Times New Roman" w:cs="Times New Roman"/>
                <w:color w:val="050000"/>
                <w:spacing w:val="12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no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t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h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i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n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g</w:t>
            </w:r>
            <w:r>
              <w:rPr>
                <w:rFonts w:ascii="Times New Roman" w:eastAsia="Times New Roman" w:hAnsi="Times New Roman" w:cs="Times New Roman"/>
                <w:color w:val="050000"/>
                <w:spacing w:val="22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i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s</w:t>
            </w:r>
            <w:r>
              <w:rPr>
                <w:rFonts w:ascii="Times New Roman" w:eastAsia="Times New Roman" w:hAnsi="Times New Roman" w:cs="Times New Roman"/>
                <w:color w:val="050000"/>
                <w:spacing w:val="8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t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h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11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s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a</w:t>
            </w:r>
            <w:r>
              <w:rPr>
                <w:rFonts w:ascii="Times New Roman" w:eastAsia="Times New Roman" w:hAnsi="Times New Roman" w:cs="Times New Roman"/>
                <w:color w:val="050000"/>
                <w:spacing w:val="3"/>
                <w:w w:val="100"/>
                <w:sz w:val="20"/>
                <w:szCs w:val="20"/>
              </w:rPr>
              <w:t>m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16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a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3"/>
                <w:sz w:val="20"/>
                <w:szCs w:val="20"/>
              </w:rPr>
              <w:t>s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3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w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h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a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t</w:t>
            </w:r>
            <w:r>
              <w:rPr>
                <w:rFonts w:ascii="Times New Roman" w:eastAsia="Times New Roman" w:hAnsi="Times New Roman" w:cs="Times New Roman"/>
                <w:color w:val="050000"/>
                <w:spacing w:val="15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s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h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12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xp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c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t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d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.</w:t>
            </w:r>
            <w:r>
              <w:rPr>
                <w:rFonts w:ascii="Times New Roman" w:eastAsia="Times New Roman" w:hAnsi="Times New Roman" w:cs="Times New Roman"/>
                <w:color w:val="050000"/>
                <w:spacing w:val="26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T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h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i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s</w:t>
            </w:r>
            <w:r>
              <w:rPr>
                <w:rFonts w:ascii="Times New Roman" w:eastAsia="Times New Roman" w:hAnsi="Times New Roman" w:cs="Times New Roman"/>
                <w:color w:val="050000"/>
                <w:spacing w:val="15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boo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k</w:t>
            </w:r>
            <w:r>
              <w:rPr>
                <w:rFonts w:ascii="Times New Roman" w:eastAsia="Times New Roman" w:hAnsi="Times New Roman" w:cs="Times New Roman"/>
                <w:color w:val="050000"/>
                <w:spacing w:val="16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s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ho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w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s</w:t>
            </w:r>
            <w:r>
              <w:rPr>
                <w:rFonts w:ascii="Times New Roman" w:eastAsia="Times New Roman" w:hAnsi="Times New Roman" w:cs="Times New Roman"/>
                <w:color w:val="050000"/>
                <w:spacing w:val="19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yo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u</w:t>
            </w:r>
            <w:r>
              <w:rPr>
                <w:rFonts w:ascii="Times New Roman" w:eastAsia="Times New Roman" w:hAnsi="Times New Roman" w:cs="Times New Roman"/>
                <w:color w:val="050000"/>
                <w:spacing w:val="13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t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h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a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t</w:t>
            </w:r>
            <w:r>
              <w:rPr>
                <w:rFonts w:ascii="Times New Roman" w:eastAsia="Times New Roman" w:hAnsi="Times New Roman" w:cs="Times New Roman"/>
                <w:color w:val="050000"/>
                <w:spacing w:val="12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b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i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ng</w:t>
            </w:r>
          </w:p>
          <w:p>
            <w:pPr>
              <w:spacing w:before="4" w:after="0" w:line="240" w:lineRule="auto"/>
              <w:ind w:left="105" w:right="-2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you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r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s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l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f</w:t>
            </w:r>
            <w:r>
              <w:rPr>
                <w:rFonts w:ascii="Times New Roman" w:eastAsia="Times New Roman" w:hAnsi="Times New Roman" w:cs="Times New Roman"/>
                <w:color w:val="050000"/>
                <w:spacing w:val="23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i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s</w:t>
            </w:r>
            <w:r>
              <w:rPr>
                <w:rFonts w:ascii="Times New Roman" w:eastAsia="Times New Roman" w:hAnsi="Times New Roman" w:cs="Times New Roman"/>
                <w:color w:val="050000"/>
                <w:spacing w:val="8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3"/>
                <w:w w:val="100"/>
                <w:sz w:val="20"/>
                <w:szCs w:val="20"/>
              </w:rPr>
              <w:t>m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o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r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16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i</w:t>
            </w:r>
            <w:r>
              <w:rPr>
                <w:rFonts w:ascii="Times New Roman" w:eastAsia="Times New Roman" w:hAnsi="Times New Roman" w:cs="Times New Roman"/>
                <w:color w:val="050000"/>
                <w:spacing w:val="3"/>
                <w:w w:val="100"/>
                <w:sz w:val="20"/>
                <w:szCs w:val="20"/>
              </w:rPr>
              <w:t>m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po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r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t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a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n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t</w:t>
            </w:r>
            <w:r>
              <w:rPr>
                <w:rFonts w:ascii="Times New Roman" w:eastAsia="Times New Roman" w:hAnsi="Times New Roman" w:cs="Times New Roman"/>
                <w:color w:val="050000"/>
                <w:spacing w:val="26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t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h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a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n</w:t>
            </w:r>
            <w:r>
              <w:rPr>
                <w:rFonts w:ascii="Times New Roman" w:eastAsia="Times New Roman" w:hAnsi="Times New Roman" w:cs="Times New Roman"/>
                <w:color w:val="050000"/>
                <w:spacing w:val="14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b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i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n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g</w:t>
            </w:r>
            <w:r>
              <w:rPr>
                <w:rFonts w:ascii="Times New Roman" w:eastAsia="Times New Roman" w:hAnsi="Times New Roman" w:cs="Times New Roman"/>
                <w:color w:val="050000"/>
                <w:spacing w:val="17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popu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l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a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r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3"/>
                <w:sz w:val="20"/>
                <w:szCs w:val="20"/>
              </w:rPr>
              <w:t>.</w:t>
            </w:r>
          </w:p>
        </w:tc>
      </w:tr>
    </w:tbl>
    <w:p>
      <w:pPr>
        <w:tabs>
          <w:tab w:val="left" w:pos="1160"/>
        </w:tabs>
        <w:spacing w:before="86" w:after="0" w:line="240" w:lineRule="auto"/>
        <w:ind w:left="228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group id="_x0000_s1325" style="height:2.61pt;margin-left:227.49pt;margin-top:-91.75pt;mso-position-horizontal-relative:page;position:absolute;width:1.54pt;z-index:-251616256" coordorigin="4550,-1835" coordsize="31,52">
            <v:shape id="_x0000_s1326" style="height:52;left:4550;position:absolute;top:-1835;width:31" coordorigin="4550,-1835" coordsize="31,52" path="m4581,-1814l4568,-1814,4569,-1814,4570,-1813,4571,-1812,4571,-1810,4571,-1805,4570,-1802,4566,-1795,4561,-1792,4554,-1788,4554,-1783,4562,-1786,4568,-1789,4578,-1800,4581,-1807,4581,-1814xe" filled="t" fillcolor="#050000" stroked="f">
              <v:path arrowok="t"/>
            </v:shape>
            <v:shape id="_x0000_s1327" style="height:52;left:4550;position:absolute;top:-1835;width:31" coordorigin="4550,-1835" coordsize="31,52" path="m4568,-1835l4559,-1835,4556,-1834,4551,-1829,4550,-1827,4550,-1820,4551,-1818,4555,-1814,4557,-1813,4561,-1813,4563,-1813,4564,-1814,4566,-1814,4567,-1814,4581,-1814,4581,-1821,4579,-1826,4572,-1833,4568,-1835xe" filled="t" fillcolor="#050000" stroked="f">
              <v:path arrowok="t"/>
            </v:shape>
          </v:group>
        </w:pict>
      </w:r>
      <w:r>
        <w:pict>
          <v:group id="_x0000_s1328" style="height:2.61pt;margin-left:122.81pt;margin-top:-13.51pt;mso-position-horizontal-relative:page;position:absolute;width:1.54pt;z-index:-251615232" coordorigin="2456,-270" coordsize="31,52">
            <v:shape id="_x0000_s1329" style="height:52;left:2456;position:absolute;top:-270;width:31" coordorigin="2456,-270" coordsize="31,52" path="m2487,-250l2475,-250,2476,-249,2476,-248,2477,-247,2477,-246,2477,-240,2477,-237,2472,-231,2468,-227,2461,-223,2461,-218,2468,-221,2474,-224,2484,-235,2487,-242,2487,-250xe" filled="t" fillcolor="#050000" stroked="f">
              <v:path arrowok="t"/>
            </v:shape>
            <v:shape id="_x0000_s1330" style="height:52;left:2456;position:absolute;top:-270;width:31" coordorigin="2456,-270" coordsize="31,52" path="m2474,-270l2465,-270,2462,-269,2457,-265,2456,-262,2456,-256,2457,-253,2461,-249,2464,-248,2468,-248,2469,-248,2471,-249,2472,-249,2473,-250,2487,-250,2487,-256,2485,-261,2478,-268,2474,-270xe" filled="t" fillcolor="#050000" stroked="f">
              <v:path arrowok="t"/>
            </v:shape>
          </v:group>
        </w:pict>
      </w:r>
      <w:r>
        <w:pict>
          <v:group id="_x0000_s1331" style="height:2.61pt;margin-left:440.75pt;margin-top:-91.51pt;mso-position-horizontal-relative:page;position:absolute;width:1.54pt;z-index:-251614208" coordorigin="8815,-1830" coordsize="31,52">
            <v:shape id="_x0000_s1332" style="height:52;left:8815;position:absolute;top:-1830;width:31" coordorigin="8815,-1830" coordsize="31,52" path="m8846,-1810l8833,-1810,8834,-1809,8836,-1807,8836,-1806,8836,-1800,8835,-1797,8831,-1791,8826,-1787,8819,-1783,8819,-1778,8827,-1781,8833,-1784,8843,-1795,8846,-1802,8846,-1810xe" filled="t" fillcolor="#050000" stroked="f">
              <v:path arrowok="t"/>
            </v:shape>
            <v:shape id="_x0000_s1333" style="height:52;left:8815;position:absolute;top:-1830;width:31" coordorigin="8815,-1830" coordsize="31,52" path="m8833,-1830l8824,-1830,8821,-1829,8816,-1825,8815,-1822,8815,-1816,8816,-1813,8820,-1809,8823,-1808,8826,-1808,8828,-1808,8830,-1809,8831,-1809,8832,-1810,8846,-1810,8846,-1816,8844,-1821,8837,-1828,8833,-1830xe" filled="t" fillcolor="#050000" stroked="f">
              <v:path arrowok="t"/>
            </v:shape>
          </v:group>
        </w:pict>
      </w:r>
      <w:r>
        <w:pict>
          <v:group id="_x0000_s1334" style="height:2.61pt;margin-left:361.13pt;margin-top:-71.83pt;mso-position-horizontal-relative:page;position:absolute;width:1.54pt;z-index:-251613184" coordorigin="7223,-1437" coordsize="31,52">
            <v:shape id="_x0000_s1335" style="height:52;left:7223;position:absolute;top:-1437;width:31" coordorigin="7223,-1437" coordsize="31,52" path="m7253,-1416l7241,-1416,7242,-1415,7243,-1414,7243,-1413,7244,-1412,7244,-1406,7227,-1389,7227,-1384,7235,-1387,7240,-1391,7250,-1402,7253,-1409,7253,-1416xe" filled="t" fillcolor="#050000" stroked="f">
              <v:path arrowok="t"/>
            </v:shape>
            <v:shape id="_x0000_s1336" style="height:52;left:7223;position:absolute;top:-1437;width:31" coordorigin="7223,-1437" coordsize="31,52" path="m7240,-1437l7232,-1437,7228,-1435,7224,-1431,7223,-1428,7223,-1422,7224,-1419,7228,-1415,7230,-1414,7234,-1414,7235,-1415,7237,-1415,7238,-1416,7239,-1416,7253,-1416,7253,-1422,7251,-1427,7244,-1435,7240,-1437xe" filled="t" fillcolor="#050000" stroked="f">
              <v:path arrowok="t"/>
            </v:shape>
          </v:group>
        </w:pic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46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5"/>
          <w:w w:val="100"/>
          <w:sz w:val="20"/>
          <w:szCs w:val="20"/>
          <w:u w:val="single" w:color="04000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  <w:u w:val="single" w:color="040000"/>
        </w:rPr>
        <w:tab/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rit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Gho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sti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ng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>.</w:t>
      </w:r>
    </w:p>
    <w:p>
      <w:pPr>
        <w:spacing w:before="9" w:after="0" w:line="150" w:lineRule="exact"/>
        <w:jc w:val="left"/>
        <w:rPr>
          <w:sz w:val="15"/>
          <w:szCs w:val="15"/>
        </w:rPr>
      </w:pPr>
    </w:p>
    <w:p>
      <w:pPr>
        <w:tabs>
          <w:tab w:val="left" w:pos="3100"/>
          <w:tab w:val="left" w:pos="5500"/>
          <w:tab w:val="left" w:pos="7900"/>
        </w:tabs>
        <w:spacing w:before="0" w:after="0" w:line="240" w:lineRule="auto"/>
        <w:ind w:left="708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group id="_x0000_s1337" style="height:2.61pt;margin-left:391.48pt;margin-top:2.35pt;mso-position-horizontal-relative:page;position:absolute;width:1.54pt;z-index:-251612160" coordorigin="7830,47" coordsize="31,52">
            <v:shape id="_x0000_s1338" style="height:52;left:7830;position:absolute;top:47;width:31" coordorigin="7830,47" coordsize="31,52" path="m7860,68l7848,68,7849,68,7850,69,7850,70,7851,72,7851,77,7834,94,7834,99,7842,96,7847,93,7857,82,7860,75,7860,68xe" filled="t" fillcolor="#050000" stroked="f">
              <v:path arrowok="t"/>
            </v:shape>
            <v:shape id="_x0000_s1339" style="height:52;left:7830;position:absolute;top:47;width:31" coordorigin="7830,47" coordsize="31,52" path="m7847,47l7839,47,7836,48,7831,53,7830,55,7830,62,7831,64,7835,68,7837,69,7841,69,7842,69,7844,68,7845,68,7846,68,7860,68,7860,61,7859,56,7851,49,7847,47xe" filled="t" fillcolor="#050000" stroked="f">
              <v:path arrowok="t"/>
            </v:shape>
          </v:group>
        </w:pic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1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-3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kp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color w:val="050000"/>
          <w:spacing w:val="3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il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-4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Ann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3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2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-3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J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qu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ett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>e</w:t>
      </w:r>
    </w:p>
    <w:p>
      <w:pPr>
        <w:spacing w:before="9" w:after="0" w:line="150" w:lineRule="exact"/>
        <w:jc w:val="left"/>
        <w:rPr>
          <w:sz w:val="15"/>
          <w:szCs w:val="15"/>
        </w:rPr>
      </w:pPr>
    </w:p>
    <w:p>
      <w:pPr>
        <w:tabs>
          <w:tab w:val="left" w:pos="3840"/>
        </w:tabs>
        <w:spacing w:before="0" w:after="0" w:line="240" w:lineRule="auto"/>
        <w:ind w:left="228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group id="_x0000_s1340" style="height:2.61pt;margin-left:170.65pt;margin-top:2.35pt;mso-position-horizontal-relative:page;position:absolute;width:1.54pt;z-index:-251611136" coordorigin="3413,47" coordsize="31,52">
            <v:shape id="_x0000_s1341" style="height:52;left:3413;position:absolute;top:47;width:31" coordorigin="3413,47" coordsize="31,52" path="m3444,68l3432,68,3432,68,3434,70,3434,72,3434,77,3418,94,3418,99,3425,96,3431,93,3441,82,3444,75,3444,68xe" filled="t" fillcolor="#050000" stroked="f">
              <v:path arrowok="t"/>
            </v:shape>
            <v:shape id="_x0000_s1342" style="height:52;left:3413;position:absolute;top:47;width:31" coordorigin="3413,47" coordsize="31,52" path="m3431,47l3422,47,3419,48,3414,53,3413,55,3413,62,3414,64,3416,66,3418,68,3421,69,3424,69,3426,69,3428,68,3429,68,3430,68,3444,68,3444,61,3442,56,3435,49,3431,47xe" filled="t" fillcolor="#050000" stroked="f">
              <v:path arrowok="t"/>
            </v:shape>
          </v:group>
        </w:pic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47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000"/>
          <w:spacing w:val="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yo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050000"/>
          <w:spacing w:val="1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li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,</w:t>
      </w:r>
      <w:r>
        <w:rPr>
          <w:rFonts w:ascii="Times New Roman" w:eastAsia="Times New Roman" w:hAnsi="Times New Roman" w:cs="Times New Roman"/>
          <w:color w:val="050000"/>
          <w:spacing w:val="2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yo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050000"/>
          <w:spacing w:val="3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j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8"/>
          <w:w w:val="100"/>
          <w:sz w:val="20"/>
          <w:szCs w:val="20"/>
          <w:u w:val="single" w:color="04000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  <w:u w:val="single" w:color="040000"/>
        </w:rPr>
        <w:tab/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>.</w:t>
      </w:r>
    </w:p>
    <w:p>
      <w:pPr>
        <w:spacing w:before="4" w:after="0" w:line="160" w:lineRule="exact"/>
        <w:jc w:val="left"/>
        <w:rPr>
          <w:sz w:val="16"/>
          <w:szCs w:val="16"/>
        </w:rPr>
      </w:pPr>
    </w:p>
    <w:p>
      <w:pPr>
        <w:tabs>
          <w:tab w:val="left" w:pos="5500"/>
        </w:tabs>
        <w:spacing w:before="0" w:after="0" w:line="240" w:lineRule="auto"/>
        <w:ind w:left="708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Gho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sti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color w:val="050000"/>
          <w:spacing w:val="-2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ati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Cup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>e</w:t>
      </w:r>
    </w:p>
    <w:p>
      <w:pPr>
        <w:spacing w:before="9" w:after="0" w:line="150" w:lineRule="exact"/>
        <w:jc w:val="left"/>
        <w:rPr>
          <w:sz w:val="15"/>
          <w:szCs w:val="15"/>
        </w:rPr>
      </w:pPr>
    </w:p>
    <w:p>
      <w:pPr>
        <w:tabs>
          <w:tab w:val="left" w:pos="5500"/>
        </w:tabs>
        <w:spacing w:before="0" w:after="0" w:line="240" w:lineRule="auto"/>
        <w:ind w:left="708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group id="_x0000_s1343" style="height:2.61pt;margin-left:113.86pt;margin-top:2.34pt;mso-position-horizontal-relative:page;position:absolute;width:1.54pt;z-index:-251610112" coordorigin="2277,47" coordsize="31,52">
            <v:shape id="_x0000_s1344" style="height:52;left:2277;position:absolute;top:47;width:31" coordorigin="2277,47" coordsize="31,52" path="m2308,68l2296,68,2296,68,2297,69,2298,70,2298,72,2298,77,2298,80,2293,86,2289,90,2282,94,2282,99,2289,96,2295,93,2305,82,2308,75,2308,68xe" filled="t" fillcolor="#050000" stroked="f">
              <v:path arrowok="t"/>
            </v:shape>
            <v:shape id="_x0000_s1345" style="height:52;left:2277;position:absolute;top:47;width:31" coordorigin="2277,47" coordsize="31,52" path="m2295,47l2286,47,2283,48,2278,53,2277,55,2277,62,2278,64,2282,68,2285,69,2289,69,2290,69,2292,68,2293,68,2294,68,2308,68,2308,61,2306,56,2299,49,2295,47xe" filled="t" fillcolor="#050000" stroked="f">
              <v:path arrowok="t"/>
            </v:shape>
          </v:group>
        </w:pic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3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if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-4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all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22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re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>k</w:t>
      </w:r>
    </w:p>
    <w:p>
      <w:pPr>
        <w:spacing w:before="9" w:after="0" w:line="150" w:lineRule="exact"/>
        <w:jc w:val="left"/>
        <w:rPr>
          <w:sz w:val="15"/>
          <w:szCs w:val="15"/>
        </w:rPr>
      </w:pPr>
    </w:p>
    <w:p>
      <w:pPr>
        <w:tabs>
          <w:tab w:val="left" w:pos="6100"/>
        </w:tabs>
        <w:spacing w:before="0" w:after="0" w:line="240" w:lineRule="auto"/>
        <w:ind w:left="228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48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yo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1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ati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6"/>
          <w:w w:val="10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,</w:t>
      </w:r>
      <w:r>
        <w:rPr>
          <w:rFonts w:ascii="Times New Roman" w:eastAsia="Times New Roman" w:hAnsi="Times New Roman" w:cs="Times New Roman"/>
          <w:color w:val="050000"/>
          <w:spacing w:val="1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yo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12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le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8"/>
          <w:w w:val="100"/>
          <w:sz w:val="20"/>
          <w:szCs w:val="20"/>
          <w:u w:val="single" w:color="04000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  <w:u w:val="single" w:color="040000"/>
        </w:rPr>
        <w:tab/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>.</w:t>
      </w:r>
    </w:p>
    <w:p>
      <w:pPr>
        <w:spacing w:before="9" w:after="0" w:line="150" w:lineRule="exact"/>
        <w:jc w:val="left"/>
        <w:rPr>
          <w:sz w:val="15"/>
          <w:szCs w:val="15"/>
        </w:rPr>
      </w:pPr>
    </w:p>
    <w:p>
      <w:pPr>
        <w:tabs>
          <w:tab w:val="left" w:pos="5500"/>
        </w:tabs>
        <w:spacing w:before="0" w:after="0" w:line="240" w:lineRule="auto"/>
        <w:ind w:left="709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000"/>
          <w:spacing w:val="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1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12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do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-3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2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color w:val="050000"/>
          <w:spacing w:val="1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you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000"/>
          <w:spacing w:val="2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3"/>
          <w:w w:val="103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po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>t</w:t>
      </w:r>
    </w:p>
    <w:p>
      <w:pPr>
        <w:spacing w:before="4" w:after="0" w:line="160" w:lineRule="exact"/>
        <w:jc w:val="left"/>
        <w:rPr>
          <w:sz w:val="16"/>
          <w:szCs w:val="16"/>
        </w:rPr>
      </w:pPr>
    </w:p>
    <w:p>
      <w:pPr>
        <w:tabs>
          <w:tab w:val="left" w:pos="5500"/>
        </w:tabs>
        <w:spacing w:before="0" w:after="0" w:line="240" w:lineRule="auto"/>
        <w:ind w:left="709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050000"/>
          <w:spacing w:val="1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un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1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fr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1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-4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2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gho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1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>s</w:t>
      </w:r>
    </w:p>
    <w:p>
      <w:pPr>
        <w:spacing w:before="9" w:after="0" w:line="150" w:lineRule="exact"/>
        <w:jc w:val="left"/>
        <w:rPr>
          <w:sz w:val="15"/>
          <w:szCs w:val="15"/>
        </w:rPr>
      </w:pPr>
    </w:p>
    <w:p>
      <w:pPr>
        <w:spacing w:before="0" w:after="0" w:line="240" w:lineRule="auto"/>
        <w:ind w:left="4943" w:right="4909"/>
        <w:jc w:val="center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color w:val="050000"/>
          <w:spacing w:val="0"/>
          <w:w w:val="103"/>
          <w:sz w:val="20"/>
          <w:szCs w:val="20"/>
        </w:rPr>
        <w:t>B</w:t>
      </w:r>
    </w:p>
    <w:p>
      <w:pPr>
        <w:spacing w:before="9" w:after="0" w:line="150" w:lineRule="exact"/>
        <w:jc w:val="left"/>
        <w:rPr>
          <w:sz w:val="15"/>
          <w:szCs w:val="15"/>
        </w:rPr>
      </w:pPr>
    </w:p>
    <w:p>
      <w:pPr>
        <w:spacing w:before="0" w:after="0" w:line="396" w:lineRule="auto"/>
        <w:ind w:left="228" w:right="458" w:firstLine="48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fri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end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nv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it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yo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ove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yo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de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li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ou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nne</w:t>
      </w:r>
      <w:r>
        <w:rPr>
          <w:rFonts w:ascii="Times New Roman" w:eastAsia="Times New Roman" w:hAnsi="Times New Roman" w:cs="Times New Roman"/>
          <w:color w:val="050000"/>
          <w:spacing w:val="-10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 xml:space="preserve">  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pict>
          <v:shape id="_x0000_i1346" type="#_x0000_t75" style="height:10.39pt;mso-position-horizontal-relative:char;mso-position-vertical-relative:line;width:168.74pt">
            <v:imagedata r:id="rId18" o:title=""/>
            <w10:wrap type="none"/>
          </v:shape>
        </w:pict>
      </w:r>
      <w:r>
        <w:rPr>
          <w:rFonts w:ascii="Times New Roman" w:eastAsia="Times New Roman" w:hAnsi="Times New Roman" w:cs="Times New Roman"/>
          <w:color w:val="050000"/>
          <w:spacing w:val="4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position w:val="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color w:val="050000"/>
          <w:spacing w:val="29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on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color w:val="050000"/>
          <w:spacing w:val="19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it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5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you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10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-18"/>
          <w:w w:val="100"/>
          <w:position w:val="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050000"/>
          <w:spacing w:val="14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position w:val="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position w:val="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position w:val="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4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ck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,</w:t>
      </w:r>
      <w:r>
        <w:rPr>
          <w:rFonts w:ascii="Times New Roman" w:eastAsia="Times New Roman" w:hAnsi="Times New Roman" w:cs="Times New Roman"/>
          <w:color w:val="050000"/>
          <w:spacing w:val="14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an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7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fri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en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24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ng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9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yo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7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position w:val="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15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6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0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you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050000"/>
          <w:spacing w:val="17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10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yo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ho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050000"/>
          <w:spacing w:val="14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you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4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atit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ud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7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position w:val="0"/>
          <w:sz w:val="20"/>
          <w:szCs w:val="20"/>
        </w:rPr>
        <w:t>(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position w:val="0"/>
          <w:sz w:val="20"/>
          <w:szCs w:val="20"/>
        </w:rPr>
        <w:pict>
          <v:shape id="_x0000_i1347" type="#_x0000_t75" style="height:10.55pt;mso-position-horizontal-relative:char;mso-position-vertical-relative:line;width:20.08pt">
            <v:imagedata r:id="rId19" o:title=""/>
            <w10:wrap type="none"/>
          </v:shape>
        </w:pic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)</w:t>
      </w:r>
      <w:r>
        <w:rPr>
          <w:rFonts w:ascii="Times New Roman" w:eastAsia="Times New Roman" w:hAnsi="Times New Roman" w:cs="Times New Roman"/>
          <w:color w:val="050000"/>
          <w:spacing w:val="7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position w:val="0"/>
          <w:sz w:val="20"/>
          <w:szCs w:val="20"/>
        </w:rPr>
        <w:t>?</w:t>
      </w:r>
    </w:p>
    <w:p>
      <w:pPr>
        <w:spacing w:before="17" w:after="0" w:line="405" w:lineRule="auto"/>
        <w:ind w:left="229" w:right="564" w:firstLine="419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ti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3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2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ay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color w:val="050000"/>
          <w:spacing w:val="2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han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color w:val="050000"/>
          <w:spacing w:val="1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yo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enough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ti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,</w:t>
      </w:r>
      <w:r>
        <w:rPr>
          <w:rFonts w:ascii="Times New Roman" w:eastAsia="Times New Roman" w:hAnsi="Times New Roman" w:cs="Times New Roman"/>
          <w:color w:val="050000"/>
          <w:spacing w:val="1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hough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tf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2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12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han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color w:val="050000"/>
          <w:spacing w:val="1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yo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3"/>
          <w:w w:val="103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-2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-12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1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el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2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2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yo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22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2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wh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1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yo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>.</w:t>
      </w:r>
    </w:p>
    <w:p>
      <w:pPr>
        <w:spacing w:before="6" w:after="0" w:line="240" w:lineRule="auto"/>
        <w:ind w:left="650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mm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2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12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color w:val="050000"/>
          <w:spacing w:val="1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you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>.</w:t>
      </w:r>
    </w:p>
    <w:p>
      <w:pPr>
        <w:spacing w:before="4" w:after="0" w:line="160" w:lineRule="exact"/>
        <w:jc w:val="left"/>
        <w:rPr>
          <w:sz w:val="16"/>
          <w:szCs w:val="16"/>
        </w:rPr>
      </w:pPr>
    </w:p>
    <w:p>
      <w:pPr>
        <w:spacing w:before="0" w:after="0" w:line="405" w:lineRule="auto"/>
        <w:ind w:left="230" w:right="301" w:firstLine="4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color w:val="050000"/>
          <w:spacing w:val="-18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050000"/>
          <w:spacing w:val="1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ca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12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rit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han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yo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050000"/>
          <w:spacing w:val="2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no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1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op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1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bu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1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-2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nd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ritt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3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no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ho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yo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color w:val="050000"/>
          <w:spacing w:val="1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ti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el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yo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22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1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-10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12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yo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12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12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color w:val="050000"/>
          <w:spacing w:val="1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-18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050000"/>
          <w:spacing w:val="1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wou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1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>d</w:t>
      </w:r>
    </w:p>
    <w:p>
      <w:pPr>
        <w:spacing w:before="5" w:after="0" w:line="227" w:lineRule="exact"/>
        <w:ind w:left="5772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s1348" type="#_x0000_t75" style="height:10.39pt;margin-left:56.96pt;margin-top:1.92pt;mso-position-horizontal-relative:page;position:absolute;width:278.16pt;z-index:-251609088">
            <v:imagedata r:id="rId20" o:title=""/>
          </v:shape>
        </w:pic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yo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050000"/>
          <w:spacing w:val="15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position w:val="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ail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12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5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8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no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qu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it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6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on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al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,</w:t>
      </w:r>
      <w:r>
        <w:rPr>
          <w:rFonts w:ascii="Times New Roman" w:eastAsia="Times New Roman" w:hAnsi="Times New Roman" w:cs="Times New Roman"/>
          <w:color w:val="050000"/>
          <w:spacing w:val="25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bu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position w:val="0"/>
          <w:sz w:val="20"/>
          <w:szCs w:val="20"/>
        </w:rPr>
        <w:t>it</w:t>
      </w:r>
    </w:p>
    <w:p>
      <w:pPr>
        <w:spacing w:before="2" w:after="0" w:line="160" w:lineRule="exact"/>
        <w:jc w:val="left"/>
        <w:rPr>
          <w:sz w:val="16"/>
          <w:szCs w:val="16"/>
        </w:rPr>
      </w:pPr>
    </w:p>
    <w:p>
      <w:pPr>
        <w:spacing w:before="0" w:after="0" w:line="240" w:lineRule="auto"/>
        <w:ind w:left="228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stil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12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ho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you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tit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ude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>.</w:t>
      </w:r>
    </w:p>
    <w:p>
      <w:pPr>
        <w:spacing w:before="4" w:after="0" w:line="160" w:lineRule="exact"/>
        <w:jc w:val="left"/>
        <w:rPr>
          <w:sz w:val="16"/>
          <w:szCs w:val="16"/>
        </w:rPr>
      </w:pPr>
    </w:p>
    <w:p>
      <w:pPr>
        <w:spacing w:before="0" w:after="0" w:line="240" w:lineRule="auto"/>
        <w:ind w:left="648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1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12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color w:val="050000"/>
          <w:spacing w:val="1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you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-12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12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color w:val="050000"/>
          <w:spacing w:val="1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yo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ati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-12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,</w:t>
      </w:r>
      <w:r>
        <w:rPr>
          <w:rFonts w:ascii="Times New Roman" w:eastAsia="Times New Roman" w:hAnsi="Times New Roman" w:cs="Times New Roman"/>
          <w:color w:val="050000"/>
          <w:spacing w:val="1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yo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>:</w:t>
      </w:r>
    </w:p>
    <w:p>
      <w:pPr>
        <w:spacing w:after="0" w:line="240" w:lineRule="auto"/>
        <w:jc w:val="left"/>
        <w:rPr>
          <w:rFonts w:ascii="Times New Roman" w:eastAsia="Times New Roman" w:hAnsi="Times New Roman" w:cs="Times New Roman"/>
          <w:sz w:val="20"/>
          <w:szCs w:val="20"/>
        </w:rPr>
        <w:sectPr>
          <w:pgSz w:w="11900" w:h="16840"/>
          <w:pgMar w:top="1140" w:right="900" w:bottom="700" w:left="920" w:header="0" w:footer="507"/>
          <w:cols w:space="720"/>
        </w:sectPr>
      </w:pPr>
    </w:p>
    <w:p>
      <w:pPr>
        <w:spacing w:before="75" w:after="0" w:line="408" w:lineRule="auto"/>
        <w:ind w:left="324" w:right="4347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group id="_x0000_s1349" style="height:8.59pt;margin-left:58pt;margin-top:4.86pt;mso-position-horizontal-relative:page;position:absolute;width:9.11pt;z-index:-251608064" coordorigin="1160,97" coordsize="182,172">
            <v:shape id="_x0000_s1350" style="height:172;left:1160;position:absolute;top:97;width:182" coordorigin="1160,97" coordsize="182,172" path="m1342,163l1160,163,1217,204,1194,269,1251,229,1295,229,1286,204,1342,163xe" filled="t" fillcolor="#050000" stroked="f">
              <v:path arrowok="t"/>
            </v:shape>
            <v:shape id="_x0000_s1351" style="height:172;left:1160;position:absolute;top:97;width:182" coordorigin="1160,97" coordsize="182,172" path="m1295,229l1251,229,1308,269,1295,229xe" filled="t" fillcolor="#050000" stroked="f">
              <v:path arrowok="t"/>
            </v:shape>
            <v:shape id="_x0000_s1352" style="height:172;left:1160;position:absolute;top:97;width:182" coordorigin="1160,97" coordsize="182,172" path="m1251,97l1230,163,1272,163,1251,97xe" filled="t" fillcolor="#050000" stroked="f">
              <v:path arrowok="t"/>
            </v:shape>
          </v:group>
        </w:pict>
      </w:r>
      <w:r>
        <w:pict>
          <v:group id="_x0000_s1353" style="height:8.59pt;margin-left:58pt;margin-top:24.3pt;mso-position-horizontal-relative:page;position:absolute;width:9.11pt;z-index:-251607040" coordorigin="1160,486" coordsize="182,172">
            <v:shape id="_x0000_s1354" style="height:172;left:1160;position:absolute;top:486;width:182" coordorigin="1160,486" coordsize="182,172" path="m1342,552l1160,552,1217,592,1194,658,1251,617,1295,617,1286,592,1342,552xe" filled="t" fillcolor="#050000" stroked="f">
              <v:path arrowok="t"/>
            </v:shape>
            <v:shape id="_x0000_s1355" style="height:172;left:1160;position:absolute;top:486;width:182" coordorigin="1160,486" coordsize="182,172" path="m1295,617l1251,617,1308,658,1295,617xe" filled="t" fillcolor="#050000" stroked="f">
              <v:path arrowok="t"/>
            </v:shape>
            <v:shape id="_x0000_s1356" style="height:172;left:1160;position:absolute;top:486;width:182" coordorigin="1160,486" coordsize="182,172" path="m1251,486l1230,552,1272,552,1251,486xe" filled="t" fillcolor="#050000" stroked="f">
              <v:path arrowok="t"/>
            </v:shape>
          </v:group>
        </w:pict>
      </w:r>
      <w:r>
        <w:pict>
          <v:group id="_x0000_s1357" style="height:8.59pt;margin-left:58pt;margin-top:43.98pt;mso-position-horizontal-relative:page;position:absolute;width:9.11pt;z-index:-251606016" coordorigin="1160,880" coordsize="182,172">
            <v:shape id="_x0000_s1358" style="height:172;left:1160;position:absolute;top:880;width:182" coordorigin="1160,880" coordsize="182,172" path="m1342,946l1160,946,1217,986,1194,1051,1251,1011,1294,1011,1286,986,1342,946xe" filled="t" fillcolor="#050000" stroked="f">
              <v:path arrowok="t"/>
            </v:shape>
            <v:shape id="_x0000_s1359" style="height:172;left:1160;position:absolute;top:880;width:182" coordorigin="1160,880" coordsize="182,172" path="m1294,1011l1251,1011,1308,1051,1294,1011xe" filled="t" fillcolor="#050000" stroked="f">
              <v:path arrowok="t"/>
            </v:shape>
            <v:shape id="_x0000_s1360" style="height:172;left:1160;position:absolute;top:880;width:182" coordorigin="1160,880" coordsize="182,172" path="m1251,880l1230,946,1272,946,1251,880xe" filled="t" fillcolor="#050000" stroked="f">
              <v:path arrowok="t"/>
            </v:shape>
          </v:group>
        </w:pic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le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2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fr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1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hop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-5"/>
          <w:w w:val="10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rit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7"/>
          <w:w w:val="100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yo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050000"/>
          <w:spacing w:val="2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no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2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as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000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fres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fr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ho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3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re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nv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it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fr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1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ov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,</w:t>
      </w:r>
      <w:r>
        <w:rPr>
          <w:rFonts w:ascii="Times New Roman" w:eastAsia="Times New Roman" w:hAnsi="Times New Roman" w:cs="Times New Roman"/>
          <w:color w:val="050000"/>
          <w:spacing w:val="1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,</w:t>
      </w:r>
      <w:r>
        <w:rPr>
          <w:rFonts w:ascii="Times New Roman" w:eastAsia="Times New Roman" w:hAnsi="Times New Roman" w:cs="Times New Roman"/>
          <w:color w:val="050000"/>
          <w:spacing w:val="1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color w:val="050000"/>
          <w:spacing w:val="1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-2"/>
          <w:w w:val="103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fe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>.</w:t>
      </w:r>
    </w:p>
    <w:p>
      <w:pPr>
        <w:spacing w:before="3" w:after="0" w:line="405" w:lineRule="auto"/>
        <w:ind w:left="324" w:right="245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group id="_x0000_s1361" style="height:8.59pt;margin-left:58pt;margin-top:1.26pt;mso-position-horizontal-relative:page;position:absolute;width:9.11pt;z-index:-251604992" coordorigin="1160,25" coordsize="182,172">
            <v:shape id="_x0000_s1362" style="height:172;left:1160;position:absolute;top:25;width:182" coordorigin="1160,25" coordsize="182,172" path="m1342,91l1160,91,1217,132,1194,197,1251,157,1294,157,1286,132,1342,91xe" filled="t" fillcolor="#050000" stroked="f">
              <v:path arrowok="t"/>
            </v:shape>
            <v:shape id="_x0000_s1363" style="height:172;left:1160;position:absolute;top:25;width:182" coordorigin="1160,25" coordsize="182,172" path="m1294,157l1251,157,1308,197,1294,157xe" filled="t" fillcolor="#050000" stroked="f">
              <v:path arrowok="t"/>
            </v:shape>
            <v:shape id="_x0000_s1364" style="height:172;left:1160;position:absolute;top:25;width:182" coordorigin="1160,25" coordsize="182,172" path="m1251,25l1230,91,1272,91,1251,25xe" filled="t" fillcolor="#050000" stroked="f">
              <v:path arrowok="t"/>
            </v:shape>
          </v:group>
        </w:pict>
      </w:r>
      <w:r>
        <w:pict>
          <v:group id="_x0000_s1365" style="height:8.59pt;margin-left:58pt;margin-top:20.7pt;mso-position-horizontal-relative:page;position:absolute;width:9.11pt;z-index:-251603968" coordorigin="1160,414" coordsize="182,172">
            <v:shape id="_x0000_s1366" style="height:172;left:1160;position:absolute;top:414;width:182" coordorigin="1160,414" coordsize="182,172" path="m1342,480l1160,480,1217,520,1194,586,1251,545,1295,545,1286,520,1342,480xe" filled="t" fillcolor="#050000" stroked="f">
              <v:path arrowok="t"/>
            </v:shape>
            <v:shape id="_x0000_s1367" style="height:172;left:1160;position:absolute;top:414;width:182" coordorigin="1160,414" coordsize="182,172" path="m1295,545l1251,545,1308,586,1295,545xe" filled="t" fillcolor="#050000" stroked="f">
              <v:path arrowok="t"/>
            </v:shape>
            <v:shape id="_x0000_s1368" style="height:172;left:1160;position:absolute;top:414;width:182" coordorigin="1160,414" coordsize="182,172" path="m1251,414l1230,480,1272,480,1251,414xe" filled="t" fillcolor="#050000" stroked="f">
              <v:path arrowok="t"/>
            </v:shape>
          </v:group>
        </w:pic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1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book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res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2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22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2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12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color w:val="050000"/>
          <w:spacing w:val="1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ou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vou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rit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boo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color w:val="050000"/>
          <w:spacing w:val="1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ou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1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ou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2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li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color w:val="050000"/>
          <w:spacing w:val="2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2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>.</w:t>
      </w:r>
    </w:p>
    <w:p>
      <w:pPr>
        <w:spacing w:before="5" w:after="0" w:line="240" w:lineRule="auto"/>
        <w:ind w:left="320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group id="_x0000_s1369" style="height:8.59pt;margin-left:58pt;margin-top:1.36pt;mso-position-horizontal-relative:page;position:absolute;width:9.11pt;z-index:-251602944" coordorigin="1160,27" coordsize="182,172">
            <v:shape id="_x0000_s1370" style="height:172;left:1160;position:absolute;top:27;width:182" coordorigin="1160,27" coordsize="182,172" path="m1342,93l1160,93,1217,134,1194,199,1251,159,1295,159,1286,134,1342,93xe" filled="t" fillcolor="#050000" stroked="f">
              <v:path arrowok="t"/>
            </v:shape>
            <v:shape id="_x0000_s1371" style="height:172;left:1160;position:absolute;top:27;width:182" coordorigin="1160,27" coordsize="182,172" path="m1295,159l1251,159,1308,199,1295,159xe" filled="t" fillcolor="#050000" stroked="f">
              <v:path arrowok="t"/>
            </v:shape>
            <v:shape id="_x0000_s1372" style="height:172;left:1160;position:absolute;top:27;width:182" coordorigin="1160,27" coordsize="182,172" path="m1251,27l1230,93,1272,93,1251,27xe" filled="t" fillcolor="#050000" stroked="f">
              <v:path arrowok="t"/>
            </v:shape>
          </v:group>
        </w:pict>
      </w:r>
      <w:r>
        <w:rPr>
          <w:rFonts w:ascii="Times New Roman" w:eastAsia="Times New Roman" w:hAnsi="Times New Roman" w:cs="Times New Roman"/>
          <w:color w:val="050000"/>
          <w:spacing w:val="-12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12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color w:val="050000"/>
          <w:spacing w:val="12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han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color w:val="050000"/>
          <w:spacing w:val="1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yo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one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,</w:t>
      </w:r>
      <w:r>
        <w:rPr>
          <w:rFonts w:ascii="Times New Roman" w:eastAsia="Times New Roman" w:hAnsi="Times New Roman" w:cs="Times New Roman"/>
          <w:color w:val="050000"/>
          <w:spacing w:val="2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rt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1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2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>.</w:t>
      </w:r>
    </w:p>
    <w:p>
      <w:pPr>
        <w:spacing w:before="4" w:after="0" w:line="160" w:lineRule="exact"/>
        <w:jc w:val="left"/>
        <w:rPr>
          <w:sz w:val="16"/>
          <w:szCs w:val="16"/>
        </w:rPr>
      </w:pPr>
    </w:p>
    <w:p>
      <w:pPr>
        <w:spacing w:before="0" w:after="0" w:line="408" w:lineRule="auto"/>
        <w:ind w:left="108" w:right="59" w:firstLine="4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yo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12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,</w:t>
      </w:r>
      <w:r>
        <w:rPr>
          <w:rFonts w:ascii="Times New Roman" w:eastAsia="Times New Roman" w:hAnsi="Times New Roman" w:cs="Times New Roman"/>
          <w:color w:val="050000"/>
          <w:spacing w:val="12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1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12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color w:val="050000"/>
          <w:spacing w:val="1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you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color w:val="050000"/>
          <w:spacing w:val="1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000"/>
          <w:spacing w:val="1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way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000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you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-18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050000"/>
          <w:spacing w:val="1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il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12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ee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12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good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1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1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1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1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color w:val="050000"/>
          <w:spacing w:val="18"/>
          <w:w w:val="100"/>
          <w:position w:val="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1"/>
          <w:sz w:val="20"/>
          <w:szCs w:val="20"/>
        </w:rPr>
        <w:t>on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1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position w:val="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1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000"/>
          <w:spacing w:val="8"/>
          <w:w w:val="100"/>
          <w:position w:val="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1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1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position w:val="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1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1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1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1"/>
          <w:sz w:val="20"/>
          <w:szCs w:val="20"/>
        </w:rPr>
        <w:t>,</w:t>
      </w:r>
      <w:r>
        <w:rPr>
          <w:rFonts w:ascii="Times New Roman" w:eastAsia="Times New Roman" w:hAnsi="Times New Roman" w:cs="Times New Roman"/>
          <w:color w:val="050000"/>
          <w:spacing w:val="17"/>
          <w:w w:val="100"/>
          <w:position w:val="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1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position w:val="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1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1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position w:val="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1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1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20"/>
          <w:w w:val="100"/>
          <w:position w:val="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1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1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1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color w:val="050000"/>
          <w:spacing w:val="17"/>
          <w:w w:val="100"/>
          <w:position w:val="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1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1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1"/>
          <w:sz w:val="20"/>
          <w:szCs w:val="20"/>
        </w:rPr>
        <w:t>nk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1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23"/>
          <w:w w:val="100"/>
          <w:position w:val="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1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1"/>
          <w:sz w:val="20"/>
          <w:szCs w:val="20"/>
        </w:rPr>
        <w:t>il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1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12"/>
          <w:w w:val="100"/>
          <w:position w:val="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1"/>
          <w:sz w:val="20"/>
          <w:szCs w:val="20"/>
        </w:rPr>
        <w:t>fe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1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1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12"/>
          <w:w w:val="100"/>
          <w:position w:val="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1"/>
          <w:sz w:val="20"/>
          <w:szCs w:val="20"/>
        </w:rPr>
        <w:t>go</w:t>
      </w:r>
      <w:r>
        <w:rPr>
          <w:rFonts w:ascii="Times New Roman" w:eastAsia="Times New Roman" w:hAnsi="Times New Roman" w:cs="Times New Roman"/>
          <w:color w:val="050000"/>
          <w:spacing w:val="7"/>
          <w:w w:val="100"/>
          <w:position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7"/>
          <w:w w:val="100"/>
          <w:position w:val="1"/>
          <w:sz w:val="20"/>
          <w:szCs w:val="20"/>
        </w:rPr>
        <w:pict>
          <v:shape id="_x0000_i1373" type="#_x0000_t75" style="height:8.31pt;mso-position-horizontal-relative:char;mso-position-vertical-relative:line;width:66.16pt">
            <v:imagedata r:id="rId21" o:title=""/>
            <w10:wrap type="none"/>
          </v:shape>
        </w:pic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1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1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1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24"/>
          <w:w w:val="100"/>
          <w:position w:val="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position w:val="1"/>
          <w:sz w:val="20"/>
          <w:szCs w:val="20"/>
        </w:rPr>
        <w:t>sit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position w:val="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position w:val="1"/>
          <w:sz w:val="20"/>
          <w:szCs w:val="20"/>
        </w:rPr>
        <w:t>ati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position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4"/>
          <w:w w:val="103"/>
          <w:position w:val="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position w:val="1"/>
          <w:sz w:val="20"/>
          <w:szCs w:val="20"/>
        </w:rPr>
        <w:t>!</w:t>
      </w:r>
    </w:p>
    <w:p>
      <w:pPr>
        <w:tabs>
          <w:tab w:val="left" w:pos="5880"/>
        </w:tabs>
        <w:spacing w:before="0" w:after="0" w:line="240" w:lineRule="auto"/>
        <w:ind w:left="73" w:right="3691"/>
        <w:jc w:val="center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4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9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color w:val="050000"/>
          <w:spacing w:val="3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assa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,</w:t>
      </w:r>
      <w:r>
        <w:rPr>
          <w:rFonts w:ascii="Times New Roman" w:eastAsia="Times New Roman" w:hAnsi="Times New Roman" w:cs="Times New Roman"/>
          <w:color w:val="050000"/>
          <w:spacing w:val="2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yo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hou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2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12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color w:val="050000"/>
          <w:spacing w:val="1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yo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8"/>
          <w:w w:val="100"/>
          <w:sz w:val="20"/>
          <w:szCs w:val="20"/>
          <w:u w:val="single" w:color="04000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  <w:u w:val="single" w:color="040000"/>
        </w:rPr>
        <w:tab/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>.</w:t>
      </w:r>
    </w:p>
    <w:p>
      <w:pPr>
        <w:spacing w:before="9" w:after="0" w:line="150" w:lineRule="exact"/>
        <w:jc w:val="left"/>
        <w:rPr>
          <w:sz w:val="15"/>
          <w:szCs w:val="15"/>
        </w:rPr>
      </w:pPr>
    </w:p>
    <w:p>
      <w:pPr>
        <w:tabs>
          <w:tab w:val="left" w:pos="4300"/>
        </w:tabs>
        <w:spacing w:before="0" w:after="0" w:line="240" w:lineRule="auto"/>
        <w:ind w:left="528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yo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eli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ou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nn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-3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fr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1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000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yo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>u</w:t>
      </w:r>
    </w:p>
    <w:p>
      <w:pPr>
        <w:spacing w:before="3" w:after="0" w:line="160" w:lineRule="exact"/>
        <w:jc w:val="left"/>
        <w:rPr>
          <w:sz w:val="16"/>
          <w:szCs w:val="16"/>
        </w:rPr>
      </w:pPr>
    </w:p>
    <w:p>
      <w:pPr>
        <w:spacing w:before="0" w:after="0" w:line="227" w:lineRule="exact"/>
        <w:ind w:left="4308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s1374" type="#_x0000_t75" style="height:10.39pt;margin-left:78.28pt;margin-top:1.67pt;mso-position-horizontal-relative:page;position:absolute;width:175.29pt;z-index:-251601920">
            <v:imagedata r:id="rId22" o:title=""/>
          </v:shape>
        </w:pic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yo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riti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color w:val="050000"/>
          <w:spacing w:val="21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position w:val="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position w:val="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3"/>
          <w:w w:val="103"/>
          <w:position w:val="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position w:val="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position w:val="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position w:val="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position w:val="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position w:val="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position w:val="0"/>
          <w:sz w:val="20"/>
          <w:szCs w:val="20"/>
        </w:rPr>
        <w:t>g</w:t>
      </w:r>
    </w:p>
    <w:p>
      <w:pPr>
        <w:spacing w:before="2" w:after="0" w:line="160" w:lineRule="exact"/>
        <w:jc w:val="left"/>
        <w:rPr>
          <w:sz w:val="16"/>
          <w:szCs w:val="16"/>
        </w:rPr>
      </w:pPr>
    </w:p>
    <w:p>
      <w:pPr>
        <w:spacing w:before="0" w:after="0" w:line="240" w:lineRule="auto"/>
        <w:ind w:left="108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5</w:t>
      </w:r>
      <w:r>
        <w:rPr>
          <w:rFonts w:ascii="Times New Roman" w:eastAsia="Times New Roman" w:hAnsi="Times New Roman" w:cs="Times New Roman"/>
          <w:color w:val="050000"/>
          <w:spacing w:val="6"/>
          <w:w w:val="103"/>
          <w:sz w:val="20"/>
          <w:szCs w:val="20"/>
        </w:rPr>
        <w:t>0</w:t>
      </w:r>
      <w:r>
        <w:rPr>
          <w:rFonts w:ascii="Times New Roman" w:eastAsia="Times New Roman" w:hAnsi="Times New Roman" w:cs="Times New Roman"/>
          <w:color w:val="050000"/>
          <w:spacing w:val="6"/>
          <w:w w:val="103"/>
          <w:sz w:val="20"/>
          <w:szCs w:val="20"/>
        </w:rPr>
        <w:pict>
          <v:shape id="_x0000_i1375" type="#_x0000_t75" style="height:10.39pt;mso-position-horizontal-relative:char;mso-position-vertical-relative:line;width:298.82pt">
            <v:imagedata r:id="rId23" o:title=""/>
            <w10:wrap type="none"/>
          </v:shape>
        </w:pict>
      </w:r>
    </w:p>
    <w:p>
      <w:pPr>
        <w:tabs>
          <w:tab w:val="left" w:pos="4300"/>
        </w:tabs>
        <w:spacing w:before="24" w:after="0" w:line="388" w:lineRule="exact"/>
        <w:ind w:left="6046" w:right="3050" w:hanging="5518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s1376" type="#_x0000_t75" style="height:10.37pt;margin-left:78.28pt;margin-top:28.49pt;mso-position-horizontal-relative:page;position:absolute;width:105.24pt;z-index:-251600896">
            <v:imagedata r:id="rId24" o:title=""/>
          </v:shape>
        </w:pict>
      </w:r>
      <w:r>
        <w:pict>
          <v:shape id="_x0000_s1377" type="#_x0000_t75" style="height:10.37pt;margin-left:267.08pt;margin-top:28.49pt;mso-position-horizontal-relative:page;position:absolute;width:84.35pt;z-index:-251599872">
            <v:imagedata r:id="rId25" o:title=""/>
          </v:shape>
        </w:pic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pp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-3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bu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3"/>
          <w:w w:val="103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on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>y</w:t>
      </w:r>
    </w:p>
    <w:p>
      <w:pPr>
        <w:spacing w:before="9" w:after="0" w:line="120" w:lineRule="exact"/>
        <w:jc w:val="left"/>
        <w:rPr>
          <w:sz w:val="12"/>
          <w:szCs w:val="12"/>
        </w:rPr>
      </w:pPr>
    </w:p>
    <w:p>
      <w:pPr>
        <w:spacing w:before="0" w:after="0" w:line="240" w:lineRule="auto"/>
        <w:ind w:left="108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5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2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000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ll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color w:val="050000"/>
          <w:spacing w:val="2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12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color w:val="050000"/>
          <w:spacing w:val="1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yo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1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bou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assa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>?</w:t>
      </w:r>
    </w:p>
    <w:p>
      <w:pPr>
        <w:spacing w:before="9" w:after="0" w:line="150" w:lineRule="exact"/>
        <w:jc w:val="left"/>
        <w:rPr>
          <w:sz w:val="15"/>
          <w:szCs w:val="15"/>
        </w:rPr>
      </w:pPr>
    </w:p>
    <w:p>
      <w:pPr>
        <w:tabs>
          <w:tab w:val="left" w:pos="4300"/>
        </w:tabs>
        <w:spacing w:before="0" w:after="0" w:line="240" w:lineRule="auto"/>
        <w:ind w:left="529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1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1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-3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nv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it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2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3"/>
          <w:w w:val="103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ov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>.</w:t>
      </w:r>
    </w:p>
    <w:p>
      <w:pPr>
        <w:spacing w:before="9" w:after="0" w:line="150" w:lineRule="exact"/>
        <w:jc w:val="left"/>
        <w:rPr>
          <w:sz w:val="15"/>
          <w:szCs w:val="15"/>
        </w:rPr>
      </w:pPr>
    </w:p>
    <w:p>
      <w:pPr>
        <w:tabs>
          <w:tab w:val="left" w:pos="4300"/>
        </w:tabs>
        <w:spacing w:before="0" w:after="0" w:line="240" w:lineRule="auto"/>
        <w:ind w:left="529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1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2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5"/>
          <w:w w:val="100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yo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050000"/>
          <w:spacing w:val="2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ail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-3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2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000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3"/>
          <w:w w:val="103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on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-12"/>
          <w:w w:val="103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>.</w:t>
      </w:r>
    </w:p>
    <w:p>
      <w:pPr>
        <w:spacing w:before="9" w:after="0" w:line="150" w:lineRule="exact"/>
        <w:jc w:val="left"/>
        <w:rPr>
          <w:sz w:val="15"/>
          <w:szCs w:val="15"/>
        </w:rPr>
      </w:pPr>
    </w:p>
    <w:p>
      <w:pPr>
        <w:spacing w:before="0" w:after="0" w:line="240" w:lineRule="auto"/>
        <w:ind w:left="110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5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2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2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gh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titl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ass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>?</w:t>
      </w:r>
    </w:p>
    <w:p>
      <w:pPr>
        <w:spacing w:before="4" w:after="0" w:line="160" w:lineRule="exact"/>
        <w:jc w:val="left"/>
        <w:rPr>
          <w:sz w:val="16"/>
          <w:szCs w:val="16"/>
        </w:rPr>
      </w:pPr>
    </w:p>
    <w:p>
      <w:pPr>
        <w:tabs>
          <w:tab w:val="left" w:pos="4300"/>
        </w:tabs>
        <w:spacing w:before="0" w:after="0" w:line="240" w:lineRule="auto"/>
        <w:ind w:left="530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ng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-12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2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-42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-2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ati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-12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-18"/>
          <w:w w:val="103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>u</w:t>
      </w:r>
    </w:p>
    <w:p>
      <w:pPr>
        <w:spacing w:before="9" w:after="0" w:line="150" w:lineRule="exact"/>
        <w:jc w:val="left"/>
        <w:rPr>
          <w:sz w:val="15"/>
          <w:szCs w:val="15"/>
        </w:rPr>
      </w:pPr>
    </w:p>
    <w:p>
      <w:pPr>
        <w:tabs>
          <w:tab w:val="left" w:pos="4300"/>
        </w:tabs>
        <w:spacing w:before="0" w:after="0" w:line="240" w:lineRule="auto"/>
        <w:ind w:left="531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-13"/>
          <w:w w:val="10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-12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Sho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-18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ou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atit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ud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-2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color w:val="050000"/>
          <w:spacing w:val="1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-18"/>
          <w:w w:val="103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>u</w:t>
      </w:r>
    </w:p>
    <w:p>
      <w:pPr>
        <w:spacing w:before="9" w:after="0" w:line="150" w:lineRule="exact"/>
        <w:jc w:val="left"/>
        <w:rPr>
          <w:sz w:val="15"/>
          <w:szCs w:val="15"/>
        </w:rPr>
      </w:pPr>
    </w:p>
    <w:p>
      <w:pPr>
        <w:spacing w:before="0" w:after="0" w:line="240" w:lineRule="auto"/>
        <w:ind w:left="4818" w:right="4662"/>
        <w:jc w:val="center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color w:val="050000"/>
          <w:spacing w:val="0"/>
          <w:w w:val="103"/>
          <w:sz w:val="20"/>
          <w:szCs w:val="20"/>
        </w:rPr>
        <w:t>C</w:t>
      </w:r>
    </w:p>
    <w:p>
      <w:pPr>
        <w:spacing w:before="4" w:after="0" w:line="150" w:lineRule="exact"/>
        <w:jc w:val="left"/>
        <w:rPr>
          <w:sz w:val="15"/>
          <w:szCs w:val="15"/>
        </w:rPr>
      </w:pPr>
    </w:p>
    <w:p>
      <w:pPr>
        <w:spacing w:before="0" w:after="0" w:line="415" w:lineRule="auto"/>
        <w:ind w:left="109" w:right="320" w:firstLine="422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color w:val="050000"/>
          <w:spacing w:val="-18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050000"/>
          <w:spacing w:val="1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1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ee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12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cu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ou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2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(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pict>
          <v:shape id="_x0000_i1378" type="#_x0000_t75" style="height:10.78pt;mso-position-horizontal-relative:char;mso-position-vertical-relative:line;width:30.31pt">
            <v:imagedata r:id="rId26" o:title=""/>
            <w10:wrap type="none"/>
          </v:shape>
        </w:pic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)</w:t>
      </w:r>
      <w:r>
        <w:rPr>
          <w:rFonts w:ascii="Times New Roman" w:eastAsia="Times New Roman" w:hAnsi="Times New Roman" w:cs="Times New Roman"/>
          <w:color w:val="050000"/>
          <w:spacing w:val="7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bou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6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ud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4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5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oun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:</w:t>
      </w:r>
      <w:r>
        <w:rPr>
          <w:rFonts w:ascii="Times New Roman" w:eastAsia="Times New Roman" w:hAnsi="Times New Roman" w:cs="Times New Roman"/>
          <w:color w:val="050000"/>
          <w:spacing w:val="27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14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14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3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position w:val="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uc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7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ho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position w:val="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?</w:t>
      </w:r>
      <w:r>
        <w:rPr>
          <w:rFonts w:ascii="Times New Roman" w:eastAsia="Times New Roman" w:hAnsi="Times New Roman" w:cs="Times New Roman"/>
          <w:color w:val="050000"/>
          <w:spacing w:val="30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position w:val="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10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14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10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4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fre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position w:val="0"/>
          <w:sz w:val="20"/>
          <w:szCs w:val="20"/>
        </w:rPr>
        <w:t>ti</w:t>
      </w:r>
      <w:r>
        <w:rPr>
          <w:rFonts w:ascii="Times New Roman" w:eastAsia="Times New Roman" w:hAnsi="Times New Roman" w:cs="Times New Roman"/>
          <w:color w:val="050000"/>
          <w:spacing w:val="3"/>
          <w:w w:val="103"/>
          <w:position w:val="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position w:val="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position w:val="0"/>
          <w:sz w:val="20"/>
          <w:szCs w:val="20"/>
        </w:rPr>
        <w:t>?</w:t>
      </w:r>
    </w:p>
    <w:p>
      <w:pPr>
        <w:spacing w:before="0" w:after="0" w:line="227" w:lineRule="exact"/>
        <w:ind w:left="529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ri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1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8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,</w:t>
      </w:r>
      <w:r>
        <w:rPr>
          <w:rFonts w:ascii="Times New Roman" w:eastAsia="Times New Roman" w:hAnsi="Times New Roman" w:cs="Times New Roman"/>
          <w:color w:val="050000"/>
          <w:spacing w:val="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po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ou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li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2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000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hoo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1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ud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,</w:t>
      </w:r>
      <w:r>
        <w:rPr>
          <w:rFonts w:ascii="Times New Roman" w:eastAsia="Times New Roman" w:hAnsi="Times New Roman" w:cs="Times New Roman"/>
          <w:color w:val="050000"/>
          <w:spacing w:val="1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J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,</w:t>
      </w:r>
      <w:r>
        <w:rPr>
          <w:rFonts w:ascii="Times New Roman" w:eastAsia="Times New Roman" w:hAnsi="Times New Roman" w:cs="Times New Roman"/>
          <w:color w:val="050000"/>
          <w:spacing w:val="1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Sou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1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>.</w:t>
      </w:r>
    </w:p>
    <w:p>
      <w:pPr>
        <w:spacing w:before="9" w:after="0" w:line="150" w:lineRule="exact"/>
        <w:jc w:val="left"/>
        <w:rPr>
          <w:sz w:val="15"/>
          <w:szCs w:val="15"/>
        </w:rPr>
      </w:pPr>
    </w:p>
    <w:p>
      <w:pPr>
        <w:spacing w:before="0" w:after="0" w:line="405" w:lineRule="auto"/>
        <w:ind w:left="110" w:right="333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2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oun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2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6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,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20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0</w:t>
      </w:r>
      <w:r>
        <w:rPr>
          <w:rFonts w:ascii="Times New Roman" w:eastAsia="Times New Roman" w:hAnsi="Times New Roman" w:cs="Times New Roman"/>
          <w:color w:val="050000"/>
          <w:spacing w:val="1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ud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fr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1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ou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oun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-10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-18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050000"/>
          <w:spacing w:val="1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il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12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1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2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1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000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you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qu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sti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po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>.</w:t>
      </w:r>
    </w:p>
    <w:p>
      <w:pPr>
        <w:spacing w:before="10" w:after="0" w:line="240" w:lineRule="auto"/>
        <w:ind w:left="425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1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ud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es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>?</w:t>
      </w:r>
    </w:p>
    <w:p>
      <w:pPr>
        <w:spacing w:before="9" w:after="0" w:line="150" w:lineRule="exact"/>
        <w:jc w:val="left"/>
        <w:rPr>
          <w:sz w:val="15"/>
          <w:szCs w:val="15"/>
        </w:rPr>
      </w:pPr>
    </w:p>
    <w:p>
      <w:pPr>
        <w:spacing w:before="0" w:after="0" w:line="405" w:lineRule="auto"/>
        <w:ind w:left="108" w:right="245" w:firstLine="316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ud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1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ti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udy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ng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2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2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000"/>
          <w:spacing w:val="12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000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ud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1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1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hou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ho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color w:val="050000"/>
          <w:spacing w:val="3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1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-12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'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1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ud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000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2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(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26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4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%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)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,</w:t>
      </w:r>
      <w:r>
        <w:rPr>
          <w:rFonts w:ascii="Times New Roman" w:eastAsia="Times New Roman" w:hAnsi="Times New Roman" w:cs="Times New Roman"/>
          <w:color w:val="050000"/>
          <w:spacing w:val="2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J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1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(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8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2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%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)</w:t>
      </w:r>
      <w:r>
        <w:rPr>
          <w:rFonts w:ascii="Times New Roman" w:eastAsia="Times New Roman" w:hAnsi="Times New Roman" w:cs="Times New Roman"/>
          <w:color w:val="050000"/>
          <w:spacing w:val="1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Sou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1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(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5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2</w:t>
      </w:r>
      <w:r>
        <w:rPr>
          <w:rFonts w:ascii="Times New Roman" w:eastAsia="Times New Roman" w:hAnsi="Times New Roman" w:cs="Times New Roman"/>
          <w:color w:val="050000"/>
          <w:spacing w:val="3"/>
          <w:w w:val="103"/>
          <w:sz w:val="20"/>
          <w:szCs w:val="20"/>
        </w:rPr>
        <w:t>%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)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>.</w:t>
      </w:r>
    </w:p>
    <w:p>
      <w:pPr>
        <w:spacing w:before="11" w:after="0" w:line="240" w:lineRule="auto"/>
        <w:ind w:left="423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1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le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1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lass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>?</w:t>
      </w:r>
    </w:p>
    <w:p>
      <w:pPr>
        <w:spacing w:before="4" w:after="0" w:line="150" w:lineRule="exact"/>
        <w:jc w:val="left"/>
        <w:rPr>
          <w:sz w:val="15"/>
          <w:szCs w:val="15"/>
        </w:rPr>
      </w:pPr>
    </w:p>
    <w:p>
      <w:pPr>
        <w:spacing w:before="0" w:after="0" w:line="240" w:lineRule="auto"/>
        <w:ind w:left="423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group id="_x0000_s1379" style="height:9.72pt;margin-left:493.6pt;margin-top:0.74pt;mso-position-horizontal-relative:page;position:absolute;width:19.19pt;z-index:-251598848" coordorigin="9872,15" coordsize="384,194">
            <v:shape id="_x0000_s1380" style="height:194;left:9872;position:absolute;top:15;width:384" coordorigin="9872,15" coordsize="384,194" path="m10152,128l10149,129,10150,133,10151,139,10151,148,10152,186,10126,187,10144,194,10157,192,10174,191,10196,190,10223,189,10255,188,10256,188,10256,187,10255,187,10255,187,10254,185,10159,185,10158,143,10172,142,10177,142,10176,142,10196,140,10200,140,10200,140,10221,138,10229,138,10230,137,10230,137,10158,137,10152,128xe" filled="t" fillcolor="#050000" stroked="f">
              <v:path arrowok="t"/>
            </v:shape>
            <v:shape id="_x0000_s1381" style="height:194;left:9872;position:absolute;top:15;width:384" coordorigin="9872,15" coordsize="384,194" path="m10177,142l10172,142,10173,147,10174,151,10174,185,10159,185,10254,185,10252,184,10180,184,10180,154,10181,152,10182,149,10183,149,10183,148,10182,148,10177,142xe" filled="t" fillcolor="#050000" stroked="f">
              <v:path arrowok="t"/>
            </v:shape>
            <v:shape id="_x0000_s1382" style="height:194;left:9872;position:absolute;top:15;width:384" coordorigin="9872,15" coordsize="384,194" path="m10200,140l10196,140,10196,143,10196,154,10196,158,10194,184,10180,184,10252,184,10251,183,10201,183,10203,154,10204,150,10205,148,10205,148,10205,148,10206,147,10205,146,10205,146,10200,140xe" filled="t" fillcolor="#050000" stroked="f">
              <v:path arrowok="t"/>
            </v:shape>
            <v:shape id="_x0000_s1383" style="height:194;left:9872;position:absolute;top:15;width:384" coordorigin="9872,15" coordsize="384,194" path="m10229,138l10221,138,10216,182,10201,183,10251,183,10249,182,10223,182,10228,142,10229,138xe" filled="t" fillcolor="#050000" stroked="f">
              <v:path arrowok="t"/>
            </v:shape>
            <v:shape id="_x0000_s1384" style="height:194;left:9872;position:absolute;top:15;width:384" coordorigin="9872,15" coordsize="384,194" path="m10245,179l10241,180,10234,181,10223,182,10249,182,10245,179xe" filled="t" fillcolor="#050000" stroked="f">
              <v:path arrowok="t"/>
            </v:shape>
            <v:shape id="_x0000_s1385" style="height:194;left:9872;position:absolute;top:15;width:384" coordorigin="9872,15" coordsize="384,194" path="m10098,36l10096,37,10097,43,10098,51,10098,54,10098,62,10099,113,10099,148,10098,153,10097,156,10096,158,10103,173,10104,174,10104,175,10106,175,10107,169,10106,157,10126,155,10137,155,10137,152,10106,152,10106,118,10126,116,10128,115,10128,115,10127,114,10127,113,10106,113,10106,90,10126,87,10127,87,10127,86,10126,86,10125,85,10106,85,10105,59,10131,55,10140,55,10140,55,10141,53,10141,53,10105,53,10098,36xe" filled="t" fillcolor="#050000" stroked="f">
              <v:path arrowok="t"/>
            </v:shape>
            <v:shape id="_x0000_s1386" style="height:194;left:9872;position:absolute;top:15;width:384" coordorigin="9872,15" coordsize="384,194" path="m10137,155l10126,155,10134,166,10134,167,10134,167,10135,167,10136,166,10137,161,10137,155xe" filled="t" fillcolor="#050000" stroked="f">
              <v:path arrowok="t"/>
            </v:shape>
            <v:shape id="_x0000_s1387" style="height:194;left:9872;position:absolute;top:15;width:384" coordorigin="9872,15" coordsize="384,194" path="m10122,149l10118,150,10113,151,10106,152,10137,152,10137,152,10127,152,10122,149xe" filled="t" fillcolor="#050000" stroked="f">
              <v:path arrowok="t"/>
            </v:shape>
            <v:shape id="_x0000_s1388" style="height:194;left:9872;position:absolute;top:15;width:384" coordorigin="9872,15" coordsize="384,194" path="m10140,55l10131,55,10131,129,10130,143,10129,150,10127,152,10137,152,10139,73,10139,61,10139,59,10140,55xe" filled="t" fillcolor="#050000" stroked="f">
              <v:path arrowok="t"/>
            </v:shape>
            <v:shape id="_x0000_s1389" style="height:194;left:9872;position:absolute;top:15;width:384" coordorigin="9872,15" coordsize="384,194" path="m10224,125l10219,132,10158,137,10230,137,10232,135,10233,135,10233,134,10233,133,10233,133,10232,133,10224,125xe" filled="t" fillcolor="#050000" stroked="f">
              <v:path arrowok="t"/>
            </v:shape>
            <v:shape id="_x0000_s1390" style="height:194;left:9872;position:absolute;top:15;width:384" coordorigin="9872,15" coordsize="384,194" path="m10233,111l10219,111,10232,125,10233,125,10233,125,10234,124,10235,120,10235,119,10235,113,10234,112,10233,111xe" filled="t" fillcolor="#050000" stroked="f">
              <v:path arrowok="t"/>
            </v:shape>
            <v:shape id="_x0000_s1391" style="height:194;left:9872;position:absolute;top:15;width:384" coordorigin="9872,15" coordsize="384,194" path="m10194,86l10184,86,10175,96,10170,102,10168,104,10166,107,10163,108,10157,111,10154,113,10150,113,10156,120,10157,121,10158,122,10159,122,10159,122,10160,121,10170,118,10190,115,10219,111,10233,111,10233,111,10169,111,10194,86xe" filled="t" fillcolor="#050000" stroked="f">
              <v:path arrowok="t"/>
            </v:shape>
            <v:shape id="_x0000_s1392" style="height:194;left:9872;position:absolute;top:15;width:384" coordorigin="9872,15" coordsize="384,194" path="m10122,109l10118,111,10113,112,10106,113,10127,113,10122,109xe" filled="t" fillcolor="#050000" stroked="f">
              <v:path arrowok="t"/>
            </v:shape>
            <v:shape id="_x0000_s1393" style="height:194;left:9872;position:absolute;top:15;width:384" coordorigin="9872,15" coordsize="384,194" path="m10203,92l10201,93,10215,107,10169,111,10233,111,10203,92xe" filled="t" fillcolor="#050000" stroked="f">
              <v:path arrowok="t"/>
            </v:shape>
            <v:shape id="_x0000_s1394" style="height:194;left:9872;position:absolute;top:15;width:384" coordorigin="9872,15" coordsize="384,194" path="m10196,60l10189,60,10189,80,10142,84,10150,90,10158,89,10170,87,10184,86,10194,86,10195,85,10247,81,10248,81,10249,80,10249,80,10249,79,10196,79,10196,60xe" filled="t" fillcolor="#050000" stroked="f">
              <v:path arrowok="t"/>
            </v:shape>
            <v:shape id="_x0000_s1395" style="height:194;left:9872;position:absolute;top:15;width:384" coordorigin="9872,15" coordsize="384,194" path="m10121,81l10117,83,10112,84,10106,85,10125,85,10121,81xe" filled="t" fillcolor="#050000" stroked="f">
              <v:path arrowok="t"/>
            </v:shape>
            <v:shape id="_x0000_s1396" style="height:194;left:9872;position:absolute;top:15;width:384" coordorigin="9872,15" coordsize="384,194" path="m10238,73l10223,76,10196,79,10249,79,10248,78,10238,73xe" filled="t" fillcolor="#050000" stroked="f">
              <v:path arrowok="t"/>
            </v:shape>
            <v:shape id="_x0000_s1397" style="height:194;left:9872;position:absolute;top:15;width:384" coordorigin="9872,15" coordsize="384,194" path="m10188,17l10186,19,10188,23,10189,35,10189,54,10155,57,10163,64,10170,62,10179,61,10189,60,10196,60,10196,60,10230,57,10231,57,10231,56,10231,56,10230,55,10229,54,10196,54,10197,46,10197,40,10198,35,10198,32,10200,31,10200,31,10200,29,10200,29,10188,17xe" filled="t" fillcolor="#050000" stroked="f">
              <v:path arrowok="t"/>
            </v:shape>
            <v:shape id="_x0000_s1398" style="height:194;left:9872;position:absolute;top:15;width:384" coordorigin="9872,15" coordsize="384,194" path="m10223,49l10218,51,10209,53,10196,54,10229,54,10223,49xe" filled="t" fillcolor="#050000" stroked="f">
              <v:path arrowok="t"/>
            </v:shape>
            <v:shape id="_x0000_s1399" style="height:194;left:9872;position:absolute;top:15;width:384" coordorigin="9872,15" coordsize="384,194" path="m10134,41l10129,49,10105,53,10141,53,10143,51,10143,51,10143,50,10143,49,10134,41xe" filled="t" fillcolor="#050000" stroked="f">
              <v:path arrowok="t"/>
            </v:shape>
            <v:shape id="_x0000_s1400" style="height:194;left:9872;position:absolute;top:15;width:384" coordorigin="9872,15" coordsize="384,194" path="m9968,171l9974,180,9988,196,10000,208,10000,209,10000,209,10002,209,10003,207,10006,197,10007,190,9997,190,9968,171xe" filled="t" fillcolor="#050000" stroked="f">
              <v:path arrowok="t"/>
            </v:shape>
            <v:shape id="_x0000_s1401" style="height:194;left:9872;position:absolute;top:15;width:384" coordorigin="9872,15" coordsize="384,194" path="m9892,172l9893,176,9908,191,9921,204,9921,205,9921,205,9922,205,9924,203,9927,194,9927,188,9918,188,9892,172xe" filled="t" fillcolor="#050000" stroked="f">
              <v:path arrowok="t"/>
            </v:shape>
            <v:shape id="_x0000_s1402" style="height:194;left:9872;position:absolute;top:15;width:384" coordorigin="9872,15" coordsize="384,194" path="m10004,68l9997,68,9999,72,9999,77,9999,181,9998,186,9998,187,9997,190,10007,190,10007,171,10007,82,10008,78,10008,77,10008,76,10009,75,10009,74,10009,73,10004,68xe" filled="t" fillcolor="#050000" stroked="f">
              <v:path arrowok="t"/>
            </v:shape>
            <v:shape id="_x0000_s1403" style="height:194;left:9872;position:absolute;top:15;width:384" coordorigin="9872,15" coordsize="384,194" path="m9927,122l9919,122,9919,181,9919,186,9918,188,9927,188,9927,122xe" filled="t" fillcolor="#050000" stroked="f">
              <v:path arrowok="t"/>
            </v:shape>
            <v:shape id="_x0000_s1404" style="height:194;left:9872;position:absolute;top:15;width:384" coordorigin="9872,15" coordsize="384,194" path="m9927,84l9919,84,9919,116,9872,137,9885,142,9895,135,9919,122,9927,122,9927,118,9938,112,9927,112,9927,84xe" filled="t" fillcolor="#050000" stroked="f">
              <v:path arrowok="t"/>
            </v:shape>
            <v:shape id="_x0000_s1405" style="height:194;left:9872;position:absolute;top:15;width:384" coordorigin="9872,15" coordsize="384,194" path="m9954,100l9927,112,9938,112,9955,103,9954,100xe" filled="t" fillcolor="#050000" stroked="f">
              <v:path arrowok="t"/>
            </v:shape>
            <v:shape id="_x0000_s1406" style="height:194;left:9872;position:absolute;top:15;width:384" coordorigin="9872,15" coordsize="384,194" path="m9917,15l9915,16,9918,24,9919,34,9919,77,9877,82,9887,90,9888,89,9899,87,9919,84,9927,84,9927,83,9954,78,9955,78,9955,77,9955,77,9954,76,9927,76,9927,38,9929,32,9931,28,9931,28,9932,27,9931,26,9931,26,9917,15xe" filled="t" fillcolor="#050000" stroked="f">
              <v:path arrowok="t"/>
            </v:shape>
            <v:shape id="_x0000_s1407" style="height:194;left:9872;position:absolute;top:15;width:384" coordorigin="9872,15" coordsize="384,194" path="m9947,70l9943,72,9937,74,9927,76,9954,76,9947,70xe" filled="t" fillcolor="#050000" stroked="f">
              <v:path arrowok="t"/>
            </v:shape>
            <v:shape id="_x0000_s1408" style="height:194;left:9872;position:absolute;top:15;width:384" coordorigin="9872,15" coordsize="384,194" path="m10038,54l10027,57,10009,60,9984,63,9953,67,9961,74,9970,72,9982,70,9997,68,10004,68,10003,67,10049,62,10051,62,10051,61,10050,61,10050,60,10038,54xe" filled="t" fillcolor="#050000" stroked="f">
              <v:path arrowok="t"/>
            </v:shape>
          </v:group>
        </w:pic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J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apane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uden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ee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color w:val="050000"/>
          <w:spacing w:val="1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ft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en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Abou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45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%</w:t>
      </w:r>
      <w:r>
        <w:rPr>
          <w:rFonts w:ascii="Times New Roman" w:eastAsia="Times New Roman" w:hAnsi="Times New Roman" w:cs="Times New Roman"/>
          <w:color w:val="050000"/>
          <w:spacing w:val="1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000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1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1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1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ti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doz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-3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000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>(</w:t>
      </w:r>
    </w:p>
    <w:p>
      <w:pPr>
        <w:spacing w:before="9" w:after="0" w:line="150" w:lineRule="exact"/>
        <w:jc w:val="left"/>
        <w:rPr>
          <w:sz w:val="15"/>
          <w:szCs w:val="15"/>
        </w:rPr>
      </w:pPr>
    </w:p>
    <w:p>
      <w:pPr>
        <w:spacing w:before="0" w:after="0" w:line="240" w:lineRule="auto"/>
        <w:ind w:left="318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group id="_x0000_s1409" style="height:8.63pt;margin-left:58.63pt;margin-top:1.26pt;mso-position-horizontal-relative:page;position:absolute;width:8.19pt;z-index:-251597824" coordorigin="1173,25" coordsize="164,173">
            <v:shape id="_x0000_s1410" style="height:173;left:1173;position:absolute;top:25;width:164" coordorigin="1173,25" coordsize="164,173" path="m1275,161l1267,161,1267,188,1229,191,1238,198,1253,196,1271,194,1293,192,1319,191,1320,191,1320,190,1317,188,1275,188,1275,161xe" filled="t" fillcolor="#050000" stroked="f">
              <v:path arrowok="t"/>
            </v:shape>
            <v:shape id="_x0000_s1411" style="height:173;left:1173;position:absolute;top:25;width:164" coordorigin="1173,25" coordsize="164,173" path="m1312,182l1306,184,1294,186,1275,188,1317,188,1312,182xe" filled="t" fillcolor="#050000" stroked="f">
              <v:path arrowok="t"/>
            </v:shape>
            <v:shape id="_x0000_s1412" style="height:173;left:1173;position:absolute;top:25;width:164" coordorigin="1173,25" coordsize="164,173" path="m1177,40l1174,41,1175,44,1175,52,1175,57,1177,137,1177,154,1176,160,1175,161,1173,164,1180,180,1180,181,1181,181,1181,181,1182,180,1184,175,1184,171,1184,165,1204,163,1215,163,1215,160,1184,160,1184,125,1205,123,1206,123,1206,122,1206,122,1206,121,1204,120,1184,120,1183,94,1205,91,1206,91,1206,91,1206,90,1205,88,1183,88,1183,61,1210,58,1218,58,1218,57,1219,55,1220,54,1182,54,1177,40xe" filled="t" fillcolor="#050000" stroked="f">
              <v:path arrowok="t"/>
            </v:shape>
            <v:shape id="_x0000_s1413" style="height:173;left:1173;position:absolute;top:25;width:164" coordorigin="1173,25" coordsize="164,173" path="m1215,163l1204,163,1211,176,1212,177,1212,177,1213,177,1213,176,1214,171,1215,163xe" filled="t" fillcolor="#050000" stroked="f">
              <v:path arrowok="t"/>
            </v:shape>
            <v:shape id="_x0000_s1414" style="height:173;left:1173;position:absolute;top:25;width:164" coordorigin="1173,25" coordsize="164,173" path="m1275,122l1267,122,1267,155,1222,159,1230,166,1238,164,1250,162,1267,161,1275,161,1275,160,1331,156,1332,156,1332,155,1331,155,1330,154,1275,154,1275,122xe" filled="t" fillcolor="#050000" stroked="f">
              <v:path arrowok="t"/>
            </v:shape>
            <v:shape id="_x0000_s1415" style="height:173;left:1173;position:absolute;top:25;width:164" coordorigin="1173,25" coordsize="164,173" path="m1200,156l1199,157,1193,158,1184,160,1206,160,1200,156xe" filled="t" fillcolor="#050000" stroked="f">
              <v:path arrowok="t"/>
            </v:shape>
            <v:shape id="_x0000_s1416" style="height:173;left:1173;position:absolute;top:25;width:164" coordorigin="1173,25" coordsize="164,173" path="m1218,58l1210,58,1208,152,1207,159,1206,160,1215,160,1216,143,1217,70,1217,64,1218,61,1218,58xe" filled="t" fillcolor="#050000" stroked="f">
              <v:path arrowok="t"/>
            </v:shape>
            <v:shape id="_x0000_s1417" style="height:173;left:1173;position:absolute;top:25;width:164" coordorigin="1173,25" coordsize="164,173" path="m1319,148l1302,151,1275,154,1330,154,1319,148xe" filled="t" fillcolor="#050000" stroked="f">
              <v:path arrowok="t"/>
            </v:shape>
            <v:shape id="_x0000_s1418" style="height:173;left:1173;position:absolute;top:25;width:164" coordorigin="1173,25" coordsize="164,173" path="m1248,124l1242,124,1242,132,1241,137,1240,140,1247,149,1247,149,1248,149,1249,146,1249,137,1248,124xe" filled="t" fillcolor="#050000" stroked="f">
              <v:path arrowok="t"/>
            </v:shape>
            <v:shape id="_x0000_s1419" style="height:173;left:1173;position:absolute;top:25;width:164" coordorigin="1173,25" coordsize="164,173" path="m1300,120l1294,120,1292,132,1290,140,1289,143,1293,145,1296,137,1298,128,1300,120xe" filled="t" fillcolor="#050000" stroked="f">
              <v:path arrowok="t"/>
            </v:shape>
            <v:shape id="_x0000_s1420" style="height:173;left:1173;position:absolute;top:25;width:164" coordorigin="1173,25" coordsize="164,173" path="m1239,92l1237,94,1238,95,1239,98,1240,105,1241,108,1242,118,1218,119,1225,127,1231,126,1236,125,1242,124,1248,124,1248,124,1267,122,1275,122,1275,121,1294,120,1300,120,1300,119,1327,117,1248,117,1248,111,1248,105,1248,103,1249,102,1249,101,1250,100,1249,100,1249,99,1239,92xe" filled="t" fillcolor="#050000" stroked="f">
              <v:path arrowok="t"/>
            </v:shape>
            <v:shape id="_x0000_s1421" style="height:173;left:1173;position:absolute;top:25;width:164" coordorigin="1173,25" coordsize="164,173" path="m1199,116l1197,117,1191,119,1184,120,1204,120,1199,116xe" filled="t" fillcolor="#050000" stroked="f">
              <v:path arrowok="t"/>
            </v:shape>
            <v:shape id="_x0000_s1422" style="height:173;left:1173;position:absolute;top:25;width:164" coordorigin="1173,25" coordsize="164,173" path="m1275,80l1267,80,1267,115,1248,117,1327,117,1335,117,1336,116,1336,116,1336,115,1336,115,1275,115,1275,80xe" filled="t" fillcolor="#050000" stroked="f">
              <v:path arrowok="t"/>
            </v:shape>
            <v:shape id="_x0000_s1423" style="height:173;left:1173;position:absolute;top:25;width:164" coordorigin="1173,25" coordsize="164,173" path="m1298,81l1296,82,1297,84,1297,87,1297,95,1297,102,1295,113,1275,115,1336,115,1333,113,1302,113,1305,100,1307,93,1309,92,1310,91,1310,91,1309,90,1309,90,1298,81xe" filled="t" fillcolor="#050000" stroked="f">
              <v:path arrowok="t"/>
            </v:shape>
            <v:shape id="_x0000_s1424" style="height:173;left:1173;position:absolute;top:25;width:164" coordorigin="1173,25" coordsize="164,173" path="m1327,107l1322,109,1313,111,1302,113,1333,113,1327,107xe" filled="t" fillcolor="#050000" stroked="f">
              <v:path arrowok="t"/>
            </v:shape>
            <v:shape id="_x0000_s1425" style="height:173;left:1173;position:absolute;top:25;width:164" coordorigin="1173,25" coordsize="164,173" path="m1200,84l1198,86,1192,87,1183,88,1205,88,1200,84xe" filled="t" fillcolor="#050000" stroked="f">
              <v:path arrowok="t"/>
            </v:shape>
            <v:shape id="_x0000_s1426" style="height:173;left:1173;position:absolute;top:25;width:164" coordorigin="1173,25" coordsize="164,173" path="m1275,48l1267,48,1267,74,1223,78,1230,85,1234,84,1246,82,1267,80,1275,80,1275,79,1327,74,1328,74,1328,73,1275,73,1275,48xe" filled="t" fillcolor="#050000" stroked="f">
              <v:path arrowok="t"/>
            </v:shape>
            <v:shape id="_x0000_s1427" style="height:173;left:1173;position:absolute;top:25;width:164" coordorigin="1173,25" coordsize="164,173" path="m1317,66l1302,70,1275,73,1328,73,1317,66xe" filled="t" fillcolor="#050000" stroked="f">
              <v:path arrowok="t"/>
            </v:shape>
            <v:shape id="_x0000_s1428" style="height:173;left:1173;position:absolute;top:25;width:164" coordorigin="1173,25" coordsize="164,173" path="m1300,25l1297,26,1297,29,1291,32,1270,40,1252,46,1229,53,1230,56,1237,55,1249,52,1267,48,1275,48,1275,46,1294,40,1305,37,1311,37,1311,36,1310,36,1300,25xe" filled="t" fillcolor="#050000" stroked="f">
              <v:path arrowok="t"/>
            </v:shape>
            <v:shape id="_x0000_s1429" style="height:173;left:1173;position:absolute;top:25;width:164" coordorigin="1173,25" coordsize="164,173" path="m1213,44l1209,51,1182,54,1220,54,1222,53,1222,53,1222,52,1222,52,1221,51,1213,44xe" filled="t" fillcolor="#050000" stroked="f">
              <v:path arrowok="t"/>
            </v:shape>
          </v:group>
        </w:pic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)</w:t>
      </w:r>
      <w:r>
        <w:rPr>
          <w:rFonts w:ascii="Times New Roman" w:eastAsia="Times New Roman" w:hAnsi="Times New Roman" w:cs="Times New Roman"/>
          <w:color w:val="050000"/>
          <w:spacing w:val="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ass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1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Sou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1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32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%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;</w:t>
      </w:r>
      <w:r>
        <w:rPr>
          <w:rFonts w:ascii="Times New Roman" w:eastAsia="Times New Roman" w:hAnsi="Times New Roman" w:cs="Times New Roman"/>
          <w:color w:val="050000"/>
          <w:spacing w:val="1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,</w:t>
      </w:r>
      <w:r>
        <w:rPr>
          <w:rFonts w:ascii="Times New Roman" w:eastAsia="Times New Roman" w:hAnsi="Times New Roman" w:cs="Times New Roman"/>
          <w:color w:val="050000"/>
          <w:spacing w:val="12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21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%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;</w:t>
      </w:r>
      <w:r>
        <w:rPr>
          <w:rFonts w:ascii="Times New Roman" w:eastAsia="Times New Roman" w:hAnsi="Times New Roman" w:cs="Times New Roman"/>
          <w:color w:val="050000"/>
          <w:spacing w:val="1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5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%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8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>.</w:t>
      </w:r>
    </w:p>
    <w:p>
      <w:pPr>
        <w:spacing w:before="4" w:after="0" w:line="160" w:lineRule="exact"/>
        <w:jc w:val="left"/>
        <w:rPr>
          <w:sz w:val="16"/>
          <w:szCs w:val="16"/>
        </w:rPr>
      </w:pPr>
    </w:p>
    <w:p>
      <w:pPr>
        <w:spacing w:before="0" w:after="0" w:line="410" w:lineRule="auto"/>
        <w:ind w:left="108" w:right="475" w:firstLine="367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Sou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ea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22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uden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don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't</w:t>
      </w:r>
      <w:r>
        <w:rPr>
          <w:rFonts w:ascii="Times New Roman" w:eastAsia="Times New Roman" w:hAnsi="Times New Roman" w:cs="Times New Roman"/>
          <w:color w:val="050000"/>
          <w:spacing w:val="1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li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ak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color w:val="050000"/>
          <w:spacing w:val="1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no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Abou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70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%</w:t>
      </w:r>
      <w:r>
        <w:rPr>
          <w:rFonts w:ascii="Times New Roman" w:eastAsia="Times New Roman" w:hAnsi="Times New Roman" w:cs="Times New Roman"/>
          <w:color w:val="050000"/>
          <w:spacing w:val="1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1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1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rit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do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1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wha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eache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2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ay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ass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,</w:t>
      </w:r>
      <w:r>
        <w:rPr>
          <w:rFonts w:ascii="Times New Roman" w:eastAsia="Times New Roman" w:hAnsi="Times New Roman" w:cs="Times New Roman"/>
          <w:color w:val="050000"/>
          <w:spacing w:val="1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1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1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J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1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(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93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%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)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,</w:t>
      </w:r>
      <w:r>
        <w:rPr>
          <w:rFonts w:ascii="Times New Roman" w:eastAsia="Times New Roman" w:hAnsi="Times New Roman" w:cs="Times New Roman"/>
          <w:color w:val="050000"/>
          <w:spacing w:val="1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1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(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90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%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)</w:t>
      </w:r>
      <w:r>
        <w:rPr>
          <w:rFonts w:ascii="Times New Roman" w:eastAsia="Times New Roman" w:hAnsi="Times New Roman" w:cs="Times New Roman"/>
          <w:color w:val="050000"/>
          <w:spacing w:val="1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2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(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89</w:t>
      </w:r>
      <w:r>
        <w:rPr>
          <w:rFonts w:ascii="Times New Roman" w:eastAsia="Times New Roman" w:hAnsi="Times New Roman" w:cs="Times New Roman"/>
          <w:color w:val="050000"/>
          <w:spacing w:val="3"/>
          <w:w w:val="103"/>
          <w:sz w:val="20"/>
          <w:szCs w:val="20"/>
        </w:rPr>
        <w:t>%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)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>.</w:t>
      </w:r>
    </w:p>
    <w:p>
      <w:pPr>
        <w:tabs>
          <w:tab w:val="left" w:pos="3400"/>
        </w:tabs>
        <w:spacing w:before="0" w:after="0" w:line="226" w:lineRule="exact"/>
        <w:ind w:left="423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group id="_x0000_s1430" style="height:9.43pt;margin-left:191.75pt;margin-top:0.71pt;mso-position-horizontal-relative:page;position:absolute;width:29.38pt;z-index:-251596800" coordorigin="3835,14" coordsize="588,189">
            <v:shape id="_x0000_s1431" style="height:189;left:3835;position:absolute;top:14;width:588" coordorigin="3835,14" coordsize="588,189" path="m4367,168l4365,171,4378,186,4391,202,4392,203,4393,203,4401,185,4391,185,4367,168xe" filled="t" fillcolor="#050000" stroked="f">
              <v:path arrowok="t"/>
            </v:shape>
            <v:shape id="_x0000_s1432" style="height:189;left:3835;position:absolute;top:14;width:588" coordorigin="3835,14" coordsize="588,189" path="m4416,83l4356,83,4407,91,4405,117,4402,139,4399,158,4395,174,4391,185,4401,185,4414,109,4416,87,4416,83xe" filled="t" fillcolor="#050000" stroked="f">
              <v:path arrowok="t"/>
            </v:shape>
            <v:shape id="_x0000_s1433" style="height:189;left:3835;position:absolute;top:14;width:588" coordorigin="3835,14" coordsize="588,189" path="m4277,60l4274,61,4276,73,4278,83,4278,91,4279,139,4279,161,4278,165,4277,167,4275,169,4283,182,4283,184,4284,184,4285,184,4285,183,4287,178,4287,169,4319,165,4330,165,4330,165,4330,162,4287,162,4286,124,4318,120,4318,120,4318,119,4318,119,4317,118,4286,118,4285,83,4325,78,4335,78,4335,77,4335,76,4284,76,4277,60xe" filled="t" fillcolor="#050000" stroked="f">
              <v:path arrowok="t"/>
            </v:shape>
            <v:shape id="_x0000_s1434" style="height:189;left:3835;position:absolute;top:14;width:588" coordorigin="3835,14" coordsize="588,189" path="m4330,165l4319,165,4326,175,4327,175,4328,175,4328,173,4330,165xe" filled="t" fillcolor="#050000" stroked="f">
              <v:path arrowok="t"/>
            </v:shape>
            <v:shape id="_x0000_s1435" style="height:189;left:3835;position:absolute;top:14;width:588" coordorigin="3835,14" coordsize="588,189" path="m4316,157l4313,159,4303,160,4287,162,4330,162,4330,161,4320,161,4316,157xe" filled="t" fillcolor="#050000" stroked="f">
              <v:path arrowok="t"/>
            </v:shape>
            <v:shape id="_x0000_s1436" style="height:189;left:3835;position:absolute;top:14;width:588" coordorigin="3835,14" coordsize="588,189" path="m4335,78l4325,78,4324,144,4323,152,4322,157,4320,161,4330,161,4331,158,4331,151,4333,87,4334,83,4334,81,4335,78xe" filled="t" fillcolor="#050000" stroked="f">
              <v:path arrowok="t"/>
            </v:shape>
            <v:shape id="_x0000_s1437" style="height:189;left:3835;position:absolute;top:14;width:588" coordorigin="3835,14" coordsize="588,189" path="m4358,100l4356,102,4378,140,4379,141,4380,142,4381,142,4382,140,4384,134,4384,130,4384,126,4358,100xe" filled="t" fillcolor="#050000" stroked="f">
              <v:path arrowok="t"/>
            </v:shape>
            <v:shape id="_x0000_s1438" style="height:189;left:3835;position:absolute;top:14;width:588" coordorigin="3835,14" coordsize="588,189" path="m4364,14l4362,15,4362,18,4362,24,4346,93,4336,116,4339,118,4344,111,4350,100,4356,83,4416,83,4416,82,4417,79,4418,76,4359,76,4364,63,4367,53,4370,42,4372,38,4373,35,4375,32,4376,31,4376,31,4376,30,4376,29,4364,14xe" filled="t" fillcolor="#050000" stroked="f">
              <v:path arrowok="t"/>
            </v:shape>
            <v:shape id="_x0000_s1439" style="height:189;left:3835;position:absolute;top:14;width:588" coordorigin="3835,14" coordsize="588,189" path="m4312,112l4307,114,4298,116,4286,118,4317,118,4312,112xe" filled="t" fillcolor="#050000" stroked="f">
              <v:path arrowok="t"/>
            </v:shape>
            <v:shape id="_x0000_s1440" style="height:189;left:3835;position:absolute;top:14;width:588" coordorigin="3835,14" coordsize="588,189" path="m4303,20l4301,21,4301,24,4302,36,4284,76,4335,76,4336,75,4338,73,4338,73,4339,72,4297,72,4308,46,4313,37,4314,36,4315,35,4315,34,4314,34,4313,33,4303,20xe" filled="t" fillcolor="#050000" stroked="f">
              <v:path arrowok="t"/>
            </v:shape>
            <v:shape id="_x0000_s1441" style="height:189;left:3835;position:absolute;top:14;width:588" coordorigin="3835,14" coordsize="588,189" path="m4413,60l4406,69,4359,76,4418,76,4419,75,4420,74,4422,72,4423,71,4423,70,4422,69,4422,69,4413,60xe" filled="t" fillcolor="#050000" stroked="f">
              <v:path arrowok="t"/>
            </v:shape>
            <v:shape id="_x0000_s1442" style="height:189;left:3835;position:absolute;top:14;width:588" coordorigin="3835,14" coordsize="588,189" path="m4329,64l4324,71,4297,72,4339,72,4339,71,4338,71,4329,64xe" filled="t" fillcolor="#050000" stroked="f">
              <v:path arrowok="t"/>
            </v:shape>
            <v:shape id="_x0000_s1443" style="height:189;left:3835;position:absolute;top:14;width:588" coordorigin="3835,14" coordsize="588,189" path="m4100,84l4116,148,4184,184,4192,184,4197,184,4197,182,4194,174,4171,174,4153,168,4135,157,4125,146,4116,130,4107,109,4100,84xe" filled="t" fillcolor="#050000" stroked="f">
              <v:path arrowok="t"/>
            </v:shape>
            <v:shape id="_x0000_s1444" style="height:189;left:3835;position:absolute;top:14;width:588" coordorigin="3835,14" coordsize="588,189" path="m4181,126l4178,126,4171,174,4194,174,4191,166,4185,147,4181,126xe" filled="t" fillcolor="#050000" stroked="f">
              <v:path arrowok="t"/>
            </v:shape>
            <v:shape id="_x0000_s1445" style="height:189;left:3835;position:absolute;top:14;width:588" coordorigin="3835,14" coordsize="588,189" path="m4182,68l4180,70,4214,113,4215,114,4215,115,4217,115,4217,113,4219,105,4220,101,4220,98,4182,68xe" filled="t" fillcolor="#050000" stroked="f">
              <v:path arrowok="t"/>
            </v:shape>
            <v:shape id="_x0000_s1446" style="height:189;left:3835;position:absolute;top:14;width:588" coordorigin="3835,14" coordsize="588,189" path="m4126,32l4124,33,4145,87,4145,87,4146,87,4148,85,4152,76,4153,73,4153,72,4126,32xe" filled="t" fillcolor="#050000" stroked="f">
              <v:path arrowok="t"/>
            </v:shape>
            <v:shape id="_x0000_s1447" style="height:189;left:3835;position:absolute;top:14;width:588" coordorigin="3835,14" coordsize="588,189" path="m4079,80l4074,80,4072,96,4070,109,4065,128,4061,135,4056,140,4061,158,4062,159,4062,159,4064,159,4078,102,4079,80xe" filled="t" fillcolor="#050000" stroked="f">
              <v:path arrowok="t"/>
            </v:shape>
            <v:shape id="_x0000_s1448" style="height:189;left:3835;position:absolute;top:14;width:588" coordorigin="3835,14" coordsize="588,189" path="m3911,164l3912,169,3924,184,3937,200,3937,201,3938,201,3939,201,3941,199,3947,190,3950,183,3938,183,3911,164xe" filled="t" fillcolor="#050000" stroked="f">
              <v:path arrowok="t"/>
            </v:shape>
            <v:shape id="_x0000_s1449" style="height:189;left:3835;position:absolute;top:14;width:588" coordorigin="3835,14" coordsize="588,189" path="m3917,113l3897,113,3907,119,3901,135,3892,152,3877,172,3862,186,3844,198,3860,192,3875,181,3889,167,3904,148,3912,130,3917,113xe" filled="t" fillcolor="#050000" stroked="f">
              <v:path arrowok="t"/>
            </v:shape>
            <v:shape id="_x0000_s1450" style="height:189;left:3835;position:absolute;top:14;width:588" coordorigin="3835,14" coordsize="588,189" path="m3965,110l3918,110,3957,113,3954,133,3949,152,3946,167,3942,177,3938,183,3950,183,3964,116,3965,111,3965,110xe" filled="t" fillcolor="#050000" stroked="f">
              <v:path arrowok="t"/>
            </v:shape>
            <v:shape id="_x0000_s1451" style="height:189;left:3835;position:absolute;top:14;width:588" coordorigin="3835,14" coordsize="588,189" path="m3903,31l3900,32,3901,34,3899,43,3865,100,3835,128,3846,124,3889,81,3906,55,3909,51,3912,49,3913,48,3913,47,3903,31xe" filled="t" fillcolor="#050000" stroked="f">
              <v:path arrowok="t"/>
            </v:shape>
            <v:shape id="_x0000_s1452" style="height:189;left:3835;position:absolute;top:14;width:588" coordorigin="3835,14" coordsize="588,189" path="m3962,89l3957,97,3876,108,3887,116,3890,114,3897,113,3917,113,3918,110,3965,110,3966,108,3968,103,3969,101,3971,100,3972,99,3972,99,3972,98,3972,98,3962,89xe" filled="t" fillcolor="#050000" stroked="f">
              <v:path arrowok="t"/>
            </v:shape>
            <v:shape id="_x0000_s1453" style="height:189;left:3835;position:absolute;top:14;width:588" coordorigin="3835,14" coordsize="588,189" path="m3925,15l3924,18,3927,19,3930,22,3935,29,3942,40,3953,57,3988,112,4022,110,4022,106,4012,105,4005,103,3954,46,3939,20,3939,17,3925,15xe" filled="t" fillcolor="#050000" stroked="f">
              <v:path arrowok="t"/>
            </v:shape>
          </v:group>
        </w:pic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1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2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(</w:t>
      </w:r>
      <w:r>
        <w:rPr>
          <w:rFonts w:ascii="Times New Roman" w:eastAsia="Times New Roman" w:hAnsi="Times New Roman" w:cs="Times New Roman"/>
          <w:color w:val="050000"/>
          <w:spacing w:val="-4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)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>?</w:t>
      </w:r>
    </w:p>
    <w:p>
      <w:pPr>
        <w:spacing w:before="4" w:after="0" w:line="160" w:lineRule="exact"/>
        <w:jc w:val="left"/>
        <w:rPr>
          <w:sz w:val="16"/>
          <w:szCs w:val="16"/>
        </w:rPr>
      </w:pPr>
    </w:p>
    <w:p>
      <w:pPr>
        <w:spacing w:before="0" w:after="0" w:line="240" w:lineRule="auto"/>
        <w:ind w:left="411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ic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2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ud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4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ti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ass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,</w:t>
      </w:r>
      <w:r>
        <w:rPr>
          <w:rFonts w:ascii="Times New Roman" w:eastAsia="Times New Roman" w:hAnsi="Times New Roman" w:cs="Times New Roman"/>
          <w:color w:val="050000"/>
          <w:spacing w:val="1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bu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1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:</w:t>
      </w:r>
      <w:r>
        <w:rPr>
          <w:rFonts w:ascii="Times New Roman" w:eastAsia="Times New Roman" w:hAnsi="Times New Roman" w:cs="Times New Roman"/>
          <w:color w:val="050000"/>
          <w:spacing w:val="2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64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2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%</w:t>
      </w:r>
      <w:r>
        <w:rPr>
          <w:rFonts w:ascii="Times New Roman" w:eastAsia="Times New Roman" w:hAnsi="Times New Roman" w:cs="Times New Roman"/>
          <w:color w:val="050000"/>
          <w:spacing w:val="2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1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1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it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fr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nd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>s</w:t>
      </w:r>
    </w:p>
    <w:p>
      <w:pPr>
        <w:spacing w:after="0" w:line="240" w:lineRule="auto"/>
        <w:jc w:val="left"/>
        <w:rPr>
          <w:rFonts w:ascii="Times New Roman" w:eastAsia="Times New Roman" w:hAnsi="Times New Roman" w:cs="Times New Roman"/>
          <w:sz w:val="20"/>
          <w:szCs w:val="20"/>
        </w:rPr>
        <w:sectPr>
          <w:pgSz w:w="11900" w:h="16840"/>
          <w:pgMar w:top="1160" w:right="1140" w:bottom="700" w:left="1040" w:header="0" w:footer="507"/>
          <w:cols w:space="720"/>
        </w:sectPr>
      </w:pPr>
    </w:p>
    <w:p>
      <w:pPr>
        <w:tabs>
          <w:tab w:val="left" w:pos="3660"/>
        </w:tabs>
        <w:spacing w:before="70" w:after="0" w:line="240" w:lineRule="auto"/>
        <w:ind w:left="128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group id="_x0000_s1454" style="height:9.55pt;margin-left:214.64pt;margin-top:4.31pt;mso-position-horizontal-relative:page;position:absolute;width:18.21pt;z-index:-251595776" coordorigin="4293,86" coordsize="364,191">
            <v:shape id="_x0000_s1455" style="height:191;left:4293;position:absolute;top:86;width:364" coordorigin="4293,86" coordsize="364,191" path="m4537,157l4553,221,4621,258,4630,258,4634,257,4634,255,4631,247,4609,247,4590,241,4572,230,4562,219,4553,203,4545,183,4537,157xe" filled="t" fillcolor="#050000" stroked="f">
              <v:path arrowok="t"/>
            </v:shape>
            <v:shape id="_x0000_s1456" style="height:191;left:4293;position:absolute;top:86;width:364" coordorigin="4293,86" coordsize="364,191" path="m4618,199l4615,200,4609,247,4631,247,4628,239,4623,220,4618,199xe" filled="t" fillcolor="#050000" stroked="f">
              <v:path arrowok="t"/>
            </v:shape>
            <v:shape id="_x0000_s1457" style="height:191;left:4293;position:absolute;top:86;width:364" coordorigin="4293,86" coordsize="364,191" path="m4619,141l4617,143,4651,187,4652,188,4653,188,4654,188,4655,186,4656,179,4657,175,4657,171,4619,141xe" filled="t" fillcolor="#050000" stroked="f">
              <v:path arrowok="t"/>
            </v:shape>
            <v:shape id="_x0000_s1458" style="height:191;left:4293;position:absolute;top:86;width:364" coordorigin="4293,86" coordsize="364,191" path="m4564,105l4561,107,4581,159,4582,160,4582,161,4584,161,4585,159,4589,150,4590,147,4590,145,4564,105xe" filled="t" fillcolor="#050000" stroked="f">
              <v:path arrowok="t"/>
            </v:shape>
            <v:shape id="_x0000_s1459" style="height:191;left:4293;position:absolute;top:86;width:364" coordorigin="4293,86" coordsize="364,191" path="m4516,153l4512,153,4510,170,4507,183,4505,192,4502,202,4498,209,4493,214,4499,232,4499,232,4499,233,4501,233,4515,176,4516,153xe" filled="t" fillcolor="#050000" stroked="f">
              <v:path arrowok="t"/>
            </v:shape>
            <v:shape id="_x0000_s1460" style="height:191;left:4293;position:absolute;top:86;width:364" coordorigin="4293,86" coordsize="364,191" path="m4408,221l4405,223,4436,272,4436,272,4437,272,4438,270,4440,260,4440,258,4440,254,4408,221xe" filled="t" fillcolor="#050000" stroked="f">
              <v:path arrowok="t"/>
            </v:shape>
            <v:shape id="_x0000_s1461" style="height:191;left:4293;position:absolute;top:86;width:364" coordorigin="4293,86" coordsize="364,191" path="m4341,228l4339,229,4343,268,4343,268,4345,268,4346,267,4351,261,4352,258,4353,255,4341,228xe" filled="t" fillcolor="#050000" stroked="f">
              <v:path arrowok="t"/>
            </v:shape>
            <v:shape id="_x0000_s1462" style="height:191;left:4293;position:absolute;top:86;width:364" coordorigin="4293,86" coordsize="364,191" path="m4375,227l4373,228,4384,267,4385,267,4386,267,4387,266,4391,259,4392,256,4392,254,4375,227xe" filled="t" fillcolor="#050000" stroked="f">
              <v:path arrowok="t"/>
            </v:shape>
            <v:shape id="_x0000_s1463" style="height:191;left:4293;position:absolute;top:86;width:364" coordorigin="4293,86" coordsize="364,191" path="m4326,149l4324,150,4326,160,4326,166,4323,216,4332,228,4333,228,4334,228,4334,224,4334,215,4408,211,4409,211,4410,210,4410,209,4410,209,4409,208,4334,208,4334,173,4401,168,4410,168,4410,167,4411,166,4412,166,4333,166,4326,149xe" filled="t" fillcolor="#050000" stroked="f">
              <v:path arrowok="t"/>
            </v:shape>
            <v:shape id="_x0000_s1464" style="height:191;left:4293;position:absolute;top:86;width:364" coordorigin="4293,86" coordsize="364,191" path="m4410,168l4401,168,4395,203,4334,208,4409,208,4403,202,4408,173,4409,170,4410,168xe" filled="t" fillcolor="#050000" stroked="f">
              <v:path arrowok="t"/>
            </v:shape>
            <v:shape id="_x0000_s1465" style="height:191;left:4293;position:absolute;top:86;width:364" coordorigin="4293,86" coordsize="364,191" path="m4357,86l4355,88,4356,91,4357,96,4360,109,4360,113,4360,164,4333,166,4412,166,4413,165,4414,164,4414,163,4368,163,4368,135,4429,130,4430,130,4430,130,4430,129,4368,129,4368,113,4369,104,4371,100,4371,100,4372,98,4371,97,4357,86xe" filled="t" fillcolor="#050000" stroked="f">
              <v:path arrowok="t"/>
            </v:shape>
            <v:shape id="_x0000_s1466" style="height:191;left:4293;position:absolute;top:86;width:364" coordorigin="4293,86" coordsize="364,191" path="m4404,154l4398,161,4368,163,4414,163,4414,163,4404,154xe" filled="t" fillcolor="#050000" stroked="f">
              <v:path arrowok="t"/>
            </v:shape>
            <v:shape id="_x0000_s1467" style="height:191;left:4293;position:absolute;top:86;width:364" coordorigin="4293,86" coordsize="364,191" path="m4413,123l4395,126,4368,129,4430,129,4430,128,4429,128,4413,123xe" filled="t" fillcolor="#050000" stroked="f">
              <v:path arrowok="t"/>
            </v:shape>
            <v:shape id="_x0000_s1468" style="height:191;left:4293;position:absolute;top:86;width:364" coordorigin="4293,86" coordsize="364,191" path="m4315,222l4312,222,4309,235,4307,244,4302,255,4298,259,4293,262,4297,276,4297,277,4297,277,4299,277,4315,237,4315,224,4315,222xe" filled="t" fillcolor="#050000" stroked="f">
              <v:path arrowok="t"/>
            </v:shape>
          </v:group>
        </w:pict>
      </w:r>
      <w:r>
        <w:pict>
          <v:group id="_x0000_s1469" style="height:9.6pt;margin-left:498.29pt;margin-top:4.25pt;mso-position-horizontal-relative:page;position:absolute;width:18.95pt;z-index:-251594752" coordorigin="9966,85" coordsize="379,192">
            <v:shape id="_x0000_s1470" style="height:192;left:9966;position:absolute;top:85;width:379" coordorigin="9966,85" coordsize="379,192" path="m10255,200l10217,200,10246,201,10238,219,10227,236,10216,249,10201,263,10183,277,10197,273,10214,260,10229,245,10241,230,10250,213,10255,200xe" filled="t" fillcolor="#050000" stroked="f">
              <v:path arrowok="t"/>
            </v:shape>
            <v:shape id="_x0000_s1471" style="height:192;left:9966;position:absolute;top:85;width:379" coordorigin="9966,85" coordsize="379,192" path="m10265,194l10259,194,10306,269,10345,266,10345,262,10334,261,10325,259,10314,256,10310,253,10301,244,10295,237,10265,194xe" filled="t" fillcolor="#050000" stroked="f">
              <v:path arrowok="t"/>
            </v:shape>
            <v:shape id="_x0000_s1472" style="height:192;left:9966;position:absolute;top:85;width:379" coordorigin="9966,85" coordsize="379,192" path="m10263,153l10254,153,10254,163,10252,174,10249,189,10178,195,10198,201,10217,200,10255,200,10257,195,10259,194,10265,194,10264,194,10332,188,10258,188,10261,176,10263,163,10263,153xe" filled="t" fillcolor="#050000" stroked="f">
              <v:path arrowok="t"/>
            </v:shape>
            <v:shape id="_x0000_s1473" style="height:192;left:9966;position:absolute;top:85;width:379" coordorigin="9966,85" coordsize="379,192" path="m10322,179l10307,182,10286,185,10258,188,10332,188,10334,188,10335,187,10336,187,10336,186,10335,186,10335,185,10322,179xe" filled="t" fillcolor="#050000" stroked="f">
              <v:path arrowok="t"/>
            </v:shape>
            <v:shape id="_x0000_s1474" style="height:192;left:9966;position:absolute;top:85;width:379" coordorigin="9966,85" coordsize="379,192" path="m10291,85l10288,85,10288,90,10286,97,10280,119,10275,131,10269,144,10203,151,10214,159,10228,156,10254,153,10263,153,10263,152,10321,145,10321,145,10321,144,10321,144,10320,143,10318,141,10294,141,10280,134,10292,113,10299,104,10300,103,10300,101,10291,85xe" filled="t" fillcolor="#050000" stroked="f">
              <v:path arrowok="t"/>
            </v:shape>
            <v:shape id="_x0000_s1475" style="height:192;left:9966;position:absolute;top:85;width:379" coordorigin="9966,85" coordsize="379,192" path="m10311,136l10305,139,10294,141,10318,141,10311,136xe" filled="t" fillcolor="#050000" stroked="f">
              <v:path arrowok="t"/>
            </v:shape>
            <v:shape id="_x0000_s1476" style="height:192;left:9966;position:absolute;top:85;width:379" coordorigin="9966,85" coordsize="379,192" path="m10223,94l10221,96,10243,136,10243,137,10244,137,10245,137,10246,135,10249,128,10249,124,10250,121,10223,94xe" filled="t" fillcolor="#050000" stroked="f">
              <v:path arrowok="t"/>
            </v:shape>
            <v:shape id="_x0000_s1477" style="height:192;left:9966;position:absolute;top:85;width:379" coordorigin="9966,85" coordsize="379,192" path="m10045,169l10038,169,10032,187,10024,205,10012,223,10000,237,9984,250,9966,263,9981,258,10033,204,10041,186,10045,169xe" filled="t" fillcolor="#050000" stroked="f">
              <v:path arrowok="t"/>
            </v:shape>
            <v:shape id="_x0000_s1478" style="height:192;left:9966;position:absolute;top:85;width:379" coordorigin="9966,85" coordsize="379,192" path="m10058,164l10054,164,10054,168,10054,173,10055,237,10084,259,10108,259,10132,256,10132,255,10131,251,10076,251,10070,250,10064,243,10062,238,10062,181,10063,176,10065,173,10066,172,10065,171,10058,164xe" filled="t" fillcolor="#050000" stroked="f">
              <v:path arrowok="t"/>
            </v:shape>
            <v:shape id="_x0000_s1479" style="height:192;left:9966;position:absolute;top:85;width:379" coordorigin="9966,85" coordsize="379,192" path="m10123,210l10120,210,10118,249,10112,250,10101,251,10131,251,10128,239,10126,231,10124,222,10123,210xe" filled="t" fillcolor="#050000" stroked="f">
              <v:path arrowok="t"/>
            </v:shape>
            <v:shape id="_x0000_s1480" style="height:192;left:9966;position:absolute;top:85;width:379" coordorigin="9966,85" coordsize="379,192" path="m10049,116l10043,116,10044,119,10044,136,10043,146,10040,158,9977,164,9994,171,10013,169,10045,169,10047,164,10054,164,10058,164,10057,163,10114,158,10048,158,10053,134,10054,130,10056,127,10057,126,10057,125,10057,125,10049,116xe" filled="t" fillcolor="#050000" stroked="f">
              <v:path arrowok="t"/>
            </v:shape>
            <v:shape id="_x0000_s1481" style="height:192;left:9966;position:absolute;top:85;width:379" coordorigin="9966,85" coordsize="379,192" path="m10110,148l10097,151,10076,155,10048,158,10114,158,10123,157,10124,157,10124,156,10123,156,10122,155,10110,148xe" filled="t" fillcolor="#050000" stroked="f">
              <v:path arrowok="t"/>
            </v:shape>
            <v:shape id="_x0000_s1482" style="height:192;left:9966;position:absolute;top:85;width:379" coordorigin="9966,85" coordsize="379,192" path="m10086,103l10074,105,10055,108,10029,111,9996,114,10006,122,10014,120,10026,118,10043,116,10049,116,10049,116,10101,111,10102,110,10103,110,10103,110,10102,109,10102,109,10086,103xe" filled="t" fillcolor="#050000" stroked="f">
              <v:path arrowok="t"/>
            </v:shape>
          </v:group>
        </w:pic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ass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;</w:t>
      </w:r>
      <w:r>
        <w:rPr>
          <w:rFonts w:ascii="Times New Roman" w:eastAsia="Times New Roman" w:hAnsi="Times New Roman" w:cs="Times New Roman"/>
          <w:color w:val="050000"/>
          <w:spacing w:val="1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46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9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%</w:t>
      </w:r>
      <w:r>
        <w:rPr>
          <w:rFonts w:ascii="Times New Roman" w:eastAsia="Times New Roman" w:hAnsi="Times New Roman" w:cs="Times New Roman"/>
          <w:color w:val="050000"/>
          <w:spacing w:val="2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1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1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(</w:t>
      </w:r>
      <w:r>
        <w:rPr>
          <w:rFonts w:ascii="Times New Roman" w:eastAsia="Times New Roman" w:hAnsi="Times New Roman" w:cs="Times New Roman"/>
          <w:color w:val="050000"/>
          <w:spacing w:val="-4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)</w:t>
      </w:r>
      <w:r>
        <w:rPr>
          <w:rFonts w:ascii="Times New Roman" w:eastAsia="Times New Roman" w:hAnsi="Times New Roman" w:cs="Times New Roman"/>
          <w:color w:val="050000"/>
          <w:spacing w:val="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ass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;</w:t>
      </w:r>
      <w:r>
        <w:rPr>
          <w:rFonts w:ascii="Times New Roman" w:eastAsia="Times New Roman" w:hAnsi="Times New Roman" w:cs="Times New Roman"/>
          <w:color w:val="050000"/>
          <w:spacing w:val="1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38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9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%</w:t>
      </w:r>
      <w:r>
        <w:rPr>
          <w:rFonts w:ascii="Times New Roman" w:eastAsia="Times New Roman" w:hAnsi="Times New Roman" w:cs="Times New Roman"/>
          <w:color w:val="050000"/>
          <w:spacing w:val="2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1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1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1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7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ail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2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1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un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2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>(</w:t>
      </w:r>
    </w:p>
    <w:p>
      <w:pPr>
        <w:spacing w:before="9" w:after="0" w:line="150" w:lineRule="exact"/>
        <w:jc w:val="left"/>
        <w:rPr>
          <w:sz w:val="15"/>
          <w:szCs w:val="15"/>
        </w:rPr>
      </w:pPr>
    </w:p>
    <w:p>
      <w:pPr>
        <w:spacing w:before="0" w:after="0" w:line="240" w:lineRule="auto"/>
        <w:ind w:left="338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group id="_x0000_s1483" style="height:9.43pt;margin-left:58.86pt;margin-top:0.88pt;mso-position-horizontal-relative:page;position:absolute;width:7.43pt;z-index:-251593728" coordorigin="1177,18" coordsize="149,189">
            <v:shape id="_x0000_s1484" style="height:189;left:1177;position:absolute;top:18;width:149" coordorigin="1177,18" coordsize="149,189" path="m1270,171l1268,174,1281,189,1294,205,1294,206,1295,206,1296,206,1304,189,1294,189,1270,171xe" filled="t" fillcolor="#050000" stroked="f">
              <v:path arrowok="t"/>
            </v:shape>
            <v:shape id="_x0000_s1485" style="height:189;left:1177;position:absolute;top:18;width:149" coordorigin="1177,18" coordsize="149,189" path="m1319,87l1259,87,1310,94,1308,120,1305,143,1302,162,1298,177,1294,189,1304,189,1317,112,1319,90,1319,87xe" filled="t" fillcolor="#050000" stroked="f">
              <v:path arrowok="t"/>
            </v:shape>
            <v:shape id="_x0000_s1486" style="height:189;left:1177;position:absolute;top:18;width:149" coordorigin="1177,18" coordsize="149,189" path="m1180,63l1177,65,1179,76,1181,86,1181,90,1181,94,1182,143,1182,164,1181,169,1180,171,1178,173,1186,186,1186,187,1187,188,1188,188,1189,186,1190,181,1190,178,1190,172,1222,168,1233,168,1233,166,1190,166,1189,127,1220,124,1221,124,1221,123,1221,123,1221,122,1220,121,1189,121,1188,86,1228,81,1238,81,1238,80,1238,80,1187,80,1180,63xe" filled="t" fillcolor="#050000" stroked="f">
              <v:path arrowok="t"/>
            </v:shape>
            <v:shape id="_x0000_s1487" style="height:189;left:1177;position:absolute;top:18;width:149" coordorigin="1177,18" coordsize="149,189" path="m1233,168l1222,168,1229,178,1230,178,1231,178,1231,176,1233,168xe" filled="t" fillcolor="#050000" stroked="f">
              <v:path arrowok="t"/>
            </v:shape>
            <v:shape id="_x0000_s1488" style="height:189;left:1177;position:absolute;top:18;width:149" coordorigin="1177,18" coordsize="149,189" path="m1219,161l1216,162,1206,164,1190,166,1233,166,1233,164,1223,164,1219,161xe" filled="t" fillcolor="#050000" stroked="f">
              <v:path arrowok="t"/>
            </v:shape>
            <v:shape id="_x0000_s1489" style="height:189;left:1177;position:absolute;top:18;width:149" coordorigin="1177,18" coordsize="149,189" path="m1238,81l1228,81,1227,147,1226,155,1225,161,1223,164,1233,164,1234,162,1234,154,1236,90,1237,86,1237,84,1238,81xe" filled="t" fillcolor="#050000" stroked="f">
              <v:path arrowok="t"/>
            </v:shape>
            <v:shape id="_x0000_s1490" style="height:189;left:1177;position:absolute;top:18;width:149" coordorigin="1177,18" coordsize="149,189" path="m1261,104l1259,105,1281,144,1282,145,1283,145,1284,145,1285,144,1287,137,1287,133,1288,129,1261,104xe" filled="t" fillcolor="#050000" stroked="f">
              <v:path arrowok="t"/>
            </v:shape>
            <v:shape id="_x0000_s1491" style="height:189;left:1177;position:absolute;top:18;width:149" coordorigin="1177,18" coordsize="149,189" path="m1267,18l1265,19,1265,22,1265,28,1249,96,1239,120,1242,122,1247,115,1253,103,1259,87,1319,87,1319,86,1320,83,1321,80,1262,80,1267,67,1271,56,1273,46,1275,42,1276,38,1278,35,1279,35,1279,34,1279,33,1279,33,1267,18xe" filled="t" fillcolor="#050000" stroked="f">
              <v:path arrowok="t"/>
            </v:shape>
            <v:shape id="_x0000_s1492" style="height:189;left:1177;position:absolute;top:18;width:149" coordorigin="1177,18" coordsize="149,189" path="m1215,116l1210,118,1201,120,1189,121,1220,121,1215,116xe" filled="t" fillcolor="#050000" stroked="f">
              <v:path arrowok="t"/>
            </v:shape>
            <v:shape id="_x0000_s1493" style="height:189;left:1177;position:absolute;top:18;width:149" coordorigin="1177,18" coordsize="149,189" path="m1206,23l1204,25,1204,28,1205,39,1187,80,1238,80,1239,78,1241,77,1242,76,1242,75,1200,75,1211,50,1216,40,1217,39,1218,39,1218,38,1217,37,1216,36,1206,23xe" filled="t" fillcolor="#050000" stroked="f">
              <v:path arrowok="t"/>
            </v:shape>
            <v:shape id="_x0000_s1494" style="height:189;left:1177;position:absolute;top:18;width:149" coordorigin="1177,18" coordsize="149,189" path="m1316,64l1309,73,1262,80,1321,80,1322,79,1323,77,1325,75,1326,74,1326,73,1325,73,1316,64xe" filled="t" fillcolor="#050000" stroked="f">
              <v:path arrowok="t"/>
            </v:shape>
            <v:shape id="_x0000_s1495" style="height:189;left:1177;position:absolute;top:18;width:149" coordorigin="1177,18" coordsize="149,189" path="m1232,67l1227,74,1200,75,1242,75,1242,75,1241,74,1232,67xe" filled="t" fillcolor="#050000" stroked="f">
              <v:path arrowok="t"/>
            </v:shape>
          </v:group>
        </w:pic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)</w:t>
      </w:r>
      <w:r>
        <w:rPr>
          <w:rFonts w:ascii="Times New Roman" w:eastAsia="Times New Roman" w:hAnsi="Times New Roman" w:cs="Times New Roman"/>
          <w:color w:val="050000"/>
          <w:spacing w:val="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book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ass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>.</w:t>
      </w:r>
    </w:p>
    <w:p>
      <w:pPr>
        <w:spacing w:before="8" w:after="0" w:line="160" w:lineRule="exact"/>
        <w:jc w:val="left"/>
        <w:rPr>
          <w:sz w:val="16"/>
          <w:szCs w:val="16"/>
        </w:rPr>
      </w:pPr>
    </w:p>
    <w:p>
      <w:pPr>
        <w:spacing w:before="0" w:after="0" w:line="240" w:lineRule="auto"/>
        <w:ind w:left="443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1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sc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hoo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>?</w:t>
      </w:r>
    </w:p>
    <w:p>
      <w:pPr>
        <w:spacing w:before="9" w:after="0" w:line="150" w:lineRule="exact"/>
        <w:jc w:val="left"/>
        <w:rPr>
          <w:sz w:val="15"/>
          <w:szCs w:val="15"/>
        </w:rPr>
      </w:pPr>
    </w:p>
    <w:p>
      <w:pPr>
        <w:spacing w:before="0" w:after="0" w:line="405" w:lineRule="auto"/>
        <w:ind w:left="128" w:right="734" w:firstLine="315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fre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ti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,</w:t>
      </w:r>
      <w:r>
        <w:rPr>
          <w:rFonts w:ascii="Times New Roman" w:eastAsia="Times New Roman" w:hAnsi="Times New Roman" w:cs="Times New Roman"/>
          <w:color w:val="050000"/>
          <w:spacing w:val="1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ud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ud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1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000"/>
          <w:spacing w:val="12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et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2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ic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2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ud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ou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it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fr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nd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2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J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ud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phy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ic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2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x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2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Sou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22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ud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-24"/>
          <w:w w:val="103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>.</w:t>
      </w:r>
    </w:p>
    <w:p>
      <w:pPr>
        <w:spacing w:before="6" w:after="0" w:line="240" w:lineRule="auto"/>
        <w:ind w:left="128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53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333435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3"/>
          <w:w w:val="10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333435"/>
          <w:spacing w:val="2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333435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ll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color w:val="333435"/>
          <w:spacing w:val="2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2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ac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color w:val="333435"/>
          <w:spacing w:val="2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333435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1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3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sz w:val="20"/>
          <w:szCs w:val="20"/>
        </w:rPr>
        <w:t>ass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333435"/>
          <w:spacing w:val="2"/>
          <w:w w:val="103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0"/>
          <w:w w:val="103"/>
          <w:sz w:val="20"/>
          <w:szCs w:val="20"/>
        </w:rPr>
        <w:t>?</w:t>
      </w:r>
    </w:p>
    <w:p>
      <w:pPr>
        <w:spacing w:before="0" w:after="0" w:line="120" w:lineRule="exact"/>
        <w:jc w:val="left"/>
        <w:rPr>
          <w:sz w:val="12"/>
          <w:szCs w:val="12"/>
        </w:rPr>
      </w:pPr>
    </w:p>
    <w:p>
      <w:pPr>
        <w:spacing w:before="0" w:after="0" w:line="240" w:lineRule="auto"/>
        <w:ind w:left="549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333435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93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%</w:t>
      </w:r>
      <w:r>
        <w:rPr>
          <w:rFonts w:ascii="Times New Roman" w:eastAsia="Times New Roman" w:hAnsi="Times New Roman" w:cs="Times New Roman"/>
          <w:color w:val="333435"/>
          <w:spacing w:val="1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J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2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ud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2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li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color w:val="333435"/>
          <w:spacing w:val="1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no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1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333435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sz w:val="20"/>
          <w:szCs w:val="20"/>
        </w:rPr>
        <w:t>ass</w:t>
      </w:r>
      <w:r>
        <w:rPr>
          <w:rFonts w:ascii="Times New Roman" w:eastAsia="Times New Roman" w:hAnsi="Times New Roman" w:cs="Times New Roman"/>
          <w:color w:val="333435"/>
          <w:spacing w:val="0"/>
          <w:w w:val="103"/>
          <w:sz w:val="20"/>
          <w:szCs w:val="20"/>
        </w:rPr>
        <w:t>.</w:t>
      </w:r>
    </w:p>
    <w:p>
      <w:pPr>
        <w:spacing w:before="82" w:after="0" w:line="325" w:lineRule="auto"/>
        <w:ind w:left="549" w:right="4371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333435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1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2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ud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2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333435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phy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ic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333435"/>
          <w:spacing w:val="2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x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2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333435"/>
          <w:spacing w:val="1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sz w:val="20"/>
          <w:szCs w:val="20"/>
        </w:rPr>
        <w:t>ass</w:t>
      </w:r>
      <w:r>
        <w:rPr>
          <w:rFonts w:ascii="Times New Roman" w:eastAsia="Times New Roman" w:hAnsi="Times New Roman" w:cs="Times New Roman"/>
          <w:color w:val="333435"/>
          <w:spacing w:val="0"/>
          <w:w w:val="10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333435"/>
          <w:spacing w:val="0"/>
          <w:w w:val="10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333435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38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9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%</w:t>
      </w:r>
      <w:r>
        <w:rPr>
          <w:rFonts w:ascii="Times New Roman" w:eastAsia="Times New Roman" w:hAnsi="Times New Roman" w:cs="Times New Roman"/>
          <w:color w:val="333435"/>
          <w:spacing w:val="2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333435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ic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333435"/>
          <w:spacing w:val="2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ud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2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color w:val="333435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it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333435"/>
          <w:spacing w:val="1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fr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nd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2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-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333435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sz w:val="20"/>
          <w:szCs w:val="20"/>
        </w:rPr>
        <w:t>ass</w:t>
      </w:r>
      <w:r>
        <w:rPr>
          <w:rFonts w:ascii="Times New Roman" w:eastAsia="Times New Roman" w:hAnsi="Times New Roman" w:cs="Times New Roman"/>
          <w:color w:val="333435"/>
          <w:spacing w:val="0"/>
          <w:w w:val="103"/>
          <w:sz w:val="20"/>
          <w:szCs w:val="20"/>
        </w:rPr>
        <w:t>.</w:t>
      </w:r>
    </w:p>
    <w:p>
      <w:pPr>
        <w:spacing w:before="46" w:after="0" w:line="240" w:lineRule="auto"/>
        <w:ind w:left="548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333435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Sou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333435"/>
          <w:spacing w:val="1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re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333435"/>
          <w:spacing w:val="22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ud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2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al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333435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le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color w:val="333435"/>
          <w:spacing w:val="1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333435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as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1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1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3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9"/>
          <w:w w:val="103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333435"/>
          <w:spacing w:val="0"/>
          <w:w w:val="103"/>
          <w:sz w:val="20"/>
          <w:szCs w:val="20"/>
        </w:rPr>
        <w:t>.</w:t>
      </w:r>
    </w:p>
    <w:p>
      <w:pPr>
        <w:spacing w:before="9" w:after="0" w:line="150" w:lineRule="exact"/>
        <w:jc w:val="left"/>
        <w:rPr>
          <w:sz w:val="15"/>
          <w:szCs w:val="15"/>
        </w:rPr>
      </w:pPr>
    </w:p>
    <w:p>
      <w:pPr>
        <w:spacing w:before="0" w:after="0" w:line="240" w:lineRule="auto"/>
        <w:ind w:left="128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54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333435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,</w:t>
      </w:r>
      <w:r>
        <w:rPr>
          <w:rFonts w:ascii="Times New Roman" w:eastAsia="Times New Roman" w:hAnsi="Times New Roman" w:cs="Times New Roman"/>
          <w:color w:val="333435"/>
          <w:spacing w:val="1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ho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333435"/>
          <w:spacing w:val="1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333435"/>
          <w:spacing w:val="1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ud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2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al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333435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le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color w:val="333435"/>
          <w:spacing w:val="1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333435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sz w:val="20"/>
          <w:szCs w:val="20"/>
        </w:rPr>
        <w:t>ass</w:t>
      </w:r>
      <w:r>
        <w:rPr>
          <w:rFonts w:ascii="Times New Roman" w:eastAsia="Times New Roman" w:hAnsi="Times New Roman" w:cs="Times New Roman"/>
          <w:color w:val="333435"/>
          <w:spacing w:val="0"/>
          <w:w w:val="103"/>
          <w:sz w:val="20"/>
          <w:szCs w:val="20"/>
        </w:rPr>
        <w:t>?</w:t>
      </w:r>
    </w:p>
    <w:p>
      <w:pPr>
        <w:spacing w:before="6" w:after="0" w:line="110" w:lineRule="exact"/>
        <w:jc w:val="left"/>
        <w:rPr>
          <w:sz w:val="11"/>
          <w:szCs w:val="11"/>
        </w:rPr>
      </w:pPr>
    </w:p>
    <w:p>
      <w:pPr>
        <w:tabs>
          <w:tab w:val="left" w:pos="2640"/>
          <w:tab w:val="left" w:pos="4740"/>
          <w:tab w:val="left" w:pos="6840"/>
        </w:tabs>
        <w:spacing w:before="0" w:after="0" w:line="240" w:lineRule="auto"/>
        <w:ind w:left="549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333435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45</w:t>
      </w:r>
      <w:r>
        <w:rPr>
          <w:rFonts w:ascii="Times New Roman" w:eastAsia="Times New Roman" w:hAnsi="Times New Roman" w:cs="Times New Roman"/>
          <w:color w:val="333435"/>
          <w:spacing w:val="3"/>
          <w:w w:val="100"/>
          <w:sz w:val="20"/>
          <w:szCs w:val="20"/>
        </w:rPr>
        <w:t>%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333435"/>
          <w:spacing w:val="-3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333435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32</w:t>
      </w:r>
      <w:r>
        <w:rPr>
          <w:rFonts w:ascii="Times New Roman" w:eastAsia="Times New Roman" w:hAnsi="Times New Roman" w:cs="Times New Roman"/>
          <w:color w:val="333435"/>
          <w:spacing w:val="3"/>
          <w:w w:val="100"/>
          <w:sz w:val="20"/>
          <w:szCs w:val="20"/>
        </w:rPr>
        <w:t>%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333435"/>
          <w:spacing w:val="-3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333435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21</w:t>
      </w:r>
      <w:r>
        <w:rPr>
          <w:rFonts w:ascii="Times New Roman" w:eastAsia="Times New Roman" w:hAnsi="Times New Roman" w:cs="Times New Roman"/>
          <w:color w:val="333435"/>
          <w:spacing w:val="3"/>
          <w:w w:val="100"/>
          <w:sz w:val="20"/>
          <w:szCs w:val="20"/>
        </w:rPr>
        <w:t>%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333435"/>
          <w:spacing w:val="-3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333435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3"/>
          <w:sz w:val="20"/>
          <w:szCs w:val="20"/>
        </w:rPr>
        <w:t>5</w:t>
      </w:r>
      <w:r>
        <w:rPr>
          <w:rFonts w:ascii="Times New Roman" w:eastAsia="Times New Roman" w:hAnsi="Times New Roman" w:cs="Times New Roman"/>
          <w:color w:val="333435"/>
          <w:spacing w:val="3"/>
          <w:w w:val="103"/>
          <w:sz w:val="20"/>
          <w:szCs w:val="20"/>
        </w:rPr>
        <w:t>%</w:t>
      </w:r>
      <w:r>
        <w:rPr>
          <w:rFonts w:ascii="Times New Roman" w:eastAsia="Times New Roman" w:hAnsi="Times New Roman" w:cs="Times New Roman"/>
          <w:color w:val="333435"/>
          <w:spacing w:val="0"/>
          <w:w w:val="103"/>
          <w:sz w:val="20"/>
          <w:szCs w:val="20"/>
        </w:rPr>
        <w:t>.</w:t>
      </w:r>
    </w:p>
    <w:p>
      <w:pPr>
        <w:spacing w:before="5" w:after="0" w:line="120" w:lineRule="exact"/>
        <w:jc w:val="left"/>
        <w:rPr>
          <w:sz w:val="12"/>
          <w:szCs w:val="12"/>
        </w:rPr>
      </w:pPr>
    </w:p>
    <w:p>
      <w:pPr>
        <w:spacing w:before="0" w:after="0" w:line="240" w:lineRule="auto"/>
        <w:ind w:left="128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55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333435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3"/>
          <w:w w:val="10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1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333435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333435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ic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333435"/>
          <w:spacing w:val="2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ud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2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333435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333435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333435"/>
          <w:spacing w:val="1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fre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sz w:val="20"/>
          <w:szCs w:val="20"/>
        </w:rPr>
        <w:t>ti</w:t>
      </w:r>
      <w:r>
        <w:rPr>
          <w:rFonts w:ascii="Times New Roman" w:eastAsia="Times New Roman" w:hAnsi="Times New Roman" w:cs="Times New Roman"/>
          <w:color w:val="333435"/>
          <w:spacing w:val="3"/>
          <w:w w:val="103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333435"/>
          <w:spacing w:val="8"/>
          <w:w w:val="10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0"/>
          <w:w w:val="103"/>
          <w:sz w:val="20"/>
          <w:szCs w:val="20"/>
        </w:rPr>
        <w:t>?</w:t>
      </w:r>
    </w:p>
    <w:p>
      <w:pPr>
        <w:spacing w:before="6" w:after="0" w:line="110" w:lineRule="exact"/>
        <w:jc w:val="left"/>
        <w:rPr>
          <w:sz w:val="11"/>
          <w:szCs w:val="11"/>
        </w:rPr>
      </w:pPr>
    </w:p>
    <w:p>
      <w:pPr>
        <w:tabs>
          <w:tab w:val="left" w:pos="4740"/>
        </w:tabs>
        <w:spacing w:before="0" w:after="0" w:line="325" w:lineRule="auto"/>
        <w:ind w:left="549" w:right="2692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333435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333435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phy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ic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333435"/>
          <w:spacing w:val="2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x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333435"/>
          <w:spacing w:val="-2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333435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ud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333435"/>
          <w:spacing w:val="1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333435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333435"/>
          <w:spacing w:val="12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333435"/>
          <w:spacing w:val="2"/>
          <w:w w:val="103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333435"/>
          <w:spacing w:val="2"/>
          <w:w w:val="103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0"/>
          <w:w w:val="10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333435"/>
          <w:spacing w:val="0"/>
          <w:w w:val="10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333435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3"/>
          <w:w w:val="10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333435"/>
          <w:spacing w:val="2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333435"/>
          <w:spacing w:val="-4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333435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333435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ou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it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333435"/>
          <w:spacing w:val="1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sz w:val="20"/>
          <w:szCs w:val="20"/>
        </w:rPr>
        <w:t>fr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2"/>
          <w:w w:val="103"/>
          <w:sz w:val="20"/>
          <w:szCs w:val="20"/>
        </w:rPr>
        <w:t>nd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0"/>
          <w:w w:val="103"/>
          <w:sz w:val="20"/>
          <w:szCs w:val="20"/>
        </w:rPr>
        <w:t>.</w:t>
      </w:r>
    </w:p>
    <w:p>
      <w:pPr>
        <w:spacing w:before="46" w:after="0" w:line="240" w:lineRule="auto"/>
        <w:ind w:left="129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56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3"/>
          <w:w w:val="10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1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rti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1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333435"/>
          <w:spacing w:val="2"/>
          <w:w w:val="103"/>
          <w:sz w:val="20"/>
          <w:szCs w:val="20"/>
        </w:rPr>
        <w:t>bou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0"/>
          <w:w w:val="103"/>
          <w:sz w:val="20"/>
          <w:szCs w:val="20"/>
        </w:rPr>
        <w:t>?</w:t>
      </w:r>
    </w:p>
    <w:p>
      <w:pPr>
        <w:spacing w:before="0" w:after="0" w:line="120" w:lineRule="exact"/>
        <w:jc w:val="left"/>
        <w:rPr>
          <w:sz w:val="12"/>
          <w:szCs w:val="12"/>
        </w:rPr>
      </w:pPr>
    </w:p>
    <w:p>
      <w:pPr>
        <w:spacing w:before="0" w:after="0" w:line="240" w:lineRule="auto"/>
        <w:ind w:left="550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333435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333435"/>
          <w:spacing w:val="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po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1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bou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1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ud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'</w:t>
      </w:r>
      <w:r>
        <w:rPr>
          <w:rFonts w:ascii="Times New Roman" w:eastAsia="Times New Roman" w:hAnsi="Times New Roman" w:cs="Times New Roman"/>
          <w:color w:val="333435"/>
          <w:spacing w:val="2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ess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on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2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333435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ou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333435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333435"/>
          <w:spacing w:val="2"/>
          <w:w w:val="103"/>
          <w:sz w:val="20"/>
          <w:szCs w:val="20"/>
        </w:rPr>
        <w:t>oun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0"/>
          <w:w w:val="103"/>
          <w:sz w:val="20"/>
          <w:szCs w:val="20"/>
        </w:rPr>
        <w:t>.</w:t>
      </w:r>
    </w:p>
    <w:p>
      <w:pPr>
        <w:spacing w:before="82" w:after="0" w:line="325" w:lineRule="auto"/>
        <w:ind w:left="551" w:right="3617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333435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333435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rti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1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bou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1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ud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'</w:t>
      </w:r>
      <w:r>
        <w:rPr>
          <w:rFonts w:ascii="Times New Roman" w:eastAsia="Times New Roman" w:hAnsi="Times New Roman" w:cs="Times New Roman"/>
          <w:color w:val="333435"/>
          <w:spacing w:val="2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ud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333435"/>
          <w:spacing w:val="1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333435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li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12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333435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ou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333435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333435"/>
          <w:spacing w:val="2"/>
          <w:w w:val="103"/>
          <w:sz w:val="20"/>
          <w:szCs w:val="20"/>
        </w:rPr>
        <w:t>oun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0"/>
          <w:w w:val="10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333435"/>
          <w:spacing w:val="0"/>
          <w:w w:val="10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333435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333435"/>
          <w:spacing w:val="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333435"/>
          <w:spacing w:val="1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bou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1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-2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ud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'</w:t>
      </w:r>
      <w:r>
        <w:rPr>
          <w:rFonts w:ascii="Times New Roman" w:eastAsia="Times New Roman" w:hAnsi="Times New Roman" w:cs="Times New Roman"/>
          <w:color w:val="333435"/>
          <w:spacing w:val="2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po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1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333435"/>
          <w:spacing w:val="1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sz w:val="20"/>
          <w:szCs w:val="20"/>
        </w:rPr>
        <w:t>ass</w:t>
      </w:r>
      <w:r>
        <w:rPr>
          <w:rFonts w:ascii="Times New Roman" w:eastAsia="Times New Roman" w:hAnsi="Times New Roman" w:cs="Times New Roman"/>
          <w:color w:val="333435"/>
          <w:spacing w:val="0"/>
          <w:w w:val="103"/>
          <w:sz w:val="20"/>
          <w:szCs w:val="20"/>
        </w:rPr>
        <w:t>.</w:t>
      </w:r>
    </w:p>
    <w:p>
      <w:pPr>
        <w:spacing w:before="46" w:after="0" w:line="240" w:lineRule="auto"/>
        <w:ind w:left="548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333435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ell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1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12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333435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ic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333435"/>
          <w:spacing w:val="2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ud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2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don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't</w:t>
      </w:r>
      <w:r>
        <w:rPr>
          <w:rFonts w:ascii="Times New Roman" w:eastAsia="Times New Roman" w:hAnsi="Times New Roman" w:cs="Times New Roman"/>
          <w:color w:val="333435"/>
          <w:spacing w:val="1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li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2"/>
          <w:w w:val="103"/>
          <w:sz w:val="20"/>
          <w:szCs w:val="20"/>
        </w:rPr>
        <w:t>udy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333435"/>
          <w:spacing w:val="2"/>
          <w:w w:val="103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333435"/>
          <w:spacing w:val="10"/>
          <w:w w:val="103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color w:val="333435"/>
          <w:spacing w:val="0"/>
          <w:w w:val="103"/>
          <w:sz w:val="20"/>
          <w:szCs w:val="20"/>
        </w:rPr>
        <w:t>.</w:t>
      </w:r>
    </w:p>
    <w:p>
      <w:pPr>
        <w:spacing w:before="9" w:after="0" w:line="150" w:lineRule="exact"/>
        <w:jc w:val="left"/>
        <w:rPr>
          <w:sz w:val="15"/>
          <w:szCs w:val="15"/>
        </w:rPr>
      </w:pPr>
    </w:p>
    <w:p>
      <w:pPr>
        <w:spacing w:before="0" w:after="0" w:line="240" w:lineRule="auto"/>
        <w:ind w:left="5046" w:right="4614"/>
        <w:jc w:val="center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color w:val="333435"/>
          <w:spacing w:val="0"/>
          <w:w w:val="103"/>
          <w:sz w:val="20"/>
          <w:szCs w:val="20"/>
        </w:rPr>
        <w:t>D</w:t>
      </w:r>
    </w:p>
    <w:p>
      <w:pPr>
        <w:spacing w:before="8" w:after="0" w:line="110" w:lineRule="exact"/>
        <w:jc w:val="left"/>
        <w:rPr>
          <w:sz w:val="11"/>
          <w:szCs w:val="11"/>
        </w:rPr>
      </w:pPr>
    </w:p>
    <w:p>
      <w:pPr>
        <w:spacing w:before="0" w:after="0" w:line="240" w:lineRule="auto"/>
        <w:ind w:left="608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color w:val="333435"/>
          <w:spacing w:val="2"/>
          <w:w w:val="103"/>
          <w:position w:val="1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333435"/>
          <w:spacing w:val="0"/>
          <w:w w:val="103"/>
          <w:position w:val="1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3"/>
          <w:w w:val="100"/>
          <w:position w:val="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3"/>
          <w:position w:val="1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position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position w:val="1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position w:val="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position w:val="1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2"/>
          <w:w w:val="103"/>
          <w:position w:val="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position w:val="1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0"/>
          <w:w w:val="103"/>
          <w:position w:val="1"/>
          <w:sz w:val="20"/>
          <w:szCs w:val="20"/>
        </w:rPr>
        <w:t>,</w:t>
      </w:r>
      <w:r>
        <w:rPr>
          <w:rFonts w:ascii="Times New Roman" w:eastAsia="Times New Roman" w:hAnsi="Times New Roman" w:cs="Times New Roman"/>
          <w:color w:val="333435"/>
          <w:spacing w:val="3"/>
          <w:w w:val="100"/>
          <w:position w:val="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3"/>
          <w:w w:val="103"/>
          <w:position w:val="1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333435"/>
          <w:spacing w:val="2"/>
          <w:w w:val="103"/>
          <w:position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position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333435"/>
          <w:spacing w:val="0"/>
          <w:w w:val="103"/>
          <w:position w:val="1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4"/>
          <w:w w:val="100"/>
          <w:position w:val="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position w:val="1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333435"/>
          <w:spacing w:val="2"/>
          <w:w w:val="103"/>
          <w:position w:val="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333435"/>
          <w:spacing w:val="0"/>
          <w:w w:val="103"/>
          <w:position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333435"/>
          <w:spacing w:val="4"/>
          <w:w w:val="100"/>
          <w:position w:val="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3"/>
          <w:w w:val="103"/>
          <w:position w:val="1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333435"/>
          <w:spacing w:val="2"/>
          <w:w w:val="103"/>
          <w:position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position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333435"/>
          <w:spacing w:val="0"/>
          <w:w w:val="103"/>
          <w:position w:val="1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4"/>
          <w:w w:val="100"/>
          <w:position w:val="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3"/>
          <w:position w:val="1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position w:val="1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2"/>
          <w:w w:val="103"/>
          <w:position w:val="1"/>
          <w:sz w:val="20"/>
          <w:szCs w:val="20"/>
        </w:rPr>
        <w:t>op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position w:val="1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333435"/>
          <w:spacing w:val="0"/>
          <w:w w:val="103"/>
          <w:position w:val="1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4"/>
          <w:w w:val="100"/>
          <w:position w:val="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position w:val="1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position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333435"/>
          <w:spacing w:val="0"/>
          <w:w w:val="103"/>
          <w:position w:val="1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4"/>
          <w:w w:val="100"/>
          <w:position w:val="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position w:val="1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position w:val="1"/>
          <w:sz w:val="20"/>
          <w:szCs w:val="20"/>
        </w:rPr>
        <w:t>ra</w:t>
      </w:r>
      <w:r>
        <w:rPr>
          <w:rFonts w:ascii="Times New Roman" w:eastAsia="Times New Roman" w:hAnsi="Times New Roman" w:cs="Times New Roman"/>
          <w:color w:val="333435"/>
          <w:spacing w:val="2"/>
          <w:w w:val="103"/>
          <w:position w:val="1"/>
          <w:sz w:val="20"/>
          <w:szCs w:val="20"/>
        </w:rPr>
        <w:t>z</w:t>
      </w:r>
      <w:r>
        <w:rPr>
          <w:rFonts w:ascii="Times New Roman" w:eastAsia="Times New Roman" w:hAnsi="Times New Roman" w:cs="Times New Roman"/>
          <w:color w:val="333435"/>
          <w:spacing w:val="0"/>
          <w:w w:val="103"/>
          <w:position w:val="1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333435"/>
          <w:spacing w:val="4"/>
          <w:w w:val="100"/>
          <w:position w:val="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position w:val="1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333435"/>
          <w:spacing w:val="2"/>
          <w:w w:val="103"/>
          <w:position w:val="1"/>
          <w:sz w:val="20"/>
          <w:szCs w:val="20"/>
        </w:rPr>
        <w:t>bou</w:t>
      </w:r>
      <w:r>
        <w:rPr>
          <w:rFonts w:ascii="Times New Roman" w:eastAsia="Times New Roman" w:hAnsi="Times New Roman" w:cs="Times New Roman"/>
          <w:color w:val="333435"/>
          <w:spacing w:val="0"/>
          <w:w w:val="103"/>
          <w:position w:val="1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3"/>
          <w:w w:val="100"/>
          <w:position w:val="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position w:val="1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position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position w:val="1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333435"/>
          <w:spacing w:val="2"/>
          <w:w w:val="103"/>
          <w:position w:val="1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position w:val="1"/>
          <w:sz w:val="20"/>
          <w:szCs w:val="20"/>
        </w:rPr>
        <w:t>elli</w:t>
      </w:r>
      <w:r>
        <w:rPr>
          <w:rFonts w:ascii="Times New Roman" w:eastAsia="Times New Roman" w:hAnsi="Times New Roman" w:cs="Times New Roman"/>
          <w:color w:val="333435"/>
          <w:spacing w:val="2"/>
          <w:w w:val="103"/>
          <w:position w:val="1"/>
          <w:sz w:val="20"/>
          <w:szCs w:val="20"/>
        </w:rPr>
        <w:t>ng</w:t>
      </w:r>
      <w:r>
        <w:rPr>
          <w:rFonts w:ascii="Times New Roman" w:eastAsia="Times New Roman" w:hAnsi="Times New Roman" w:cs="Times New Roman"/>
          <w:color w:val="333435"/>
          <w:spacing w:val="0"/>
          <w:w w:val="103"/>
          <w:position w:val="1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333435"/>
          <w:spacing w:val="3"/>
          <w:w w:val="100"/>
          <w:position w:val="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3"/>
          <w:w w:val="103"/>
          <w:position w:val="1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333435"/>
          <w:spacing w:val="2"/>
          <w:w w:val="103"/>
          <w:position w:val="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333435"/>
          <w:spacing w:val="0"/>
          <w:w w:val="103"/>
          <w:position w:val="1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333435"/>
          <w:spacing w:val="4"/>
          <w:w w:val="100"/>
          <w:position w:val="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3"/>
          <w:position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333435"/>
          <w:spacing w:val="0"/>
          <w:w w:val="103"/>
          <w:position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333435"/>
          <w:spacing w:val="4"/>
          <w:w w:val="100"/>
          <w:position w:val="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3"/>
          <w:position w:val="1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position w:val="1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2"/>
          <w:w w:val="103"/>
          <w:position w:val="1"/>
          <w:sz w:val="20"/>
          <w:szCs w:val="20"/>
        </w:rPr>
        <w:t>op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position w:val="1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333435"/>
          <w:spacing w:val="0"/>
          <w:w w:val="103"/>
          <w:position w:val="1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4"/>
          <w:w w:val="100"/>
          <w:position w:val="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position w:val="1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position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position w:val="1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333435"/>
          <w:spacing w:val="2"/>
          <w:w w:val="103"/>
          <w:position w:val="1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position w:val="1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position w:val="1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333435"/>
          <w:spacing w:val="0"/>
          <w:w w:val="103"/>
          <w:position w:val="1"/>
          <w:sz w:val="20"/>
          <w:szCs w:val="20"/>
        </w:rPr>
        <w:t>?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position w:val="1"/>
          <w:sz w:val="20"/>
          <w:szCs w:val="20"/>
        </w:rPr>
        <w:t xml:space="preserve">  </w:t>
      </w:r>
      <w:r>
        <w:rPr>
          <w:rFonts w:ascii="Times New Roman" w:eastAsia="Times New Roman" w:hAnsi="Times New Roman" w:cs="Times New Roman"/>
          <w:color w:val="333435"/>
          <w:spacing w:val="16"/>
          <w:w w:val="100"/>
          <w:position w:val="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6"/>
          <w:w w:val="100"/>
          <w:position w:val="1"/>
          <w:sz w:val="20"/>
          <w:szCs w:val="20"/>
        </w:rPr>
        <w:pict>
          <v:shape id="_x0000_i1496" type="#_x0000_t75" style="height:8.31pt;mso-position-horizontal-relative:char;mso-position-vertical-relative:line;width:83.67pt">
            <v:imagedata r:id="rId27" o:title=""/>
            <w10:wrap type="none"/>
          </v:shape>
        </w:pict>
      </w:r>
    </w:p>
    <w:p>
      <w:pPr>
        <w:spacing w:before="3" w:after="0" w:line="110" w:lineRule="exact"/>
        <w:jc w:val="left"/>
        <w:rPr>
          <w:sz w:val="11"/>
          <w:szCs w:val="11"/>
        </w:rPr>
      </w:pPr>
    </w:p>
    <w:p>
      <w:pPr>
        <w:spacing w:before="0" w:after="0" w:line="240" w:lineRule="auto"/>
        <w:ind w:left="119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i1497" type="#_x0000_t75" style="height:10.29pt;mso-position-horizontal-relative:char;mso-position-vertical-relative:line;width:479.08pt">
            <v:imagedata r:id="rId28" o:title=""/>
            <w10:wrap type="none"/>
          </v:shape>
        </w:pict>
      </w:r>
    </w:p>
    <w:p>
      <w:pPr>
        <w:spacing w:before="72" w:after="0" w:line="325" w:lineRule="auto"/>
        <w:ind w:left="128" w:right="329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2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ou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333435"/>
          <w:spacing w:val="22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333435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ou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2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ff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2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goo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333435"/>
          <w:spacing w:val="1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oppo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rt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un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iti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3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333435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ee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1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peop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2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fr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333435"/>
          <w:spacing w:val="1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he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333435"/>
          <w:spacing w:val="1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coun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tri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,</w:t>
      </w:r>
      <w:r>
        <w:rPr>
          <w:rFonts w:ascii="Times New Roman" w:eastAsia="Times New Roman" w:hAnsi="Times New Roman" w:cs="Times New Roman"/>
          <w:color w:val="333435"/>
          <w:spacing w:val="2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ea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333435"/>
          <w:spacing w:val="1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abou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1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2"/>
          <w:w w:val="103"/>
          <w:sz w:val="20"/>
          <w:szCs w:val="20"/>
        </w:rPr>
        <w:t>he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sz w:val="20"/>
          <w:szCs w:val="20"/>
        </w:rPr>
        <w:t>ir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lt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2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333435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333435"/>
          <w:spacing w:val="2"/>
          <w:w w:val="103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2"/>
          <w:w w:val="103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333435"/>
          <w:spacing w:val="3"/>
          <w:w w:val="103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0"/>
          <w:w w:val="103"/>
          <w:sz w:val="20"/>
          <w:szCs w:val="20"/>
        </w:rPr>
        <w:t>.</w:t>
      </w:r>
    </w:p>
    <w:p>
      <w:pPr>
        <w:spacing w:before="3" w:after="0" w:line="325" w:lineRule="auto"/>
        <w:ind w:left="129" w:right="202" w:firstLine="4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color w:val="333435"/>
          <w:spacing w:val="2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333435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it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333435"/>
          <w:spacing w:val="2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ati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on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2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3"/>
          <w:w w:val="10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333435"/>
          <w:spacing w:val="1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Tou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333435"/>
          <w:spacing w:val="2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iz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ti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333435"/>
          <w:spacing w:val="3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(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UN</w:t>
      </w:r>
      <w:r>
        <w:rPr>
          <w:rFonts w:ascii="Times New Roman" w:eastAsia="Times New Roman" w:hAnsi="Times New Roman" w:cs="Times New Roman"/>
          <w:color w:val="333435"/>
          <w:spacing w:val="3"/>
          <w:w w:val="10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)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,</w:t>
      </w:r>
      <w:r>
        <w:rPr>
          <w:rFonts w:ascii="Times New Roman" w:eastAsia="Times New Roman" w:hAnsi="Times New Roman" w:cs="Times New Roman"/>
          <w:color w:val="333435"/>
          <w:spacing w:val="3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1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333435"/>
          <w:spacing w:val="1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color w:val="333435"/>
          <w:spacing w:val="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illi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333435"/>
          <w:spacing w:val="2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3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2"/>
          <w:w w:val="103"/>
          <w:sz w:val="20"/>
          <w:szCs w:val="20"/>
        </w:rPr>
        <w:t>op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333435"/>
          <w:spacing w:val="0"/>
          <w:w w:val="10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0"/>
          <w:w w:val="10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ell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333435"/>
          <w:spacing w:val="2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333435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no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333435"/>
          <w:spacing w:val="2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oun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333435"/>
          <w:spacing w:val="22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333435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2012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333435"/>
          <w:spacing w:val="1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333435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2012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,</w:t>
      </w:r>
      <w:r>
        <w:rPr>
          <w:rFonts w:ascii="Times New Roman" w:eastAsia="Times New Roman" w:hAnsi="Times New Roman" w:cs="Times New Roman"/>
          <w:color w:val="333435"/>
          <w:spacing w:val="1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2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op</w:t>
      </w:r>
      <w:r>
        <w:rPr>
          <w:rFonts w:ascii="Times New Roman" w:eastAsia="Times New Roman" w:hAnsi="Times New Roman" w:cs="Times New Roman"/>
          <w:color w:val="333435"/>
          <w:spacing w:val="6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2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ell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333435"/>
          <w:spacing w:val="2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333435"/>
          <w:spacing w:val="2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3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0</w:t>
      </w:r>
      <w:r>
        <w:rPr>
          <w:rFonts w:ascii="Times New Roman" w:eastAsia="Times New Roman" w:hAnsi="Times New Roman" w:cs="Times New Roman"/>
          <w:color w:val="333435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rc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2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1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333435"/>
          <w:spacing w:val="1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333435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2011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333435"/>
          <w:spacing w:val="1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3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2"/>
          <w:w w:val="103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333435"/>
          <w:spacing w:val="0"/>
          <w:w w:val="10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0"/>
          <w:w w:val="10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rit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333435"/>
          <w:spacing w:val="2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8"/>
          <w:w w:val="100"/>
          <w:sz w:val="20"/>
          <w:szCs w:val="20"/>
        </w:rPr>
        <w:t>(</w:t>
      </w:r>
      <w:r>
        <w:rPr>
          <w:rFonts w:ascii="Times New Roman" w:eastAsia="Times New Roman" w:hAnsi="Times New Roman" w:cs="Times New Roman"/>
          <w:color w:val="333435"/>
          <w:spacing w:val="8"/>
          <w:w w:val="100"/>
          <w:sz w:val="20"/>
          <w:szCs w:val="20"/>
        </w:rPr>
        <w:pict>
          <v:shape id="_x0000_i1498" type="#_x0000_t75" style="height:10.75pt;mso-position-horizontal-relative:char;mso-position-vertical-relative:line;width:20.15pt">
            <v:imagedata r:id="rId29" o:title=""/>
            <w10:wrap type="none"/>
          </v:shape>
        </w:pic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position w:val="0"/>
          <w:sz w:val="20"/>
          <w:szCs w:val="20"/>
        </w:rPr>
        <w:t>)</w:t>
      </w:r>
      <w:r>
        <w:rPr>
          <w:rFonts w:ascii="Times New Roman" w:eastAsia="Times New Roman" w:hAnsi="Times New Roman" w:cs="Times New Roman"/>
          <w:color w:val="333435"/>
          <w:spacing w:val="7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position w:val="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position w:val="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333435"/>
          <w:spacing w:val="8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position w:val="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position w:val="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position w:val="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11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position w:val="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position w:val="0"/>
          <w:sz w:val="20"/>
          <w:szCs w:val="20"/>
        </w:rPr>
        <w:t>ou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position w:val="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position w:val="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position w:val="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position w:val="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333435"/>
          <w:spacing w:val="23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position w:val="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position w:val="0"/>
          <w:sz w:val="20"/>
          <w:szCs w:val="20"/>
        </w:rPr>
        <w:t>ndu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position w:val="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position w:val="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position w:val="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position w:val="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333435"/>
          <w:spacing w:val="24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position w:val="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position w:val="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position w:val="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333435"/>
          <w:spacing w:val="12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position w:val="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position w:val="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position w:val="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position w:val="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333435"/>
          <w:spacing w:val="14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position w:val="0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position w:val="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position w:val="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position w:val="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position w:val="0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color w:val="333435"/>
          <w:spacing w:val="17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position w:val="0"/>
          <w:sz w:val="20"/>
          <w:szCs w:val="20"/>
        </w:rPr>
        <w:t>bo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position w:val="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position w:val="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333435"/>
          <w:spacing w:val="15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position w:val="0"/>
          <w:sz w:val="20"/>
          <w:szCs w:val="20"/>
        </w:rPr>
        <w:t>ou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position w:val="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333435"/>
          <w:spacing w:val="11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position w:val="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position w:val="0"/>
          <w:sz w:val="20"/>
          <w:szCs w:val="20"/>
        </w:rPr>
        <w:t>oun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position w:val="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position w:val="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position w:val="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333435"/>
          <w:spacing w:val="22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position w:val="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position w:val="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position w:val="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333435"/>
          <w:spacing w:val="13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position w:val="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position w:val="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position w:val="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position w:val="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position w:val="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position w:val="0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position w:val="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333435"/>
          <w:spacing w:val="21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position w:val="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position w:val="0"/>
          <w:sz w:val="20"/>
          <w:szCs w:val="20"/>
        </w:rPr>
        <w:t>oun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position w:val="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position w:val="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position w:val="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position w:val="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position w:val="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26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position w:val="0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position w:val="0"/>
          <w:sz w:val="20"/>
          <w:szCs w:val="20"/>
        </w:rPr>
        <w:t>re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position w:val="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position w:val="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15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position w:val="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2"/>
          <w:w w:val="103"/>
          <w:position w:val="0"/>
          <w:sz w:val="20"/>
          <w:szCs w:val="20"/>
        </w:rPr>
        <w:t>cono</w:t>
      </w:r>
      <w:r>
        <w:rPr>
          <w:rFonts w:ascii="Times New Roman" w:eastAsia="Times New Roman" w:hAnsi="Times New Roman" w:cs="Times New Roman"/>
          <w:color w:val="333435"/>
          <w:spacing w:val="3"/>
          <w:w w:val="103"/>
          <w:position w:val="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position w:val="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333435"/>
          <w:spacing w:val="0"/>
          <w:w w:val="103"/>
          <w:position w:val="0"/>
          <w:sz w:val="20"/>
          <w:szCs w:val="20"/>
        </w:rPr>
        <w:t>c</w:t>
      </w:r>
    </w:p>
    <w:p>
      <w:pPr>
        <w:spacing w:before="1" w:after="0" w:line="227" w:lineRule="exact"/>
        <w:ind w:left="129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color w:val="333435"/>
          <w:spacing w:val="2"/>
          <w:w w:val="100"/>
          <w:position w:val="0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position w:val="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position w:val="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position w:val="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position w:val="0"/>
          <w:sz w:val="20"/>
          <w:szCs w:val="20"/>
        </w:rPr>
        <w:t>fit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position w:val="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23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9"/>
          <w:w w:val="100"/>
          <w:position w:val="0"/>
          <w:sz w:val="20"/>
          <w:szCs w:val="20"/>
        </w:rPr>
        <w:t>(</w:t>
      </w:r>
      <w:r>
        <w:rPr>
          <w:rFonts w:ascii="Times New Roman" w:eastAsia="Times New Roman" w:hAnsi="Times New Roman" w:cs="Times New Roman"/>
          <w:color w:val="333435"/>
          <w:spacing w:val="9"/>
          <w:w w:val="100"/>
          <w:position w:val="0"/>
          <w:sz w:val="20"/>
          <w:szCs w:val="20"/>
        </w:rPr>
        <w:pict>
          <v:shape id="_x0000_i1499" type="#_x0000_t75" style="height:10.54pt;mso-position-horizontal-relative:char;mso-position-vertical-relative:line;width:40.98pt">
            <v:imagedata r:id="rId30" o:title=""/>
            <w10:wrap type="none"/>
          </v:shape>
        </w:pic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position w:val="0"/>
          <w:sz w:val="20"/>
          <w:szCs w:val="20"/>
        </w:rPr>
        <w:t>)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position w:val="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333435"/>
          <w:spacing w:val="8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position w:val="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position w:val="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position w:val="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position w:val="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position w:val="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position w:val="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position w:val="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23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position w:val="0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position w:val="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position w:val="0"/>
          <w:sz w:val="20"/>
          <w:szCs w:val="20"/>
        </w:rPr>
        <w:t>op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position w:val="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position w:val="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20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position w:val="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position w:val="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position w:val="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position w:val="0"/>
          <w:sz w:val="20"/>
          <w:szCs w:val="20"/>
        </w:rPr>
        <w:t>all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position w:val="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333435"/>
          <w:spacing w:val="21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position w:val="0"/>
          <w:sz w:val="20"/>
          <w:szCs w:val="20"/>
        </w:rPr>
        <w:t>j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position w:val="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position w:val="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position w:val="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333435"/>
          <w:spacing w:val="13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position w:val="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position w:val="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position w:val="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position w:val="0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position w:val="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16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position w:val="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position w:val="0"/>
          <w:sz w:val="20"/>
          <w:szCs w:val="20"/>
        </w:rPr>
        <w:t>ou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position w:val="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position w:val="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position w:val="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position w:val="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18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position w:val="0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position w:val="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position w:val="0"/>
          <w:sz w:val="20"/>
          <w:szCs w:val="20"/>
        </w:rPr>
        <w:t>oup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position w:val="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20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position w:val="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position w:val="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position w:val="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333435"/>
          <w:spacing w:val="13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position w:val="0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position w:val="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position w:val="0"/>
          <w:sz w:val="20"/>
          <w:szCs w:val="20"/>
        </w:rPr>
        <w:t>si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position w:val="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13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position w:val="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position w:val="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position w:val="0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position w:val="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position w:val="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position w:val="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position w:val="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333435"/>
          <w:spacing w:val="20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position w:val="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position w:val="0"/>
          <w:sz w:val="20"/>
          <w:szCs w:val="20"/>
        </w:rPr>
        <w:t>oun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position w:val="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position w:val="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position w:val="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position w:val="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position w:val="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37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position w:val="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position w:val="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333435"/>
          <w:spacing w:val="9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position w:val="0"/>
          <w:sz w:val="20"/>
          <w:szCs w:val="20"/>
        </w:rPr>
        <w:t>on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position w:val="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13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position w:val="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position w:val="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position w:val="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333435"/>
          <w:spacing w:val="2"/>
          <w:w w:val="103"/>
          <w:position w:val="0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color w:val="333435"/>
          <w:spacing w:val="0"/>
          <w:w w:val="103"/>
          <w:position w:val="0"/>
          <w:sz w:val="20"/>
          <w:szCs w:val="20"/>
        </w:rPr>
        <w:t>.</w:t>
      </w:r>
    </w:p>
    <w:p>
      <w:pPr>
        <w:spacing w:before="8" w:after="0" w:line="150" w:lineRule="exact"/>
        <w:jc w:val="left"/>
        <w:rPr>
          <w:sz w:val="15"/>
          <w:szCs w:val="15"/>
        </w:rPr>
      </w:pPr>
    </w:p>
    <w:p>
      <w:pPr>
        <w:spacing w:before="0" w:after="0" w:line="200" w:lineRule="exact"/>
        <w:jc w:val="left"/>
        <w:rPr>
          <w:sz w:val="20"/>
          <w:szCs w:val="20"/>
        </w:rPr>
      </w:pPr>
    </w:p>
    <w:p>
      <w:pPr>
        <w:tabs>
          <w:tab w:val="left" w:pos="7620"/>
        </w:tabs>
        <w:spacing w:before="39" w:after="0" w:line="325" w:lineRule="auto"/>
        <w:ind w:left="128" w:right="472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s1500" type="#_x0000_t75" style="height:24.91pt;margin-left:78.28pt;margin-top:-11.99pt;mso-position-horizontal-relative:page;position:absolute;width:449.88pt;z-index:-251592704">
            <v:imagedata r:id="rId31" o:title=""/>
          </v:shape>
        </w:pic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al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333435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333435"/>
          <w:spacing w:val="1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ou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333435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1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333435"/>
          <w:spacing w:val="1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ou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333435"/>
          <w:spacing w:val="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on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333435"/>
          <w:spacing w:val="1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1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2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333435"/>
          <w:spacing w:val="1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1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ff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333435"/>
          <w:spacing w:val="2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oun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2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(</w:t>
      </w:r>
      <w:r>
        <w:rPr>
          <w:rFonts w:ascii="Times New Roman" w:eastAsia="Times New Roman" w:hAnsi="Times New Roman" w:cs="Times New Roman"/>
          <w:color w:val="333435"/>
          <w:spacing w:val="-4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)</w:t>
      </w:r>
      <w:r>
        <w:rPr>
          <w:rFonts w:ascii="Times New Roman" w:eastAsia="Times New Roman" w:hAnsi="Times New Roman" w:cs="Times New Roman"/>
          <w:color w:val="333435"/>
          <w:spacing w:val="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du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color w:val="333435"/>
          <w:spacing w:val="2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12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ti</w:t>
      </w:r>
      <w:r>
        <w:rPr>
          <w:rFonts w:ascii="Times New Roman" w:eastAsia="Times New Roman" w:hAnsi="Times New Roman" w:cs="Times New Roman"/>
          <w:color w:val="333435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,</w:t>
      </w:r>
      <w:r>
        <w:rPr>
          <w:rFonts w:ascii="Times New Roman" w:eastAsia="Times New Roman" w:hAnsi="Times New Roman" w:cs="Times New Roman"/>
          <w:color w:val="333435"/>
          <w:spacing w:val="1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0"/>
          <w:w w:val="103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333435"/>
          <w:spacing w:val="0"/>
          <w:w w:val="10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hopp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color w:val="333435"/>
          <w:spacing w:val="2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333435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op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2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333435"/>
          <w:spacing w:val="4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333435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it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333435"/>
          <w:spacing w:val="2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1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popu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333435"/>
          <w:spacing w:val="2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333435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on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color w:val="333435"/>
          <w:spacing w:val="2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2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333435"/>
          <w:spacing w:val="2"/>
          <w:w w:val="103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sz w:val="20"/>
          <w:szCs w:val="20"/>
        </w:rPr>
        <w:t>ell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0"/>
          <w:w w:val="103"/>
          <w:sz w:val="20"/>
          <w:szCs w:val="20"/>
        </w:rPr>
        <w:t>.</w:t>
      </w:r>
    </w:p>
    <w:p>
      <w:pPr>
        <w:spacing w:before="3" w:after="0" w:line="240" w:lineRule="auto"/>
        <w:ind w:left="549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333435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ec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,</w:t>
      </w:r>
      <w:r>
        <w:rPr>
          <w:rFonts w:ascii="Times New Roman" w:eastAsia="Times New Roman" w:hAnsi="Times New Roman" w:cs="Times New Roman"/>
          <w:color w:val="333435"/>
          <w:spacing w:val="2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333435"/>
          <w:spacing w:val="1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go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color w:val="333435"/>
          <w:spacing w:val="1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oug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333435"/>
          <w:spacing w:val="2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333435"/>
          <w:spacing w:val="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333435"/>
          <w:spacing w:val="1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333435"/>
          <w:spacing w:val="1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333435"/>
          <w:spacing w:val="2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333435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333435"/>
          <w:spacing w:val="1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op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2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li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333435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333435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333435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333435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2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oun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2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333435"/>
          <w:spacing w:val="0"/>
          <w:w w:val="103"/>
          <w:sz w:val="20"/>
          <w:szCs w:val="20"/>
        </w:rPr>
        <w:t>n</w:t>
      </w:r>
    </w:p>
    <w:p>
      <w:pPr>
        <w:spacing w:before="82" w:after="0" w:line="325" w:lineRule="auto"/>
        <w:ind w:left="130" w:right="4794" w:hanging="1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s1501" type="#_x0000_t75" style="height:10.39pt;margin-left:199.85pt;margin-top:21.36pt;mso-position-horizontal-relative:page;position:absolute;width:314.7pt;z-index:-251591680">
            <v:imagedata r:id="rId32" o:title=""/>
          </v:shape>
        </w:pic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Sou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hea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2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333435"/>
          <w:spacing w:val="1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becau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2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wea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he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333435"/>
          <w:spacing w:val="22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he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1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qu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it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1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3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333435"/>
          <w:spacing w:val="2"/>
          <w:w w:val="103"/>
          <w:sz w:val="20"/>
          <w:szCs w:val="20"/>
        </w:rPr>
        <w:t>ea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2"/>
          <w:w w:val="103"/>
          <w:sz w:val="20"/>
          <w:szCs w:val="20"/>
        </w:rPr>
        <w:t>an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0"/>
          <w:w w:val="10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333435"/>
          <w:spacing w:val="0"/>
          <w:w w:val="10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333435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ov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3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333435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li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color w:val="333435"/>
          <w:spacing w:val="1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333435"/>
          <w:spacing w:val="2"/>
          <w:w w:val="103"/>
          <w:sz w:val="20"/>
          <w:szCs w:val="20"/>
        </w:rPr>
        <w:t>nd</w:t>
      </w:r>
      <w:r>
        <w:rPr>
          <w:rFonts w:ascii="Times New Roman" w:eastAsia="Times New Roman" w:hAnsi="Times New Roman" w:cs="Times New Roman"/>
          <w:color w:val="333435"/>
          <w:spacing w:val="0"/>
          <w:w w:val="103"/>
          <w:sz w:val="20"/>
          <w:szCs w:val="20"/>
        </w:rPr>
        <w:t>a</w:t>
      </w:r>
    </w:p>
    <w:p>
      <w:pPr>
        <w:spacing w:before="36" w:after="0" w:line="240" w:lineRule="auto"/>
        <w:ind w:left="128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i1502" type="#_x0000_t75" style="height:10.29pt;mso-position-horizontal-relative:char;mso-position-vertical-relative:line;width:454.57pt">
            <v:imagedata r:id="rId33" o:title=""/>
            <w10:wrap type="none"/>
          </v:shape>
        </w:pict>
      </w:r>
    </w:p>
    <w:p>
      <w:pPr>
        <w:spacing w:before="72" w:after="0" w:line="240" w:lineRule="auto"/>
        <w:ind w:left="128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econ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333435"/>
          <w:spacing w:val="2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1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2"/>
          <w:w w:val="103"/>
          <w:sz w:val="20"/>
          <w:szCs w:val="20"/>
        </w:rPr>
        <w:t>ou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sz w:val="20"/>
          <w:szCs w:val="20"/>
        </w:rPr>
        <w:t>ri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0"/>
          <w:w w:val="103"/>
          <w:sz w:val="20"/>
          <w:szCs w:val="20"/>
        </w:rPr>
        <w:t>.</w:t>
      </w:r>
    </w:p>
    <w:p>
      <w:pPr>
        <w:spacing w:before="82" w:after="0" w:line="325" w:lineRule="auto"/>
        <w:ind w:left="129" w:right="97" w:firstLine="419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333435"/>
          <w:spacing w:val="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yo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333435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1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333435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ng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2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12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333435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333435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,</w:t>
      </w:r>
      <w:r>
        <w:rPr>
          <w:rFonts w:ascii="Times New Roman" w:eastAsia="Times New Roman" w:hAnsi="Times New Roman" w:cs="Times New Roman"/>
          <w:color w:val="333435"/>
          <w:spacing w:val="1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333435"/>
          <w:spacing w:val="2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333435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vo</w:t>
      </w:r>
      <w:r>
        <w:rPr>
          <w:rFonts w:ascii="Times New Roman" w:eastAsia="Times New Roman" w:hAnsi="Times New Roman" w:cs="Times New Roman"/>
          <w:color w:val="333435"/>
          <w:spacing w:val="8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333435"/>
          <w:spacing w:val="1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ll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ng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:</w:t>
      </w:r>
      <w:r>
        <w:rPr>
          <w:rFonts w:ascii="Times New Roman" w:eastAsia="Times New Roman" w:hAnsi="Times New Roman" w:cs="Times New Roman"/>
          <w:color w:val="333435"/>
          <w:spacing w:val="2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litt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ng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,</w:t>
      </w:r>
      <w:r>
        <w:rPr>
          <w:rFonts w:ascii="Times New Roman" w:eastAsia="Times New Roman" w:hAnsi="Times New Roman" w:cs="Times New Roman"/>
          <w:color w:val="333435"/>
          <w:spacing w:val="2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itti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ng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,</w:t>
      </w:r>
      <w:r>
        <w:rPr>
          <w:rFonts w:ascii="Times New Roman" w:eastAsia="Times New Roman" w:hAnsi="Times New Roman" w:cs="Times New Roman"/>
          <w:color w:val="333435"/>
          <w:spacing w:val="22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color w:val="333435"/>
          <w:spacing w:val="2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bu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12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sz w:val="20"/>
          <w:szCs w:val="20"/>
        </w:rPr>
        <w:t>se</w:t>
      </w:r>
      <w:r>
        <w:rPr>
          <w:rFonts w:ascii="Times New Roman" w:eastAsia="Times New Roman" w:hAnsi="Times New Roman" w:cs="Times New Roman"/>
          <w:color w:val="333435"/>
          <w:spacing w:val="2"/>
          <w:w w:val="103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0"/>
          <w:w w:val="103"/>
          <w:sz w:val="20"/>
          <w:szCs w:val="20"/>
        </w:rPr>
        <w:t>,</w:t>
      </w:r>
      <w:r>
        <w:rPr>
          <w:rFonts w:ascii="Times New Roman" w:eastAsia="Times New Roman" w:hAnsi="Times New Roman" w:cs="Times New Roman"/>
          <w:color w:val="333435"/>
          <w:spacing w:val="0"/>
          <w:w w:val="10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li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j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333435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ng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,</w:t>
      </w:r>
      <w:r>
        <w:rPr>
          <w:rFonts w:ascii="Times New Roman" w:eastAsia="Times New Roman" w:hAnsi="Times New Roman" w:cs="Times New Roman"/>
          <w:color w:val="333435"/>
          <w:spacing w:val="3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color w:val="333435"/>
          <w:spacing w:val="1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333435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ho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1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333435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pub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li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,</w:t>
      </w:r>
      <w:r>
        <w:rPr>
          <w:rFonts w:ascii="Times New Roman" w:eastAsia="Times New Roman" w:hAnsi="Times New Roman" w:cs="Times New Roman"/>
          <w:color w:val="333435"/>
          <w:spacing w:val="1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color w:val="333435"/>
          <w:spacing w:val="2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oud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333435"/>
          <w:spacing w:val="2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333435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ok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color w:val="333435"/>
          <w:spacing w:val="2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333435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no</w:t>
      </w:r>
      <w:r>
        <w:rPr>
          <w:rFonts w:ascii="Times New Roman" w:eastAsia="Times New Roman" w:hAnsi="Times New Roman" w:cs="Times New Roman"/>
          <w:color w:val="333435"/>
          <w:spacing w:val="4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ok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color w:val="333435"/>
          <w:spacing w:val="3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ea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333435"/>
          <w:spacing w:val="1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de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,</w:t>
      </w:r>
      <w:r>
        <w:rPr>
          <w:rFonts w:ascii="Times New Roman" w:eastAsia="Times New Roman" w:hAnsi="Times New Roman" w:cs="Times New Roman"/>
          <w:color w:val="333435"/>
          <w:spacing w:val="2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2"/>
          <w:w w:val="103"/>
          <w:sz w:val="20"/>
          <w:szCs w:val="20"/>
        </w:rPr>
        <w:t>hou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333435"/>
          <w:spacing w:val="0"/>
          <w:w w:val="103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333435"/>
          <w:spacing w:val="0"/>
          <w:w w:val="10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le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333435"/>
          <w:spacing w:val="1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333435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1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ec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ss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333435"/>
          <w:spacing w:val="2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nn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2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333435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333435"/>
          <w:spacing w:val="2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333435"/>
          <w:spacing w:val="2"/>
          <w:w w:val="103"/>
          <w:sz w:val="20"/>
          <w:szCs w:val="20"/>
        </w:rPr>
        <w:t>oun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0"/>
          <w:w w:val="103"/>
          <w:sz w:val="20"/>
          <w:szCs w:val="20"/>
        </w:rPr>
        <w:t>.</w:t>
      </w:r>
    </w:p>
    <w:p>
      <w:pPr>
        <w:tabs>
          <w:tab w:val="left" w:pos="7160"/>
        </w:tabs>
        <w:spacing w:before="3" w:after="0" w:line="240" w:lineRule="auto"/>
        <w:ind w:left="130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57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333435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333435"/>
          <w:spacing w:val="1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ass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,</w:t>
      </w:r>
      <w:r>
        <w:rPr>
          <w:rFonts w:ascii="Times New Roman" w:eastAsia="Times New Roman" w:hAnsi="Times New Roman" w:cs="Times New Roman"/>
          <w:color w:val="333435"/>
          <w:spacing w:val="2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333435"/>
          <w:spacing w:val="12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se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12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333435"/>
          <w:spacing w:val="6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12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2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op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2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333435"/>
          <w:spacing w:val="1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333435"/>
          <w:spacing w:val="2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NO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1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4"/>
          <w:w w:val="100"/>
          <w:sz w:val="20"/>
          <w:szCs w:val="20"/>
          <w:u w:val="single" w:color="04000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  <w:u w:val="single" w:color="040000"/>
        </w:rPr>
        <w:tab/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>.</w:t>
      </w:r>
    </w:p>
    <w:p>
      <w:pPr>
        <w:tabs>
          <w:tab w:val="left" w:pos="3000"/>
          <w:tab w:val="left" w:pos="5400"/>
          <w:tab w:val="left" w:pos="7800"/>
        </w:tabs>
        <w:spacing w:before="82" w:after="0" w:line="240" w:lineRule="auto"/>
        <w:ind w:left="610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color w:val="333435"/>
          <w:spacing w:val="3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333435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333435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hopp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color w:val="333435"/>
          <w:spacing w:val="-2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333435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se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12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1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333435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333435"/>
          <w:spacing w:val="-3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333435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333435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gh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se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color w:val="333435"/>
          <w:spacing w:val="-2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333435"/>
          <w:spacing w:val="3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333435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1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3"/>
          <w:w w:val="103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333435"/>
          <w:spacing w:val="2"/>
          <w:w w:val="103"/>
          <w:sz w:val="20"/>
          <w:szCs w:val="20"/>
        </w:rPr>
        <w:t>on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0"/>
          <w:w w:val="103"/>
          <w:sz w:val="20"/>
          <w:szCs w:val="20"/>
        </w:rPr>
        <w:t>y</w:t>
      </w:r>
    </w:p>
    <w:p>
      <w:pPr>
        <w:spacing w:before="82" w:after="0" w:line="240" w:lineRule="auto"/>
        <w:ind w:left="131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58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333435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3"/>
          <w:w w:val="10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1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333435"/>
          <w:spacing w:val="12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le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333435"/>
          <w:spacing w:val="1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fr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333435"/>
          <w:spacing w:val="1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3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sz w:val="20"/>
          <w:szCs w:val="20"/>
        </w:rPr>
        <w:t>assa</w:t>
      </w:r>
      <w:r>
        <w:rPr>
          <w:rFonts w:ascii="Times New Roman" w:eastAsia="Times New Roman" w:hAnsi="Times New Roman" w:cs="Times New Roman"/>
          <w:color w:val="333435"/>
          <w:spacing w:val="2"/>
          <w:w w:val="103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0"/>
          <w:w w:val="103"/>
          <w:sz w:val="20"/>
          <w:szCs w:val="20"/>
        </w:rPr>
        <w:t>?</w:t>
      </w:r>
    </w:p>
    <w:p>
      <w:pPr>
        <w:spacing w:after="0" w:line="240" w:lineRule="auto"/>
        <w:jc w:val="left"/>
        <w:rPr>
          <w:rFonts w:ascii="Times New Roman" w:eastAsia="Times New Roman" w:hAnsi="Times New Roman" w:cs="Times New Roman"/>
          <w:sz w:val="20"/>
          <w:szCs w:val="20"/>
        </w:rPr>
        <w:sectPr>
          <w:pgSz w:w="11900" w:h="16840"/>
          <w:pgMar w:top="1160" w:right="980" w:bottom="700" w:left="1020" w:header="0" w:footer="507"/>
          <w:cols w:space="720"/>
        </w:sectPr>
      </w:pPr>
    </w:p>
    <w:p>
      <w:pPr>
        <w:tabs>
          <w:tab w:val="left" w:pos="5380"/>
        </w:tabs>
        <w:spacing w:before="71" w:after="0" w:line="325" w:lineRule="auto"/>
        <w:ind w:left="589" w:right="625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333435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2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1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ou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22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333435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333435"/>
          <w:spacing w:val="-3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333435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li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j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color w:val="050000"/>
          <w:spacing w:val="2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ou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oup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333435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333435"/>
          <w:spacing w:val="1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2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op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2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333435"/>
          <w:spacing w:val="12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333435"/>
          <w:spacing w:val="1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333435"/>
          <w:spacing w:val="2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no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333435"/>
          <w:spacing w:val="-3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333435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333435"/>
          <w:spacing w:val="1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2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333435"/>
          <w:spacing w:val="1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333435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op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2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333435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3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333435"/>
          <w:spacing w:val="2"/>
          <w:w w:val="103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333435"/>
          <w:spacing w:val="0"/>
          <w:w w:val="103"/>
          <w:sz w:val="20"/>
          <w:szCs w:val="20"/>
        </w:rPr>
        <w:t>.</w:t>
      </w:r>
    </w:p>
    <w:p>
      <w:pPr>
        <w:tabs>
          <w:tab w:val="left" w:pos="3560"/>
        </w:tabs>
        <w:spacing w:before="3" w:after="0" w:line="240" w:lineRule="auto"/>
        <w:ind w:left="109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59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333435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333435"/>
          <w:spacing w:val="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goo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333435"/>
          <w:spacing w:val="1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ou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st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,</w:t>
      </w:r>
      <w:r>
        <w:rPr>
          <w:rFonts w:ascii="Times New Roman" w:eastAsia="Times New Roman" w:hAnsi="Times New Roman" w:cs="Times New Roman"/>
          <w:color w:val="333435"/>
          <w:spacing w:val="2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yo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333435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hou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333435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0"/>
          <w:w w:val="100"/>
          <w:sz w:val="20"/>
          <w:szCs w:val="20"/>
          <w:u w:val="single" w:color="323334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  <w:u w:val="single" w:color="323334"/>
        </w:rPr>
        <w:tab/>
      </w:r>
      <w:r>
        <w:rPr>
          <w:rFonts w:ascii="Times New Roman" w:eastAsia="Times New Roman" w:hAnsi="Times New Roman" w:cs="Times New Roman"/>
          <w:color w:val="333435"/>
          <w:spacing w:val="0"/>
          <w:w w:val="103"/>
          <w:sz w:val="20"/>
          <w:szCs w:val="20"/>
        </w:rPr>
        <w:t>.</w:t>
      </w:r>
    </w:p>
    <w:p>
      <w:pPr>
        <w:tabs>
          <w:tab w:val="left" w:pos="5380"/>
        </w:tabs>
        <w:spacing w:before="82" w:after="0" w:line="240" w:lineRule="auto"/>
        <w:ind w:left="589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333435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litt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333435"/>
          <w:spacing w:val="1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333435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12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1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333435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-3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333435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j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333435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color w:val="333435"/>
          <w:spacing w:val="1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li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333435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1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333435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ho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1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333435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3"/>
          <w:sz w:val="20"/>
          <w:szCs w:val="20"/>
        </w:rPr>
        <w:t>pub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sz w:val="20"/>
          <w:szCs w:val="20"/>
        </w:rPr>
        <w:t>li</w:t>
      </w:r>
      <w:r>
        <w:rPr>
          <w:rFonts w:ascii="Times New Roman" w:eastAsia="Times New Roman" w:hAnsi="Times New Roman" w:cs="Times New Roman"/>
          <w:color w:val="333435"/>
          <w:spacing w:val="0"/>
          <w:w w:val="103"/>
          <w:sz w:val="20"/>
          <w:szCs w:val="20"/>
        </w:rPr>
        <w:t>c</w:t>
      </w:r>
    </w:p>
    <w:p>
      <w:pPr>
        <w:tabs>
          <w:tab w:val="left" w:pos="5380"/>
        </w:tabs>
        <w:spacing w:before="68" w:after="0" w:line="240" w:lineRule="exact"/>
        <w:ind w:left="590" w:right="-20"/>
        <w:jc w:val="left"/>
        <w:rPr>
          <w:rFonts w:ascii="Tahoma" w:eastAsia="Tahoma" w:hAnsi="Tahoma" w:cs="Tahoma"/>
          <w:sz w:val="20"/>
          <w:szCs w:val="20"/>
        </w:rPr>
      </w:pPr>
      <w:r>
        <w:rPr>
          <w:rFonts w:ascii="Times New Roman" w:eastAsia="Times New Roman" w:hAnsi="Times New Roman" w:cs="Times New Roman"/>
          <w:color w:val="333435"/>
          <w:spacing w:val="2"/>
          <w:w w:val="100"/>
          <w:position w:val="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position w:val="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333435"/>
          <w:spacing w:val="8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position w:val="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position w:val="0"/>
          <w:sz w:val="20"/>
          <w:szCs w:val="20"/>
        </w:rPr>
        <w:t>pea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position w:val="0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color w:val="333435"/>
          <w:spacing w:val="18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position w:val="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position w:val="0"/>
          <w:sz w:val="20"/>
          <w:szCs w:val="20"/>
        </w:rPr>
        <w:t>oud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position w:val="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position w:val="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333435"/>
          <w:spacing w:val="19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position w:val="0"/>
          <w:sz w:val="20"/>
          <w:szCs w:val="20"/>
        </w:rPr>
        <w:t>an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position w:val="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333435"/>
          <w:spacing w:val="13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position w:val="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3"/>
          <w:w w:val="100"/>
          <w:position w:val="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position w:val="0"/>
          <w:sz w:val="20"/>
          <w:szCs w:val="20"/>
        </w:rPr>
        <w:t>ok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position w:val="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20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position w:val="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position w:val="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8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position w:val="0"/>
          <w:sz w:val="20"/>
          <w:szCs w:val="20"/>
        </w:rPr>
        <w:t>yo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position w:val="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333435"/>
          <w:spacing w:val="17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position w:val="0"/>
          <w:sz w:val="20"/>
          <w:szCs w:val="20"/>
        </w:rPr>
        <w:t>li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position w:val="0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position w:val="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-41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position w:val="0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position w:val="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position w:val="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333435"/>
          <w:spacing w:val="9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position w:val="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position w:val="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position w:val="0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position w:val="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15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position w:val="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333435"/>
          <w:spacing w:val="7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position w:val="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position w:val="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position w:val="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position w:val="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position w:val="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17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position w:val="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position w:val="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333435"/>
          <w:spacing w:val="8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position w:val="0"/>
          <w:sz w:val="20"/>
          <w:szCs w:val="20"/>
        </w:rPr>
        <w:t>pub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position w:val="0"/>
          <w:sz w:val="20"/>
          <w:szCs w:val="20"/>
        </w:rPr>
        <w:t>li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position w:val="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333435"/>
          <w:spacing w:val="19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3"/>
          <w:w w:val="103"/>
          <w:position w:val="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position w:val="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333435"/>
          <w:spacing w:val="2"/>
          <w:w w:val="103"/>
          <w:position w:val="0"/>
          <w:sz w:val="20"/>
          <w:szCs w:val="20"/>
        </w:rPr>
        <w:t>nn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position w:val="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position w:val="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333435"/>
          <w:spacing w:val="6"/>
          <w:w w:val="103"/>
          <w:position w:val="0"/>
          <w:sz w:val="20"/>
          <w:szCs w:val="20"/>
        </w:rPr>
        <w:t>s</w:t>
      </w:r>
      <w:r>
        <w:rPr>
          <w:rFonts w:ascii="Tahoma" w:eastAsia="Tahoma" w:hAnsi="Tahoma" w:cs="Tahoma"/>
          <w:color w:val="333435"/>
          <w:spacing w:val="0"/>
          <w:w w:val="103"/>
          <w:position w:val="0"/>
          <w:sz w:val="20"/>
          <w:szCs w:val="20"/>
        </w:rPr>
        <w:t>!</w:t>
      </w:r>
    </w:p>
    <w:p>
      <w:pPr>
        <w:spacing w:after="0" w:line="240" w:lineRule="exact"/>
        <w:jc w:val="left"/>
        <w:rPr>
          <w:rFonts w:ascii="Tahoma" w:eastAsia="Tahoma" w:hAnsi="Tahoma" w:cs="Tahoma"/>
          <w:sz w:val="20"/>
          <w:szCs w:val="20"/>
        </w:rPr>
        <w:sectPr>
          <w:footerReference w:type="default" r:id="rId34"/>
          <w:pgSz w:w="11900" w:h="16840"/>
          <w:pgMar w:top="1120" w:right="1060" w:bottom="700" w:left="1040" w:header="0" w:footer="507"/>
          <w:cols w:space="720"/>
        </w:sectPr>
      </w:pPr>
    </w:p>
    <w:p>
      <w:pPr>
        <w:spacing w:before="85" w:after="0" w:line="240" w:lineRule="auto"/>
        <w:ind w:left="110" w:right="-71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color w:val="333435"/>
          <w:spacing w:val="2"/>
          <w:w w:val="103"/>
          <w:sz w:val="20"/>
          <w:szCs w:val="20"/>
        </w:rPr>
        <w:t>60</w:t>
      </w:r>
      <w:r>
        <w:rPr>
          <w:rFonts w:ascii="Times New Roman" w:eastAsia="Times New Roman" w:hAnsi="Times New Roman" w:cs="Times New Roman"/>
          <w:color w:val="333435"/>
          <w:spacing w:val="0"/>
          <w:w w:val="103"/>
          <w:sz w:val="20"/>
          <w:szCs w:val="20"/>
        </w:rPr>
        <w:t>.</w:t>
      </w:r>
    </w:p>
    <w:p>
      <w:pPr>
        <w:tabs>
          <w:tab w:val="left" w:pos="3700"/>
        </w:tabs>
        <w:spacing w:before="84" w:after="0" w:line="240" w:lineRule="auto"/>
        <w:ind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br w:type="column"/>
      </w:r>
      <w:r>
        <w:pict>
          <v:shape id="_x0000_i1503" type="#_x0000_t75" style="height:10.39pt;mso-position-horizontal-relative:char;mso-position-vertical-relative:line;width:151.32pt">
            <v:imagedata r:id="rId35" o:title=""/>
            <w10:wrap type="none"/>
          </v:shape>
        </w:pict>
      </w:r>
      <w:r>
        <w:rPr>
          <w:rFonts w:ascii="Times New Roman" w:eastAsia="Times New Roman" w:hAnsi="Times New Roman" w:cs="Times New Roman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w w:val="103"/>
          <w:position w:val="0"/>
          <w:sz w:val="20"/>
          <w:szCs w:val="20"/>
          <w:u w:val="single" w:color="04000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w w:val="100"/>
          <w:position w:val="0"/>
          <w:sz w:val="20"/>
          <w:szCs w:val="20"/>
          <w:u w:val="single" w:color="040000"/>
        </w:rPr>
        <w:tab/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position w:val="0"/>
          <w:sz w:val="20"/>
          <w:szCs w:val="20"/>
        </w:rPr>
        <w:t>.</w:t>
      </w:r>
    </w:p>
    <w:p>
      <w:pPr>
        <w:tabs>
          <w:tab w:val="left" w:pos="4960"/>
        </w:tabs>
        <w:spacing w:before="71" w:after="0" w:line="240" w:lineRule="auto"/>
        <w:ind w:left="172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333435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elli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color w:val="333435"/>
          <w:spacing w:val="-2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333435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sz w:val="20"/>
          <w:szCs w:val="20"/>
        </w:rPr>
        <w:t>elli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color w:val="333435"/>
          <w:spacing w:val="2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333435"/>
          <w:spacing w:val="2"/>
          <w:w w:val="103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333435"/>
          <w:spacing w:val="2"/>
          <w:w w:val="103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333435"/>
          <w:spacing w:val="0"/>
          <w:w w:val="103"/>
          <w:sz w:val="20"/>
          <w:szCs w:val="20"/>
        </w:rPr>
        <w:t>d</w:t>
      </w:r>
    </w:p>
    <w:p>
      <w:pPr>
        <w:tabs>
          <w:tab w:val="left" w:pos="4960"/>
        </w:tabs>
        <w:spacing w:before="82" w:after="0" w:line="227" w:lineRule="exact"/>
        <w:ind w:left="173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color w:val="333435"/>
          <w:spacing w:val="2"/>
          <w:w w:val="100"/>
          <w:position w:val="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position w:val="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333435"/>
          <w:spacing w:val="8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position w:val="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position w:val="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position w:val="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position w:val="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position w:val="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position w:val="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position w:val="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23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position w:val="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position w:val="0"/>
          <w:sz w:val="20"/>
          <w:szCs w:val="20"/>
        </w:rPr>
        <w:t>ou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position w:val="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position w:val="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position w:val="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position w:val="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position w:val="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-32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position w:val="0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333435"/>
          <w:spacing w:val="3"/>
          <w:w w:val="100"/>
          <w:position w:val="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position w:val="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333435"/>
          <w:spacing w:val="9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position w:val="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position w:val="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position w:val="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position w:val="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position w:val="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position w:val="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position w:val="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23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position w:val="0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position w:val="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position w:val="0"/>
          <w:sz w:val="20"/>
          <w:szCs w:val="20"/>
        </w:rPr>
        <w:t>op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position w:val="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position w:val="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20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0"/>
          <w:position w:val="0"/>
          <w:sz w:val="20"/>
          <w:szCs w:val="20"/>
        </w:rPr>
        <w:t>li</w:t>
      </w:r>
      <w:r>
        <w:rPr>
          <w:rFonts w:ascii="Times New Roman" w:eastAsia="Times New Roman" w:hAnsi="Times New Roman" w:cs="Times New Roman"/>
          <w:color w:val="333435"/>
          <w:spacing w:val="2"/>
          <w:w w:val="100"/>
          <w:position w:val="0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color w:val="333435"/>
          <w:spacing w:val="0"/>
          <w:w w:val="100"/>
          <w:position w:val="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333435"/>
          <w:spacing w:val="13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position w:val="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position w:val="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position w:val="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333435"/>
          <w:spacing w:val="2"/>
          <w:w w:val="103"/>
          <w:position w:val="0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color w:val="333435"/>
          <w:spacing w:val="1"/>
          <w:w w:val="103"/>
          <w:position w:val="0"/>
          <w:sz w:val="20"/>
          <w:szCs w:val="20"/>
        </w:rPr>
        <w:t>elli</w:t>
      </w:r>
      <w:r>
        <w:rPr>
          <w:rFonts w:ascii="Times New Roman" w:eastAsia="Times New Roman" w:hAnsi="Times New Roman" w:cs="Times New Roman"/>
          <w:color w:val="333435"/>
          <w:spacing w:val="2"/>
          <w:w w:val="103"/>
          <w:position w:val="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333435"/>
          <w:spacing w:val="0"/>
          <w:w w:val="103"/>
          <w:position w:val="0"/>
          <w:sz w:val="20"/>
          <w:szCs w:val="20"/>
        </w:rPr>
        <w:t>g</w:t>
      </w:r>
    </w:p>
    <w:p>
      <w:pPr>
        <w:spacing w:after="0" w:line="227" w:lineRule="exact"/>
        <w:jc w:val="left"/>
        <w:rPr>
          <w:rFonts w:ascii="Times New Roman" w:eastAsia="Times New Roman" w:hAnsi="Times New Roman" w:cs="Times New Roman"/>
          <w:sz w:val="20"/>
          <w:szCs w:val="20"/>
        </w:rPr>
        <w:sectPr>
          <w:type w:val="continuous"/>
          <w:pgSz w:w="11900" w:h="16840"/>
          <w:pgMar w:top="1120" w:right="1060" w:bottom="700" w:left="1040" w:header="720" w:footer="720"/>
          <w:cols w:num="2" w:space="720" w:equalWidth="0">
            <w:col w:w="372" w:space="44"/>
            <w:col w:w="9384"/>
          </w:cols>
        </w:sectPr>
      </w:pPr>
    </w:p>
    <w:p>
      <w:pPr>
        <w:spacing w:before="0" w:after="0" w:line="200" w:lineRule="exact"/>
        <w:jc w:val="left"/>
        <w:rPr>
          <w:sz w:val="20"/>
          <w:szCs w:val="20"/>
        </w:rPr>
      </w:pPr>
    </w:p>
    <w:p>
      <w:pPr>
        <w:spacing w:before="0" w:after="0" w:line="200" w:lineRule="exact"/>
        <w:jc w:val="left"/>
        <w:rPr>
          <w:sz w:val="20"/>
          <w:szCs w:val="20"/>
        </w:rPr>
      </w:pPr>
    </w:p>
    <w:p>
      <w:pPr>
        <w:spacing w:before="4" w:after="0" w:line="200" w:lineRule="exact"/>
        <w:jc w:val="left"/>
        <w:rPr>
          <w:sz w:val="20"/>
          <w:szCs w:val="20"/>
        </w:rPr>
      </w:pPr>
    </w:p>
    <w:p>
      <w:pPr>
        <w:spacing w:before="0" w:after="0" w:line="240" w:lineRule="auto"/>
        <w:ind w:left="3767" w:right="4094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pict>
          <v:group id="_x0000_s1504" style="height:10.79pt;margin-left:337.94pt;margin-top:1.45pt;mso-position-horizontal-relative:page;position:absolute;width:15.61pt;z-index:-251590656" coordorigin="6759,29" coordsize="312,216">
            <v:shape id="_x0000_s1505" style="height:216;left:6759;position:absolute;top:29;width:312" coordorigin="6759,29" coordsize="312,216" path="m7013,31l7012,37,7025,51,7036,66,7044,84,7050,103,7053,125,7054,149,7051,166,7046,185,7036,210,7025,226,7011,241,7019,241,7058,193,7071,133,7069,115,7063,96,7054,76,7043,60,7029,45,7013,31xe" filled="t" fillcolor="#050000" stroked="f">
              <v:path arrowok="t"/>
            </v:shape>
            <v:shape id="_x0000_s1506" style="height:216;left:6759;position:absolute;top:29;width:312" coordorigin="6759,29" coordsize="312,216" path="m6847,202l6852,212,6865,227,6877,244,6878,244,6878,245,6880,245,6882,242,6889,232,6892,223,6878,223,6847,202xe" filled="t" fillcolor="#050000" stroked="f">
              <v:path arrowok="t"/>
            </v:shape>
            <v:shape id="_x0000_s1507" style="height:216;left:6759;position:absolute;top:29;width:312" coordorigin="6759,29" coordsize="312,216" path="m6854,142l6831,142,6842,148,6836,167,6788,229,6769,242,6788,234,6842,178,6850,159,6854,142xe" filled="t" fillcolor="#050000" stroked="f">
              <v:path arrowok="t"/>
            </v:shape>
            <v:shape id="_x0000_s1508" style="height:216;left:6759;position:absolute;top:29;width:312" coordorigin="6759,29" coordsize="312,216" path="m6910,138l6855,138,6899,149,6896,169,6892,187,6887,205,6883,217,6878,223,6892,223,6909,146,6910,141,6910,138xe" filled="t" fillcolor="#050000" stroked="f">
              <v:path arrowok="t"/>
            </v:shape>
            <v:shape id="_x0000_s1509" style="height:216;left:6759;position:absolute;top:29;width:312" coordorigin="6759,29" coordsize="312,216" path="m6837,47l6835,49,6835,50,6833,61,6802,117,6759,160,6766,160,6811,118,6841,76,6845,70,6849,68,6849,67,6849,66,6837,47xe" filled="t" fillcolor="#050000" stroked="f">
              <v:path arrowok="t"/>
            </v:shape>
            <v:shape id="_x0000_s1510" style="height:216;left:6759;position:absolute;top:29;width:312" coordorigin="6759,29" coordsize="312,216" path="m6907,115l6900,124,6807,137,6819,146,6823,144,6831,142,6854,142,6855,138,6910,138,6911,137,6913,131,6915,129,6917,127,6918,126,6918,126,6918,125,6918,124,6917,124,6907,115xe" filled="t" fillcolor="#050000" stroked="f">
              <v:path arrowok="t"/>
            </v:shape>
            <v:shape id="_x0000_s1511" style="height:216;left:6759;position:absolute;top:29;width:312" coordorigin="6759,29" coordsize="312,216" path="m6863,29l6862,32,6866,33,6869,36,6873,42,6881,55,6896,77,6937,142,6976,138,6976,135,6965,133,6956,131,6897,65,6879,35,6879,31,6863,29xe" filled="t" fillcolor="#050000" stroked="f">
              <v:path arrowok="t"/>
            </v:shape>
          </v:group>
        </w:pict>
      </w:r>
      <w:r>
        <w:pict>
          <v:shape id="_x0000_i1512" type="#_x0000_t75" style="height:12.48pt;mso-position-horizontal-relative:char;mso-position-vertical-relative:line;width:76.55pt">
            <v:imagedata r:id="rId36" o:title=""/>
            <w10:wrap type="none"/>
          </v:shape>
        </w:pict>
      </w:r>
      <w:r>
        <w:rPr>
          <w:rFonts w:ascii="Times New Roman" w:eastAsia="Times New Roman" w:hAnsi="Times New Roman" w:cs="Times New Roman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4"/>
          <w:szCs w:val="24"/>
        </w:rPr>
        <w:t>45</w:t>
      </w:r>
    </w:p>
    <w:p>
      <w:pPr>
        <w:spacing w:before="8" w:after="0" w:line="140" w:lineRule="exact"/>
        <w:jc w:val="left"/>
        <w:rPr>
          <w:sz w:val="14"/>
          <w:szCs w:val="14"/>
        </w:rPr>
      </w:pPr>
    </w:p>
    <w:p>
      <w:pPr>
        <w:spacing w:before="0" w:after="0" w:line="200" w:lineRule="exact"/>
        <w:jc w:val="left"/>
        <w:rPr>
          <w:sz w:val="20"/>
          <w:szCs w:val="20"/>
        </w:rPr>
      </w:pPr>
    </w:p>
    <w:p>
      <w:pPr>
        <w:spacing w:before="0" w:after="0" w:line="271" w:lineRule="exact"/>
        <w:ind w:left="1608" w:right="-20"/>
        <w:jc w:val="left"/>
        <w:rPr>
          <w:rFonts w:ascii="Times New Roman" w:eastAsia="Times New Roman" w:hAnsi="Times New Roman" w:cs="Times New Roman"/>
          <w:sz w:val="24"/>
          <w:szCs w:val="24"/>
        </w:rPr>
      </w:pPr>
      <w:r>
        <w:pict>
          <v:group id="_x0000_s1513" style="height:9.49pt;margin-left:57.93pt;margin-top:2.1pt;mso-position-horizontal-relative:page;position:absolute;width:15.83pt;z-index:-251589632" coordorigin="1159,42" coordsize="317,190">
            <v:group id="_x0000_s1514" style="height:170;left:1169;position:absolute;top:52;width:197" coordorigin="1169,52" coordsize="197,170">
              <v:shape id="_x0000_s1515" style="height:170;left:1169;position:absolute;top:52;width:197" coordorigin="1169,52" coordsize="197,170" path="m1254,130l1245,130,1232,209,1169,212,1179,222,1186,221,1195,219,1208,218,1222,217,1344,210,1366,209,1366,209,1366,208,1241,208,1254,130xe" filled="t" fillcolor="#050000" stroked="f">
                <v:path arrowok="t"/>
              </v:shape>
              <v:shape id="_x0000_s1516" style="height:170;left:1169;position:absolute;top:52;width:197" coordorigin="1169,52" coordsize="197,170" path="m1316,124l1305,124,1295,205,1241,208,1365,208,1365,208,1358,204,1304,204,1314,130,1315,127,1316,124xe" filled="t" fillcolor="#050000" stroked="f">
                <v:path arrowok="t"/>
              </v:shape>
              <v:shape id="_x0000_s1517" style="height:170;left:1169;position:absolute;top:52;width:197" coordorigin="1169,52" coordsize="197,170" path="m1346,199l1329,202,1304,204,1358,204,1346,199xe" filled="t" fillcolor="#050000" stroked="f">
                <v:path arrowok="t"/>
              </v:shape>
              <v:shape id="_x0000_s1518" style="height:170;left:1169;position:absolute;top:52;width:197" coordorigin="1169,52" coordsize="197,170" path="m1264,67l1255,67,1246,123,1207,127,1217,135,1224,133,1233,132,1245,130,1254,130,1254,130,1305,124,1316,124,1317,122,1317,122,1255,122,1264,67xe" filled="t" fillcolor="#050000" stroked="f">
                <v:path arrowok="t"/>
              </v:shape>
              <v:shape id="_x0000_s1519" style="height:170;left:1169;position:absolute;top:52;width:197" coordorigin="1169,52" coordsize="197,170" path="m1309,106l1302,116,1255,122,1317,122,1318,120,1321,119,1321,118,1321,118,1321,117,1320,116,1309,106xe" filled="t" fillcolor="#050000" stroked="f">
                <v:path arrowok="t"/>
              </v:shape>
              <v:shape id="_x0000_s1520" style="height:170;left:1169;position:absolute;top:52;width:197" coordorigin="1169,52" coordsize="197,170" path="m1324,52l1306,55,1276,58,1259,59,1191,65,1210,72,1229,70,1255,67,1264,67,1264,67,1344,60,1345,60,1345,59,1345,59,1344,59,1324,52xe" filled="t" fillcolor="#050000" stroked="f">
                <v:path arrowok="t"/>
              </v:shape>
            </v:group>
            <v:group id="_x0000_s1521" style="height:52;left:1416;position:absolute;top:158;width:50" coordorigin="1416,158" coordsize="50,52">
              <v:shape id="_x0000_s1522" style="height:52;left:1416;position:absolute;top:158;width:50" coordorigin="1416,158" coordsize="50,52" path="m1416,158l1422,170,1437,186,1446,200,1448,204,1450,207,1453,210,1454,210,1459,210,1461,209,1464,202,1465,200,1465,193,1465,190,1427,162,1416,158xe" filled="t" fillcolor="#050000" stroked="f">
                <v:path arrowok="t"/>
              </v:shape>
            </v:group>
          </v:group>
        </w:pict>
      </w:r>
      <w:r>
        <w:pict>
          <v:group id="_x0000_s1523" style="height:11.96pt;margin-left:81.63pt;margin-top:0.79pt;mso-position-horizontal-relative:page;position:absolute;width:22.84pt;z-index:-251588608" coordorigin="1633,16" coordsize="457,239">
            <v:group id="_x0000_s1524" style="height:219;left:1643;position:absolute;top:26;width:210" coordorigin="1643,26" coordsize="210,219">
              <v:shape id="_x0000_s1525" style="height:219;left:1643;position:absolute;top:26;width:210" coordorigin="1643,26" coordsize="210,219" path="m1758,194l1755,194,1754,201,1749,208,1736,220,1722,231,1702,245,1718,240,1736,229,1750,218,1755,215,1758,213,1762,213,1763,212,1762,211,1758,194xe" filled="t" fillcolor="#050000" stroked="f">
                <v:path arrowok="t"/>
              </v:shape>
              <v:shape id="_x0000_s1526" style="height:219;left:1643;position:absolute;top:26;width:210" coordorigin="1643,26" coordsize="210,219" path="m1788,199l1786,201,1832,238,1833,239,1834,239,1835,239,1835,239,1835,233,1834,227,1833,221,1788,199xe" filled="t" fillcolor="#050000" stroked="f">
                <v:path arrowok="t"/>
              </v:shape>
              <v:shape id="_x0000_s1527" style="height:219;left:1643;position:absolute;top:26;width:210" coordorigin="1643,26" coordsize="210,219" path="m1695,118l1686,118,1686,174,1643,197,1656,202,1665,196,1679,187,1699,174,1706,170,1695,170,1695,118xe" filled="t" fillcolor="#050000" stroked="f">
                <v:path arrowok="t"/>
              </v:shape>
              <v:shape id="_x0000_s1528" style="height:219;left:1643;position:absolute;top:26;width:210" coordorigin="1643,26" coordsize="210,219" path="m1734,84l1732,85,1735,91,1736,101,1736,106,1739,189,1696,194,1713,200,1731,197,1755,194,1758,194,1758,194,1813,189,1747,189,1747,172,1794,165,1747,165,1746,149,1793,143,1794,142,1794,142,1794,142,1746,142,1746,127,1784,121,1745,121,1745,103,1790,97,1745,97,1734,84xe" filled="t" fillcolor="#050000" stroked="f">
                <v:path arrowok="t"/>
              </v:shape>
              <v:shape id="_x0000_s1529" style="height:219;left:1643;position:absolute;top:26;width:210" coordorigin="1643,26" coordsize="210,219" path="m1816,94l1806,94,1802,183,1747,189,1813,189,1851,185,1852,185,1852,184,1852,184,1852,183,1851,183,1851,182,1811,182,1814,101,1814,98,1816,94xe" filled="t" fillcolor="#050000" stroked="f">
                <v:path arrowok="t"/>
              </v:shape>
              <v:shape id="_x0000_s1530" style="height:219;left:1643;position:absolute;top:26;width:210" coordorigin="1643,26" coordsize="210,219" path="m1843,175l1838,178,1827,180,1811,182,1851,182,1843,175xe" filled="t" fillcolor="#050000" stroked="f">
                <v:path arrowok="t"/>
              </v:shape>
              <v:shape id="_x0000_s1531" style="height:219;left:1643;position:absolute;top:26;width:210" coordorigin="1643,26" coordsize="210,219" path="m1723,155l1695,170,1706,170,1725,158,1723,155xe" filled="t" fillcolor="#050000" stroked="f">
                <v:path arrowok="t"/>
              </v:shape>
              <v:shape id="_x0000_s1532" style="height:219;left:1643;position:absolute;top:26;width:210" coordorigin="1643,26" coordsize="210,219" path="m1786,157l1773,161,1747,165,1794,165,1795,165,1795,164,1795,164,1786,157xe" filled="t" fillcolor="#050000" stroked="f">
                <v:path arrowok="t"/>
              </v:shape>
              <v:shape id="_x0000_s1533" style="height:219;left:1643;position:absolute;top:26;width:210" coordorigin="1643,26" coordsize="210,219" path="m1786,135l1773,138,1746,142,1794,142,1794,141,1786,135xe" filled="t" fillcolor="#050000" stroked="f">
                <v:path arrowok="t"/>
              </v:shape>
              <v:shape id="_x0000_s1534" style="height:219;left:1643;position:absolute;top:26;width:210" coordorigin="1643,26" coordsize="210,219" path="m1683,33l1681,35,1684,43,1686,56,1686,111,1646,120,1657,126,1664,124,1673,121,1686,118,1695,118,1695,116,1724,110,1724,110,1725,109,1725,109,1695,109,1695,61,1696,53,1698,50,1698,49,1698,48,1698,47,1683,33xe" filled="t" fillcolor="#050000" stroked="f">
                <v:path arrowok="t"/>
              </v:shape>
              <v:shape id="_x0000_s1535" style="height:219;left:1643;position:absolute;top:26;width:210" coordorigin="1643,26" coordsize="210,219" path="m1784,112l1780,114,1767,117,1745,121,1784,121,1791,119,1792,119,1792,118,1791,118,1784,112xe" filled="t" fillcolor="#050000" stroked="f">
                <v:path arrowok="t"/>
              </v:shape>
              <v:shape id="_x0000_s1536" style="height:219;left:1643;position:absolute;top:26;width:210" coordorigin="1643,26" coordsize="210,219" path="m1715,101l1711,104,1704,106,1695,109,1725,109,1725,109,1724,108,1724,108,1715,101xe" filled="t" fillcolor="#050000" stroked="f">
                <v:path arrowok="t"/>
              </v:shape>
              <v:shape id="_x0000_s1537" style="height:219;left:1643;position:absolute;top:26;width:210" coordorigin="1643,26" coordsize="210,219" path="m1774,73l1766,73,1765,94,1745,97,1790,97,1806,94,1816,94,1816,94,1817,93,1772,93,1774,73xe" filled="t" fillcolor="#050000" stroked="f">
                <v:path arrowok="t"/>
              </v:shape>
              <v:shape id="_x0000_s1538" style="height:219;left:1643;position:absolute;top:26;width:210" coordorigin="1643,26" coordsize="210,219" path="m1810,80l1805,87,1772,93,1817,93,1817,92,1820,90,1820,89,1820,88,1820,88,1819,87,1810,80xe" filled="t" fillcolor="#050000" stroked="f">
                <v:path arrowok="t"/>
              </v:shape>
              <v:shape id="_x0000_s1539" style="height:219;left:1643;position:absolute;top:26;width:210" coordorigin="1643,26" coordsize="210,219" path="m1769,26l1766,27,1768,31,1768,33,1768,53,1768,58,1767,67,1709,73,1723,80,1740,77,1766,73,1774,73,1774,72,1818,66,1775,66,1776,57,1777,51,1778,44,1780,41,1781,39,1781,39,1782,37,1781,37,1780,36,1769,26xe" filled="t" fillcolor="#050000" stroked="f">
                <v:path arrowok="t"/>
              </v:shape>
              <v:shape id="_x0000_s1540" style="height:219;left:1643;position:absolute;top:26;width:210" coordorigin="1643,26" coordsize="210,219" path="m1817,58l1799,62,1775,66,1818,66,1836,64,1838,63,1838,63,1837,63,1837,62,1817,58xe" filled="t" fillcolor="#050000" stroked="f">
                <v:path arrowok="t"/>
              </v:shape>
            </v:group>
            <v:group id="_x0000_s1541" style="height:203;left:1902;position:absolute;top:33;width:177" coordorigin="1902,33" coordsize="177,203">
              <v:shape id="_x0000_s1542" style="height:203;left:1902;position:absolute;top:33;width:177" coordorigin="1902,33" coordsize="177,203" path="m1994,168l1985,168,1985,222,1902,227,1916,236,1923,235,1934,233,1949,232,1967,231,1989,229,2078,225,2079,225,2079,224,2079,224,2078,223,2076,222,1994,222,1994,168xe" filled="t" fillcolor="#050000" stroked="f">
                <v:path arrowok="t"/>
              </v:shape>
              <v:shape id="_x0000_s1543" style="height:203;left:1902;position:absolute;top:33;width:177" coordorigin="1902,33" coordsize="177,203" path="m2060,215l2044,218,2022,220,1994,222,2076,222,2060,215xe" filled="t" fillcolor="#050000" stroked="f">
                <v:path arrowok="t"/>
              </v:shape>
              <v:shape id="_x0000_s1544" style="height:203;left:1902;position:absolute;top:33;width:177" coordorigin="1902,33" coordsize="177,203" path="m2022,156l2007,158,1988,161,1962,163,1931,165,1944,174,1959,171,1985,168,1994,168,1994,167,2041,163,2041,163,2041,162,2041,161,2040,161,2022,156xe" filled="t" fillcolor="#050000" stroked="f">
                <v:path arrowok="t"/>
              </v:shape>
              <v:shape id="_x0000_s1545" style="height:203;left:1902;position:absolute;top:33;width:177" coordorigin="1902,33" coordsize="177,203" path="m1972,96l1970,97,1969,103,1963,113,1952,126,1940,139,1925,153,1908,167,1918,164,1933,153,1949,140,1965,124,1971,118,1976,114,1980,111,1980,111,1980,110,1980,109,1972,96xe" filled="t" fillcolor="#050000" stroked="f">
                <v:path arrowok="t"/>
              </v:shape>
              <v:shape id="_x0000_s1546" style="height:203;left:1902;position:absolute;top:33;width:177" coordorigin="1902,33" coordsize="177,203" path="m2000,100l2012,115,2028,128,2043,141,2058,154,2059,155,2060,155,2061,155,2061,155,2061,146,2060,141,2060,140,2058,134,2000,100xe" filled="t" fillcolor="#050000" stroked="f">
                <v:path arrowok="t"/>
              </v:shape>
              <v:shape id="_x0000_s1547" style="height:203;left:1902;position:absolute;top:33;width:177" coordorigin="1902,33" coordsize="177,203" path="m1923,63l1919,63,1919,88,1915,100,1906,108,1912,123,1912,124,1914,124,1916,121,1922,108,1924,100,1925,89,2017,81,1925,81,1925,74,1925,70,1925,69,1923,63xe" filled="t" fillcolor="#050000" stroked="f">
                <v:path arrowok="t"/>
              </v:shape>
              <v:shape id="_x0000_s1548" style="height:203;left:1902;position:absolute;top:33;width:177" coordorigin="1902,33" coordsize="177,203" path="m2072,78l2054,78,2040,109,2044,111,2051,101,2056,93,2065,83,2069,79,2072,78xe" filled="t" fillcolor="#050000" stroked="f">
                <v:path arrowok="t"/>
              </v:shape>
              <v:shape id="_x0000_s1549" style="height:203;left:1902;position:absolute;top:33;width:177" coordorigin="1902,33" coordsize="177,203" path="m2060,62l2053,70,1925,81,2017,81,2054,78,2072,78,2073,77,2074,77,2074,76,2074,76,2074,75,2060,62xe" filled="t" fillcolor="#050000" stroked="f">
                <v:path arrowok="t"/>
              </v:shape>
              <v:shape id="_x0000_s1550" style="height:203;left:1902;position:absolute;top:33;width:177" coordorigin="1902,33" coordsize="177,203" path="m1976,33l1974,35,1995,69,1995,70,1996,70,1997,70,1998,69,2001,63,2002,59,2003,54,1976,33xe" filled="t" fillcolor="#050000" stroked="f">
                <v:path arrowok="t"/>
              </v:shape>
            </v:group>
          </v:group>
        </w:pict>
      </w:r>
      <w:r>
        <w:pict>
          <v:group id="_x0000_s1551" style="height:11.18pt;margin-left:112.86pt;margin-top:1.22pt;mso-position-horizontal-relative:page;position:absolute;width:15.55pt;z-index:-251587584" coordorigin="2257,24" coordsize="311,224">
            <v:shape id="_x0000_s1552" style="height:224;left:2257;position:absolute;top:24;width:311" coordorigin="2257,24" coordsize="311,224" path="m2485,177l2483,180,2536,236,2537,237,2538,238,2540,238,2541,231,2541,218,2485,177xe" filled="t" fillcolor="#050000" stroked="f">
              <v:path arrowok="t"/>
            </v:shape>
            <v:shape id="_x0000_s1553" style="height:224;left:2257;position:absolute;top:24;width:311" coordorigin="2257,24" coordsize="311,224" path="m2444,175l2438,186,2430,199,2417,214,2399,230,2377,248,2388,245,2404,234,2420,221,2436,206,2443,199,2448,195,2451,194,2452,193,2452,192,2444,175xe" filled="t" fillcolor="#050000" stroked="f">
              <v:path arrowok="t"/>
            </v:shape>
            <v:shape id="_x0000_s1554" style="height:224;left:2257;position:absolute;top:24;width:311" coordorigin="2257,24" coordsize="311,224" path="m2445,109l2435,109,2437,160,2366,166,2380,175,2392,173,2412,170,2439,168,2539,159,2446,159,2445,109xe" filled="t" fillcolor="#050000" stroked="f">
              <v:path arrowok="t"/>
            </v:shape>
            <v:shape id="_x0000_s1555" style="height:224;left:2257;position:absolute;top:24;width:311" coordorigin="2257,24" coordsize="311,224" path="m2500,104l2490,104,2488,156,2446,159,2539,159,2566,157,2567,157,2568,157,2568,156,2568,155,2497,155,2500,104xe" filled="t" fillcolor="#050000" stroked="f">
              <v:path arrowok="t"/>
            </v:shape>
            <v:shape id="_x0000_s1556" style="height:224;left:2257;position:absolute;top:24;width:311" coordorigin="2257,24" coordsize="311,224" path="m2556,145l2542,149,2522,152,2497,155,2568,155,2556,145xe" filled="t" fillcolor="#050000" stroked="f">
              <v:path arrowok="t"/>
            </v:shape>
            <v:shape id="_x0000_s1557" style="height:224;left:2257;position:absolute;top:24;width:311" coordorigin="2257,24" coordsize="311,224" path="m2429,33l2427,36,2431,44,2433,54,2433,55,2435,100,2384,105,2396,115,2406,112,2419,110,2435,109,2445,109,2444,108,2490,104,2500,104,2500,103,2532,100,2444,100,2443,70,2443,60,2444,55,2446,50,2446,49,2446,47,2446,46,2445,46,2429,33xe" filled="t" fillcolor="#050000" stroked="f">
              <v:path arrowok="t"/>
            </v:shape>
            <v:shape id="_x0000_s1558" style="height:224;left:2257;position:absolute;top:24;width:311" coordorigin="2257,24" coordsize="311,224" path="m2491,24l2488,27,2491,32,2492,38,2492,54,2492,61,2490,95,2444,100,2532,100,2546,98,2548,98,2549,98,2549,96,2549,96,2548,94,2547,94,2500,94,2503,54,2504,46,2507,41,2508,40,2508,39,2507,38,2491,24xe" filled="t" fillcolor="#050000" stroked="f">
              <v:path arrowok="t"/>
            </v:shape>
            <v:shape id="_x0000_s1559" style="height:224;left:2257;position:absolute;top:24;width:311" coordorigin="2257,24" coordsize="311,224" path="m2538,86l2530,89,2518,92,2500,94,2547,94,2538,86xe" filled="t" fillcolor="#050000" stroked="f">
              <v:path arrowok="t"/>
            </v:shape>
            <v:shape id="_x0000_s1560" style="height:224;left:2257;position:absolute;top:24;width:311" coordorigin="2257,24" coordsize="311,224" path="m2319,33l2269,85,2257,145,2260,165,2300,232,2316,247,2319,244,2313,238,2301,224,2274,150,2273,125,2276,109,2282,89,2293,64,2305,48,2319,33xe" filled="t" fillcolor="#050000" stroked="f">
              <v:path arrowok="t"/>
            </v:shape>
          </v:group>
        </w:pict>
      </w:r>
      <w:r>
        <w:pict>
          <v:group id="_x0000_s1561" style="height:10.79pt;margin-left:297.99pt;margin-top:1.45pt;mso-position-horizontal-relative:page;position:absolute;width:15.61pt;z-index:-251586560" coordorigin="5960,29" coordsize="312,216">
            <v:shape id="_x0000_s1562" style="height:216;left:5960;position:absolute;top:29;width:312" coordorigin="5960,29" coordsize="312,216" path="m6214,31l6213,37,6226,51,6237,66,6245,84,6251,103,6254,125,6255,149,6252,166,6247,185,6237,210,6226,226,6212,241,6220,241,6259,193,6272,133,6270,115,6264,96,6255,76,6244,60,6230,45,6214,31xe" filled="t" fillcolor="#050000" stroked="f">
              <v:path arrowok="t"/>
            </v:shape>
            <v:shape id="_x0000_s1563" style="height:216;left:5960;position:absolute;top:29;width:312" coordorigin="5960,29" coordsize="312,216" path="m6048,202l6053,212,6066,227,6078,244,6079,244,6079,245,6081,245,6083,242,6090,232,6093,223,6079,223,6048,202xe" filled="t" fillcolor="#050000" stroked="f">
              <v:path arrowok="t"/>
            </v:shape>
            <v:shape id="_x0000_s1564" style="height:216;left:5960;position:absolute;top:29;width:312" coordorigin="5960,29" coordsize="312,216" path="m6055,142l6032,142,6043,148,6037,167,5989,229,5970,242,5989,234,6043,178,6051,159,6055,142xe" filled="t" fillcolor="#050000" stroked="f">
              <v:path arrowok="t"/>
            </v:shape>
            <v:shape id="_x0000_s1565" style="height:216;left:5960;position:absolute;top:29;width:312" coordorigin="5960,29" coordsize="312,216" path="m6111,138l6056,138,6100,149,6097,169,6093,187,6088,205,6084,217,6079,223,6093,223,6110,146,6111,141,6111,138xe" filled="t" fillcolor="#050000" stroked="f">
              <v:path arrowok="t"/>
            </v:shape>
            <v:shape id="_x0000_s1566" style="height:216;left:5960;position:absolute;top:29;width:312" coordorigin="5960,29" coordsize="312,216" path="m6038,47l6036,49,6036,50,6034,61,6003,117,5960,160,5967,160,6012,118,6042,76,6046,70,6050,68,6050,67,6050,66,6038,47xe" filled="t" fillcolor="#050000" stroked="f">
              <v:path arrowok="t"/>
            </v:shape>
            <v:shape id="_x0000_s1567" style="height:216;left:5960;position:absolute;top:29;width:312" coordorigin="5960,29" coordsize="312,216" path="m6108,115l6101,124,6008,137,6020,146,6024,144,6032,142,6055,142,6056,138,6111,138,6112,137,6114,131,6116,129,6118,127,6119,126,6119,126,6119,125,6119,124,6118,124,6108,115xe" filled="t" fillcolor="#050000" stroked="f">
              <v:path arrowok="t"/>
            </v:shape>
            <v:shape id="_x0000_s1568" style="height:216;left:5960;position:absolute;top:29;width:312" coordorigin="5960,29" coordsize="312,216" path="m6064,29l6063,32,6067,33,6070,36,6074,42,6082,55,6097,77,6138,142,6177,138,6177,135,6166,133,6157,131,6098,65,6080,35,6080,31,6064,29xe" filled="t" fillcolor="#050000" stroked="f">
              <v:path arrowok="t"/>
            </v:shape>
          </v:group>
        </w:pic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4"/>
          <w:szCs w:val="24"/>
        </w:rPr>
        <w:t>10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4"/>
          <w:szCs w:val="24"/>
        </w:rPr>
        <w:pict>
          <v:shape id="_x0000_i1569" type="#_x0000_t75" style="height:12.46pt;mso-position-horizontal-relative:char;mso-position-vertical-relative:line;width:71.13pt">
            <v:imagedata r:id="rId37" o:title=""/>
            <w10:wrap type="none"/>
          </v:shape>
        </w:pict>
      </w:r>
      <w:r>
        <w:rPr>
          <w:rFonts w:ascii="Times New Roman" w:eastAsia="Times New Roman" w:hAnsi="Times New Roman" w:cs="Times New Roman"/>
          <w:color w:val="050000"/>
          <w:spacing w:val="28"/>
          <w:w w:val="100"/>
          <w:position w:val="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4"/>
          <w:szCs w:val="24"/>
        </w:rPr>
        <w:pict>
          <v:shape id="_x0000_i1570" type="#_x0000_t75" style="height:12.26pt;mso-position-horizontal-relative:char;mso-position-vertical-relative:line;width:47.85pt">
            <v:imagedata r:id="rId38" o:title=""/>
            <w10:wrap type="none"/>
          </v:shape>
        </w:pict>
      </w:r>
      <w:r>
        <w:rPr>
          <w:rFonts w:ascii="Times New Roman" w:eastAsia="Times New Roman" w:hAnsi="Times New Roman" w:cs="Times New Roman"/>
          <w:color w:val="050000"/>
          <w:spacing w:val="4"/>
          <w:w w:val="100"/>
          <w:position w:val="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4"/>
          <w:szCs w:val="24"/>
        </w:rPr>
        <w:t>10</w:t>
      </w:r>
    </w:p>
    <w:p>
      <w:pPr>
        <w:spacing w:before="3" w:after="0" w:line="150" w:lineRule="exact"/>
        <w:jc w:val="left"/>
        <w:rPr>
          <w:sz w:val="15"/>
          <w:szCs w:val="15"/>
        </w:rPr>
      </w:pPr>
    </w:p>
    <w:p>
      <w:pPr>
        <w:spacing w:before="0" w:after="0" w:line="200" w:lineRule="exact"/>
        <w:jc w:val="left"/>
        <w:rPr>
          <w:sz w:val="20"/>
          <w:szCs w:val="20"/>
        </w:rPr>
      </w:pPr>
    </w:p>
    <w:p>
      <w:pPr>
        <w:spacing w:before="0" w:after="0" w:line="271" w:lineRule="exact"/>
        <w:ind w:left="528" w:right="-20"/>
        <w:jc w:val="lef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position w:val="0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position w:val="0"/>
          <w:sz w:val="24"/>
          <w:szCs w:val="24"/>
        </w:rPr>
        <w:pict>
          <v:shape id="_x0000_i1571" type="#_x0000_t75" style="height:12.7pt;mso-position-horizontal-relative:char;mso-position-vertical-relative:line;width:441.29pt">
            <v:imagedata r:id="rId39" o:title=""/>
            <w10:wrap type="none"/>
          </v:shape>
        </w:pict>
      </w:r>
    </w:p>
    <w:p>
      <w:pPr>
        <w:spacing w:before="4" w:after="0" w:line="120" w:lineRule="exact"/>
        <w:jc w:val="left"/>
        <w:rPr>
          <w:sz w:val="12"/>
          <w:szCs w:val="12"/>
        </w:rPr>
      </w:pPr>
    </w:p>
    <w:p>
      <w:pPr>
        <w:spacing w:before="0" w:after="0" w:line="200" w:lineRule="exact"/>
        <w:jc w:val="left"/>
        <w:rPr>
          <w:sz w:val="20"/>
          <w:szCs w:val="20"/>
        </w:rPr>
      </w:pPr>
    </w:p>
    <w:p>
      <w:pPr>
        <w:spacing w:before="29" w:after="0" w:line="271" w:lineRule="exact"/>
        <w:ind w:left="408" w:right="-20"/>
        <w:jc w:val="left"/>
        <w:rPr>
          <w:rFonts w:ascii="Times New Roman" w:eastAsia="Times New Roman" w:hAnsi="Times New Roman" w:cs="Times New Roman"/>
          <w:sz w:val="24"/>
          <w:szCs w:val="24"/>
        </w:rPr>
      </w:pPr>
      <w:r>
        <w:pict>
          <v:group id="_x0000_s1572" style="height:11.22pt;margin-left:58.31pt;margin-top:2.72pt;mso-position-horizontal-relative:page;position:absolute;width:8.95pt;z-index:-251585536" coordorigin="1166,54" coordsize="179,224">
            <v:shape id="_x0000_s1573" style="height:224;left:1166;position:absolute;top:54;width:179" coordorigin="1166,54" coordsize="179,224" path="m1265,230l1276,247,1289,263,1299,277,1300,278,1300,279,1302,279,1304,275,1309,266,1312,259,1300,259,1265,230xe" filled="t" fillcolor="#050000" stroked="f">
              <v:path arrowok="t"/>
            </v:shape>
            <v:shape id="_x0000_s1574" style="height:224;left:1166;position:absolute;top:54;width:179" coordorigin="1166,54" coordsize="179,224" path="m1270,54l1268,56,1269,60,1270,65,1259,140,1189,148,1214,155,1233,156,1252,165,1245,181,1211,237,1166,275,1173,277,1232,226,1260,169,1267,147,1326,145,1337,145,1337,142,1340,138,1343,135,1270,135,1275,112,1278,97,1279,90,1281,85,1284,79,1285,77,1287,75,1287,75,1287,74,1287,73,1286,73,1270,54xe" filled="t" fillcolor="#050000" stroked="f">
              <v:path arrowok="t"/>
            </v:shape>
            <v:shape id="_x0000_s1575" style="height:224;left:1166;position:absolute;top:54;width:179" coordorigin="1166,54" coordsize="179,224" path="m1337,145l1326,145,1324,164,1321,183,1317,203,1313,223,1306,245,1300,259,1312,259,1329,192,1336,147,1337,145xe" filled="t" fillcolor="#050000" stroked="f">
              <v:path arrowok="t"/>
            </v:shape>
            <v:shape id="_x0000_s1576" style="height:224;left:1166;position:absolute;top:54;width:179" coordorigin="1166,54" coordsize="179,224" path="m1266,175l1264,177,1288,213,1288,214,1289,214,1290,214,1291,213,1292,206,1293,202,1293,196,1266,175xe" filled="t" fillcolor="#050000" stroked="f">
              <v:path arrowok="t"/>
            </v:shape>
            <v:shape id="_x0000_s1577" style="height:224;left:1166;position:absolute;top:54;width:179" coordorigin="1166,54" coordsize="179,224" path="m1334,120l1326,131,1270,135,1343,135,1345,134,1345,134,1345,133,1345,132,1345,132,1334,120xe" filled="t" fillcolor="#050000" stroked="f">
              <v:path arrowok="t"/>
            </v:shape>
            <v:shape id="_x0000_s1578" style="height:224;left:1166;position:absolute;top:54;width:179" coordorigin="1166,54" coordsize="179,224" path="m1214,79l1212,81,1241,120,1241,121,1242,122,1243,122,1244,120,1246,112,1246,107,1246,102,1214,79xe" filled="t" fillcolor="#050000" stroked="f">
              <v:path arrowok="t"/>
            </v:shape>
          </v:group>
        </w:pict>
      </w:r>
      <w:r>
        <w:rPr>
          <w:rFonts w:ascii="Times New Roman" w:eastAsia="Times New Roman" w:hAnsi="Times New Roman" w:cs="Times New Roman"/>
          <w:color w:val="050000"/>
          <w:position w:val="0"/>
          <w:sz w:val="24"/>
          <w:szCs w:val="24"/>
        </w:rPr>
        <w:t>56~60</w:t>
      </w:r>
      <w:r>
        <w:rPr>
          <w:rFonts w:ascii="Times New Roman" w:eastAsia="Times New Roman" w:hAnsi="Times New Roman" w:cs="Times New Roman"/>
          <w:color w:val="050000"/>
          <w:spacing w:val="24"/>
          <w:position w:val="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4"/>
          <w:position w:val="0"/>
          <w:sz w:val="24"/>
          <w:szCs w:val="24"/>
        </w:rPr>
        <w:pict>
          <v:shape id="_x0000_i1579" type="#_x0000_t75" style="height:12.08pt;mso-position-horizontal-relative:char;mso-position-vertical-relative:line;width:75.71pt">
            <v:imagedata r:id="rId40" o:title=""/>
            <w10:wrap type="none"/>
          </v:shape>
        </w:pict>
      </w:r>
    </w:p>
    <w:p>
      <w:pPr>
        <w:spacing w:before="1" w:after="0" w:line="220" w:lineRule="exact"/>
        <w:jc w:val="left"/>
        <w:rPr>
          <w:sz w:val="22"/>
          <w:szCs w:val="22"/>
        </w:rPr>
      </w:pPr>
    </w:p>
    <w:p>
      <w:pPr>
        <w:tabs>
          <w:tab w:val="left" w:pos="5040"/>
        </w:tabs>
        <w:spacing w:before="39" w:after="0" w:line="240" w:lineRule="auto"/>
        <w:ind w:left="108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6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yon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li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boy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2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gh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6"/>
          <w:w w:val="100"/>
          <w:sz w:val="20"/>
          <w:szCs w:val="20"/>
          <w:u w:val="single" w:color="04000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  <w:u w:val="single" w:color="040000"/>
        </w:rPr>
        <w:tab/>
      </w:r>
      <w:r>
        <w:rPr>
          <w:rFonts w:ascii="Times New Roman" w:eastAsia="Times New Roman" w:hAnsi="Times New Roman" w:cs="Times New Roman"/>
          <w:color w:val="050000"/>
          <w:spacing w:val="10"/>
          <w:w w:val="100"/>
          <w:sz w:val="20"/>
          <w:szCs w:val="20"/>
        </w:rPr>
        <w:t>(</w:t>
      </w:r>
      <w:r>
        <w:rPr>
          <w:rFonts w:ascii="Times New Roman" w:eastAsia="Times New Roman" w:hAnsi="Times New Roman" w:cs="Times New Roman"/>
          <w:color w:val="050000"/>
          <w:spacing w:val="10"/>
          <w:w w:val="100"/>
          <w:sz w:val="20"/>
          <w:szCs w:val="20"/>
        </w:rPr>
        <w:pict>
          <v:shape id="_x0000_i1580" type="#_x0000_t75" style="height:10.66pt;mso-position-horizontal-relative:char;mso-position-vertical-relative:line;width:30.29pt">
            <v:imagedata r:id="rId41" o:title=""/>
            <w10:wrap type="none"/>
          </v:shape>
        </w:pic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)</w:t>
      </w:r>
      <w:r>
        <w:rPr>
          <w:rFonts w:ascii="Times New Roman" w:eastAsia="Times New Roman" w:hAnsi="Times New Roman" w:cs="Times New Roman"/>
          <w:color w:val="050000"/>
          <w:spacing w:val="7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position w:val="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position w:val="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position w:val="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position w:val="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position w:val="0"/>
          <w:sz w:val="20"/>
          <w:szCs w:val="20"/>
        </w:rPr>
        <w:t>.</w:t>
      </w:r>
    </w:p>
    <w:p>
      <w:pPr>
        <w:spacing w:before="4" w:after="0" w:line="160" w:lineRule="exact"/>
        <w:jc w:val="left"/>
        <w:rPr>
          <w:sz w:val="16"/>
          <w:szCs w:val="16"/>
        </w:rPr>
      </w:pPr>
    </w:p>
    <w:p>
      <w:pPr>
        <w:tabs>
          <w:tab w:val="left" w:pos="5860"/>
          <w:tab w:val="left" w:pos="6420"/>
        </w:tabs>
        <w:spacing w:before="0" w:after="0" w:line="240" w:lineRule="auto"/>
        <w:ind w:left="108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group id="_x0000_s1581" style="height:9.26pt;margin-left:353.22pt;margin-top:0.83pt;mso-position-horizontal-relative:page;position:absolute;width:18.68pt;z-index:-251584512" coordorigin="7064,17" coordsize="374,185">
            <v:shape id="_x0000_s1582" style="height:185;left:7064;position:absolute;top:17;width:374" coordorigin="7064,17" coordsize="374,185" path="m7318,146l7316,148,7318,154,7320,160,7314,193,7322,199,7322,200,7323,200,7324,200,7324,200,7325,199,7328,197,7332,196,7399,189,7327,189,7327,163,7327,160,7329,158,7329,158,7329,156,7318,146xe" filled="t" fillcolor="#050000" stroked="f">
              <v:path arrowok="t"/>
            </v:shape>
            <v:shape id="_x0000_s1583" style="height:185;left:7064;position:absolute;top:17;width:374" coordorigin="7064,17" coordsize="374,185" path="m7410,188l7401,188,7405,199,7406,200,7407,200,7407,199,7409,195,7410,192,7410,188xe" filled="t" fillcolor="#050000" stroked="f">
              <v:path arrowok="t"/>
            </v:shape>
            <v:shape id="_x0000_s1584" style="height:185;left:7064;position:absolute;top:17;width:374" coordorigin="7064,17" coordsize="374,185" path="m7360,129l7358,131,7358,131,7359,134,7360,136,7361,140,7361,142,7361,186,7327,189,7399,189,7401,188,7410,188,7411,185,7368,185,7368,149,7369,145,7371,142,7372,141,7372,139,7371,138,7371,138,7360,129xe" filled="t" fillcolor="#050000" stroked="f">
              <v:path arrowok="t"/>
            </v:shape>
            <v:shape id="_x0000_s1585" style="height:185;left:7064;position:absolute;top:17;width:374" coordorigin="7064,17" coordsize="374,185" path="m7406,143l7405,145,7405,145,7406,148,7406,149,7368,185,7411,185,7414,160,7416,157,7417,154,7418,154,7418,153,7417,152,7417,152,7406,143xe" filled="t" fillcolor="#050000" stroked="f">
              <v:path arrowok="t"/>
            </v:shape>
            <v:shape id="_x0000_s1586" style="height:185;left:7064;position:absolute;top:17;width:374" coordorigin="7064,17" coordsize="374,185" path="m7329,78l7326,80,7335,99,7342,117,7325,128,7308,138,7290,146,7302,145,7321,137,7338,127,7354,116,7372,116,7361,111,7365,108,7354,108,7345,101,7336,91,7329,78xe" filled="t" fillcolor="#050000" stroked="f">
              <v:path arrowok="t"/>
            </v:shape>
            <v:shape id="_x0000_s1587" style="height:185;left:7064;position:absolute;top:17;width:374" coordorigin="7064,17" coordsize="374,185" path="m7372,116l7354,116,7362,122,7371,126,7390,131,7400,132,7414,132,7414,132,7414,131,7413,128,7411,124,7399,124,7378,120,7372,116xe" filled="t" fillcolor="#050000" stroked="f">
              <v:path arrowok="t"/>
            </v:shape>
            <v:shape id="_x0000_s1588" style="height:185;left:7064;position:absolute;top:17;width:374" coordorigin="7064,17" coordsize="374,185" path="m7398,96l7396,97,7399,124,7411,124,7406,115,7402,106,7398,96xe" filled="t" fillcolor="#050000" stroked="f">
              <v:path arrowok="t"/>
            </v:shape>
            <v:shape id="_x0000_s1589" style="height:185;left:7064;position:absolute;top:17;width:374" coordorigin="7064,17" coordsize="374,185" path="m7317,80l7314,80,7312,89,7310,95,7306,103,7304,106,7300,109,7303,120,7303,121,7304,122,7305,122,7317,89,7317,80xe" filled="t" fillcolor="#050000" stroked="f">
              <v:path arrowok="t"/>
            </v:shape>
            <v:shape id="_x0000_s1590" style="height:185;left:7064;position:absolute;top:17;width:374" coordorigin="7064,17" coordsize="374,185" path="m7407,85l7406,87,7436,117,7437,117,7438,117,7438,116,7438,105,7438,102,7407,85xe" filled="t" fillcolor="#050000" stroked="f">
              <v:path arrowok="t"/>
            </v:shape>
            <v:shape id="_x0000_s1591" style="height:185;left:7064;position:absolute;top:17;width:374" coordorigin="7064,17" coordsize="374,185" path="m7395,60l7392,60,7391,66,7387,74,7373,91,7364,100,7354,108,7365,108,7377,97,7390,83,7393,81,7395,79,7399,77,7400,76,7399,75,7399,74,7395,60xe" filled="t" fillcolor="#050000" stroked="f">
              <v:path arrowok="t"/>
            </v:shape>
            <v:shape id="_x0000_s1592" style="height:185;left:7064;position:absolute;top:17;width:374" coordorigin="7064,17" coordsize="374,185" path="m7348,65l7347,67,7363,90,7364,91,7365,91,7366,91,7366,90,7368,83,7368,81,7369,79,7348,65xe" filled="t" fillcolor="#050000" stroked="f">
              <v:path arrowok="t"/>
            </v:shape>
            <v:shape id="_x0000_s1593" style="height:185;left:7064;position:absolute;top:17;width:374" coordorigin="7064,17" coordsize="374,185" path="m7309,38l7306,38,7305,57,7302,68,7295,71,7300,84,7300,85,7300,85,7301,85,7303,83,7307,75,7308,69,7309,61,7398,54,7310,54,7310,43,7310,40,7309,38xe" filled="t" fillcolor="#050000" stroked="f">
              <v:path arrowok="t"/>
            </v:shape>
            <v:shape id="_x0000_s1594" style="height:185;left:7064;position:absolute;top:17;width:374" coordorigin="7064,17" coordsize="374,185" path="m7434,53l7420,53,7412,72,7415,72,7424,61,7431,54,7434,53xe" filled="t" fillcolor="#050000" stroked="f">
              <v:path arrowok="t"/>
            </v:shape>
            <v:shape id="_x0000_s1595" style="height:185;left:7064;position:absolute;top:17;width:374" coordorigin="7064,17" coordsize="374,185" path="m7429,38l7420,46,7310,54,7398,54,7420,53,7434,53,7436,52,7437,51,7438,51,7438,50,7437,49,7429,38xe" filled="t" fillcolor="#050000" stroked="f">
              <v:path arrowok="t"/>
            </v:shape>
            <v:shape id="_x0000_s1596" style="height:185;left:7064;position:absolute;top:17;width:374" coordorigin="7064,17" coordsize="374,185" path="m7356,17l7354,19,7369,47,7370,48,7370,48,7371,48,7376,34,7356,17xe" filled="t" fillcolor="#050000" stroked="f">
              <v:path arrowok="t"/>
            </v:shape>
            <v:shape id="_x0000_s1597" style="height:185;left:7064;position:absolute;top:17;width:374" coordorigin="7064,17" coordsize="374,185" path="m7117,99l7109,99,7109,170,7107,179,7104,185,7113,201,7113,202,7114,202,7115,199,7116,190,7116,185,7117,99xe" filled="t" fillcolor="#050000" stroked="f">
              <v:path arrowok="t"/>
            </v:shape>
            <v:shape id="_x0000_s1598" style="height:185;left:7064;position:absolute;top:17;width:374" coordorigin="7064,17" coordsize="374,185" path="m7162,88l7159,94,7164,133,7165,153,7153,169,7139,183,7123,197,7132,194,7148,181,7162,167,7174,152,7186,152,7181,140,7187,129,7171,129,7166,110,7162,88xe" filled="t" fillcolor="#050000" stroked="f">
              <v:path arrowok="t"/>
            </v:shape>
            <v:shape id="_x0000_s1599" style="height:185;left:7064;position:absolute;top:17;width:374" coordorigin="7064,17" coordsize="374,185" path="m7186,152l7174,152,7179,162,7220,189,7222,189,7223,189,7223,187,7221,180,7219,174,7206,174,7191,162,7186,152xe" filled="t" fillcolor="#050000" stroked="f">
              <v:path arrowok="t"/>
            </v:shape>
            <v:shape id="_x0000_s1600" style="height:185;left:7064;position:absolute;top:17;width:374" coordorigin="7064,17" coordsize="374,185" path="m7212,138l7210,138,7206,174,7219,174,7217,161,7212,138xe" filled="t" fillcolor="#050000" stroked="f">
              <v:path arrowok="t"/>
            </v:shape>
            <v:shape id="_x0000_s1601" style="height:185;left:7064;position:absolute;top:17;width:374" coordorigin="7064,17" coordsize="374,185" path="m7117,83l7109,83,7100,100,7090,117,7078,134,7064,150,7071,147,7085,133,7097,117,7109,99,7117,99,7117,98,7123,98,7117,94,7117,83xe" filled="t" fillcolor="#050000" stroked="f">
              <v:path arrowok="t"/>
            </v:shape>
            <v:shape id="_x0000_s1602" style="height:185;left:7064;position:absolute;top:17;width:374" coordorigin="7064,17" coordsize="374,185" path="m7149,92l7146,97,7143,120,7135,134,7138,148,7139,149,7139,149,7140,149,7141,147,7145,139,7146,134,7150,120,7150,114,7150,98,7150,96,7149,92xe" filled="t" fillcolor="#050000" stroked="f">
              <v:path arrowok="t"/>
            </v:shape>
            <v:shape id="_x0000_s1603" style="height:185;left:7064;position:absolute;top:17;width:374" coordorigin="7064,17" coordsize="374,185" path="m7207,96l7206,98,7233,128,7234,129,7234,129,7235,129,7235,127,7236,120,7236,114,7207,96xe" filled="t" fillcolor="#050000" stroked="f">
              <v:path arrowok="t"/>
            </v:shape>
            <v:shape id="_x0000_s1604" style="height:185;left:7064;position:absolute;top:17;width:374" coordorigin="7064,17" coordsize="374,185" path="m7201,32l7199,33,7200,36,7200,38,7183,117,7171,129,7187,129,7208,63,7209,57,7211,53,7214,50,7214,48,7214,47,7214,46,7213,46,7201,32xe" filled="t" fillcolor="#050000" stroked="f">
              <v:path arrowok="t"/>
            </v:shape>
            <v:shape id="_x0000_s1605" style="height:185;left:7064;position:absolute;top:17;width:374" coordorigin="7064,17" coordsize="374,185" path="m7123,98l7117,98,7134,119,7135,120,7135,120,7136,120,7136,119,7136,107,7136,105,7123,98xe" filled="t" fillcolor="#050000" stroked="f">
              <v:path arrowok="t"/>
            </v:shape>
            <v:shape id="_x0000_s1606" style="height:185;left:7064;position:absolute;top:17;width:374" coordorigin="7064,17" coordsize="374,185" path="m7117,47l7109,47,7109,77,7072,82,7082,88,7087,87,7096,85,7109,83,7117,83,7117,82,7146,78,7147,78,7148,78,7148,77,7148,77,7147,76,7147,76,7117,76,7117,47xe" filled="t" fillcolor="#050000" stroked="f">
              <v:path arrowok="t"/>
            </v:shape>
            <v:shape id="_x0000_s1607" style="height:185;left:7064;position:absolute;top:17;width:374" coordorigin="7064,17" coordsize="374,185" path="m7157,41l7156,43,7176,78,7177,79,7177,79,7178,77,7180,72,7181,69,7181,65,7157,41xe" filled="t" fillcolor="#050000" stroked="f">
              <v:path arrowok="t"/>
            </v:shape>
            <v:shape id="_x0000_s1608" style="height:185;left:7064;position:absolute;top:17;width:374" coordorigin="7064,17" coordsize="374,185" path="m7139,70l7133,73,7126,75,7117,76,7147,76,7139,70xe" filled="t" fillcolor="#050000" stroked="f">
              <v:path arrowok="t"/>
            </v:shape>
            <v:shape id="_x0000_s1609" style="height:185;left:7064;position:absolute;top:17;width:374" coordorigin="7064,17" coordsize="374,185" path="m7135,24l7134,25,7134,28,7129,32,7115,38,7098,44,7076,52,7077,55,7086,53,7096,51,7109,47,7117,47,7145,35,7145,34,7135,24xe" filled="t" fillcolor="#050000" stroked="f">
              <v:path arrowok="t"/>
            </v:shape>
          </v:group>
        </w:pic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6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2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li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fr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nd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it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1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ec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12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color w:val="050000"/>
          <w:spacing w:val="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7"/>
          <w:w w:val="100"/>
          <w:sz w:val="20"/>
          <w:szCs w:val="20"/>
          <w:u w:val="single" w:color="04000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  <w:u w:val="single" w:color="040000"/>
        </w:rPr>
        <w:tab/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(</w:t>
      </w:r>
      <w:r>
        <w:rPr>
          <w:rFonts w:ascii="Times New Roman" w:eastAsia="Times New Roman" w:hAnsi="Times New Roman" w:cs="Times New Roman"/>
          <w:color w:val="050000"/>
          <w:spacing w:val="-4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)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>.</w:t>
      </w:r>
    </w:p>
    <w:p>
      <w:pPr>
        <w:spacing w:before="9" w:after="0" w:line="150" w:lineRule="exact"/>
        <w:jc w:val="left"/>
        <w:rPr>
          <w:sz w:val="15"/>
          <w:szCs w:val="15"/>
        </w:rPr>
      </w:pPr>
    </w:p>
    <w:p>
      <w:pPr>
        <w:tabs>
          <w:tab w:val="left" w:pos="5100"/>
        </w:tabs>
        <w:spacing w:before="0" w:after="0" w:line="240" w:lineRule="auto"/>
        <w:ind w:left="108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6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3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1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up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,</w:t>
      </w:r>
      <w:r>
        <w:rPr>
          <w:rFonts w:ascii="Times New Roman" w:eastAsia="Times New Roman" w:hAnsi="Times New Roman" w:cs="Times New Roman"/>
          <w:color w:val="050000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hop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4"/>
          <w:w w:val="100"/>
          <w:sz w:val="20"/>
          <w:szCs w:val="20"/>
          <w:u w:val="single" w:color="04000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  <w:u w:val="single" w:color="040000"/>
        </w:rPr>
        <w:tab/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>(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pict>
          <v:shape id="_x0000_i1610" type="#_x0000_t75" style="height:10.74pt;mso-position-horizontal-relative:char;mso-position-vertical-relative:line;width:30.19pt">
            <v:imagedata r:id="rId42" o:title=""/>
            <w10:wrap type="none"/>
          </v:shape>
        </w:pic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)</w:t>
      </w:r>
      <w:r>
        <w:rPr>
          <w:rFonts w:ascii="Times New Roman" w:eastAsia="Times New Roman" w:hAnsi="Times New Roman" w:cs="Times New Roman"/>
          <w:color w:val="050000"/>
          <w:spacing w:val="8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position w:val="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position w:val="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position w:val="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3"/>
          <w:w w:val="103"/>
          <w:position w:val="0"/>
          <w:sz w:val="20"/>
          <w:szCs w:val="20"/>
        </w:rPr>
        <w:t>mm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position w:val="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position w:val="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position w:val="0"/>
          <w:sz w:val="20"/>
          <w:szCs w:val="20"/>
        </w:rPr>
        <w:t>.</w:t>
      </w:r>
    </w:p>
    <w:p>
      <w:pPr>
        <w:spacing w:before="9" w:after="0" w:line="150" w:lineRule="exact"/>
        <w:jc w:val="left"/>
        <w:rPr>
          <w:sz w:val="15"/>
          <w:szCs w:val="15"/>
        </w:rPr>
      </w:pPr>
    </w:p>
    <w:p>
      <w:pPr>
        <w:tabs>
          <w:tab w:val="left" w:pos="2280"/>
        </w:tabs>
        <w:spacing w:before="0" w:after="0" w:line="240" w:lineRule="auto"/>
        <w:ind w:left="108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6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4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2"/>
          <w:w w:val="100"/>
          <w:sz w:val="20"/>
          <w:szCs w:val="20"/>
          <w:u w:val="single" w:color="04000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  <w:u w:val="single" w:color="040000"/>
        </w:rPr>
        <w:tab/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>(</w:t>
      </w:r>
      <w:r>
        <w:rPr>
          <w:rFonts w:ascii="Times New Roman" w:eastAsia="Times New Roman" w:hAnsi="Times New Roman" w:cs="Times New Roman"/>
          <w:color w:val="050000"/>
          <w:spacing w:val="-32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-32"/>
          <w:w w:val="100"/>
          <w:sz w:val="20"/>
          <w:szCs w:val="20"/>
        </w:rPr>
        <w:pict>
          <v:shape id="_x0000_i1611" type="#_x0000_t75" style="height:10.59pt;mso-position-horizontal-relative:char;mso-position-vertical-relative:line;width:29.71pt">
            <v:imagedata r:id="rId43" o:title=""/>
            <w10:wrap type="none"/>
          </v:shape>
        </w:pic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)</w:t>
      </w:r>
      <w:r>
        <w:rPr>
          <w:rFonts w:ascii="Times New Roman" w:eastAsia="Times New Roman" w:hAnsi="Times New Roman" w:cs="Times New Roman"/>
          <w:color w:val="050000"/>
          <w:spacing w:val="5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ngu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8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8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re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ll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18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position w:val="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position w:val="0"/>
          <w:sz w:val="20"/>
          <w:szCs w:val="20"/>
        </w:rPr>
        <w:t>un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position w:val="0"/>
          <w:sz w:val="20"/>
          <w:szCs w:val="20"/>
        </w:rPr>
        <w:t>.</w:t>
      </w:r>
    </w:p>
    <w:p>
      <w:pPr>
        <w:spacing w:before="9" w:after="0" w:line="150" w:lineRule="exact"/>
        <w:jc w:val="left"/>
        <w:rPr>
          <w:sz w:val="15"/>
          <w:szCs w:val="15"/>
        </w:rPr>
      </w:pPr>
    </w:p>
    <w:p>
      <w:pPr>
        <w:tabs>
          <w:tab w:val="left" w:pos="2840"/>
          <w:tab w:val="left" w:pos="3400"/>
        </w:tabs>
        <w:spacing w:before="0" w:after="0" w:line="240" w:lineRule="auto"/>
        <w:ind w:left="108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group id="_x0000_s1612" style="height:9.63pt;margin-left:201.79pt;margin-top:0.8pt;mso-position-horizontal-relative:page;position:absolute;width:19.51pt;z-index:-251583488" coordorigin="4036,16" coordsize="390,193">
            <v:shape id="_x0000_s1613" style="height:193;left:4036;position:absolute;top:16;width:390" coordorigin="4036,16" coordsize="390,193" path="m4371,147l4380,164,4391,180,4403,196,4403,197,4404,198,4406,198,4407,192,4409,181,4371,147xe" filled="t" fillcolor="#050000" stroked="f">
              <v:path arrowok="t"/>
            </v:shape>
            <v:shape id="_x0000_s1614" style="height:193;left:4036;position:absolute;top:16;width:390" coordorigin="4036,16" coordsize="390,193" path="m4294,73l4287,73,4287,178,4285,186,4282,191,4289,205,4290,208,4291,209,4292,209,4293,207,4294,202,4294,198,4294,73xe" filled="t" fillcolor="#050000" stroked="f">
              <v:path arrowok="t"/>
            </v:shape>
            <v:shape id="_x0000_s1615" style="height:193;left:4036;position:absolute;top:16;width:390" coordorigin="4036,16" coordsize="390,193" path="m4346,142l4340,155,4331,171,4317,187,4299,205,4315,198,4329,184,4343,168,4349,161,4352,158,4354,157,4354,157,4354,156,4354,155,4346,142xe" filled="t" fillcolor="#050000" stroked="f">
              <v:path arrowok="t"/>
            </v:shape>
            <v:shape id="_x0000_s1616" style="height:193;left:4036;position:absolute;top:16;width:390" coordorigin="4036,16" coordsize="390,193" path="m4344,88l4336,88,4338,131,4301,134,4315,140,4327,139,4344,137,4365,135,4424,130,4345,130,4344,88xe" filled="t" fillcolor="#050000" stroked="f">
              <v:path arrowok="t"/>
            </v:shape>
            <v:shape id="_x0000_s1617" style="height:193;left:4036;position:absolute;top:16;width:390" coordorigin="4036,16" coordsize="390,193" path="m4383,84l4375,84,4373,127,4345,130,4424,130,4426,130,4426,129,4426,129,4423,126,4380,126,4383,84xe" filled="t" fillcolor="#050000" stroked="f">
              <v:path arrowok="t"/>
            </v:shape>
            <v:shape id="_x0000_s1618" style="height:193;left:4036;position:absolute;top:16;width:390" coordorigin="4036,16" coordsize="390,193" path="m4415,119l4410,122,4398,124,4380,126,4423,126,4415,119xe" filled="t" fillcolor="#050000" stroked="f">
              <v:path arrowok="t"/>
            </v:shape>
            <v:shape id="_x0000_s1619" style="height:193;left:4036;position:absolute;top:16;width:390" coordorigin="4036,16" coordsize="390,193" path="m4307,17l4304,23,4300,39,4287,62,4276,76,4262,91,4246,108,4260,102,4274,88,4287,73,4294,73,4294,63,4306,46,4313,37,4316,36,4317,35,4317,35,4317,33,4307,17xe" filled="t" fillcolor="#050000" stroked="f">
              <v:path arrowok="t"/>
            </v:shape>
            <v:shape id="_x0000_s1620" style="height:193;left:4036;position:absolute;top:16;width:390" coordorigin="4036,16" coordsize="390,193" path="m4332,26l4330,28,4331,31,4333,36,4335,48,4335,53,4335,57,4336,82,4311,85,4320,92,4326,90,4331,89,4336,88,4344,88,4344,88,4375,84,4383,84,4383,83,4406,81,4344,81,4343,62,4344,50,4345,43,4345,41,4346,40,4346,39,4346,38,4346,38,4345,37,4332,26xe" filled="t" fillcolor="#050000" stroked="f">
              <v:path arrowok="t"/>
            </v:shape>
            <v:shape id="_x0000_s1621" style="height:193;left:4036;position:absolute;top:16;width:390" coordorigin="4036,16" coordsize="390,193" path="m4375,16l4372,18,4376,24,4377,33,4377,36,4375,77,4344,81,4406,81,4415,80,4415,80,4415,79,4415,78,4414,77,4412,76,4383,76,4385,41,4387,34,4389,30,4389,30,4390,28,4389,28,4375,16xe" filled="t" fillcolor="#050000" stroked="f">
              <v:path arrowok="t"/>
            </v:shape>
            <v:shape id="_x0000_s1622" style="height:193;left:4036;position:absolute;top:16;width:390" coordorigin="4036,16" coordsize="390,193" path="m4406,70l4400,73,4393,75,4383,76,4412,76,4406,70xe" filled="t" fillcolor="#050000" stroked="f">
              <v:path arrowok="t"/>
            </v:shape>
            <v:shape id="_x0000_s1623" style="height:193;left:4036;position:absolute;top:16;width:390" coordorigin="4036,16" coordsize="390,193" path="m4051,174l4050,176,4065,190,4079,204,4079,205,4080,205,4081,205,4082,203,4084,194,4085,188,4075,188,4051,174xe" filled="t" fillcolor="#050000" stroked="f">
              <v:path arrowok="t"/>
            </v:shape>
            <v:shape id="_x0000_s1624" style="height:193;left:4036;position:absolute;top:16;width:390" coordorigin="4036,16" coordsize="390,193" path="m4129,158l4119,158,4185,203,4220,195,4220,193,4205,193,4194,191,4175,185,4165,180,4153,173,4153,168,4146,168,4129,158xe" filled="t" fillcolor="#050000" stroked="f">
              <v:path arrowok="t"/>
            </v:shape>
            <v:shape id="_x0000_s1625" style="height:193;left:4036;position:absolute;top:16;width:390" coordorigin="4036,16" coordsize="390,193" path="m4119,129l4118,129,4118,140,4115,149,4108,166,4098,183,4086,200,4098,192,4110,176,4119,158,4129,158,4121,153,4125,145,4127,141,4129,140,4129,140,4129,139,4129,138,4119,129xe" filled="t" fillcolor="#050000" stroked="f">
              <v:path arrowok="t"/>
            </v:shape>
            <v:shape id="_x0000_s1626" style="height:193;left:4036;position:absolute;top:16;width:390" coordorigin="4036,16" coordsize="390,193" path="m4219,192l4205,193,4220,193,4219,192xe" filled="t" fillcolor="#050000" stroked="f">
              <v:path arrowok="t"/>
            </v:shape>
            <v:shape id="_x0000_s1627" style="height:193;left:4036;position:absolute;top:16;width:390" coordorigin="4036,16" coordsize="390,193" path="m4085,118l4077,118,4077,181,4077,186,4075,188,4085,188,4085,118xe" filled="t" fillcolor="#050000" stroked="f">
              <v:path arrowok="t"/>
            </v:shape>
            <v:shape id="_x0000_s1628" style="height:193;left:4036;position:absolute;top:16;width:390" coordorigin="4036,16" coordsize="390,193" path="m4153,116l4146,116,4146,168,4153,168,4153,146,4194,141,4195,141,4195,140,4153,140,4153,116xe" filled="t" fillcolor="#050000" stroked="f">
              <v:path arrowok="t"/>
            </v:shape>
            <v:shape id="_x0000_s1629" style="height:193;left:4036;position:absolute;top:16;width:390" coordorigin="4036,16" coordsize="390,193" path="m4187,133l4180,136,4169,138,4153,140,4195,140,4195,140,4194,139,4187,133xe" filled="t" fillcolor="#050000" stroked="f">
              <v:path arrowok="t"/>
            </v:shape>
            <v:shape id="_x0000_s1630" style="height:193;left:4036;position:absolute;top:16;width:390" coordorigin="4036,16" coordsize="390,193" path="m4085,80l4077,80,4077,111,4036,131,4049,135,4051,134,4060,128,4077,118,4085,118,4085,113,4096,107,4085,107,4085,80xe" filled="t" fillcolor="#050000" stroked="f">
              <v:path arrowok="t"/>
            </v:shape>
            <v:shape id="_x0000_s1631" style="height:193;left:4036;position:absolute;top:16;width:390" coordorigin="4036,16" coordsize="390,193" path="m4188,104l4176,106,4157,109,4130,113,4095,116,4106,123,4121,120,4146,116,4153,116,4153,116,4203,111,4204,110,4204,110,4203,109,4202,109,4188,104xe" filled="t" fillcolor="#050000" stroked="f">
              <v:path arrowok="t"/>
            </v:shape>
            <v:shape id="_x0000_s1632" style="height:193;left:4036;position:absolute;top:16;width:390" coordorigin="4036,16" coordsize="390,193" path="m4112,94l4085,107,4096,107,4114,96,4112,94xe" filled="t" fillcolor="#050000" stroked="f">
              <v:path arrowok="t"/>
            </v:shape>
            <v:shape id="_x0000_s1633" style="height:193;left:4036;position:absolute;top:16;width:390" coordorigin="4036,16" coordsize="390,193" path="m4121,25l4119,26,4120,29,4121,32,4124,88,4124,93,4122,96,4128,106,4129,106,4131,106,4131,102,4131,94,4176,88,4131,88,4131,69,4163,64,4164,64,4164,63,4164,63,4131,63,4130,44,4173,39,4181,39,4182,38,4128,38,4121,25xe" filled="t" fillcolor="#050000" stroked="f">
              <v:path arrowok="t"/>
            </v:shape>
            <v:shape id="_x0000_s1634" style="height:193;left:4036;position:absolute;top:16;width:390" coordorigin="4036,16" coordsize="390,193" path="m4181,39l4173,39,4170,83,4131,88,4176,88,4182,87,4183,87,4183,86,4183,86,4183,85,4183,84,4177,79,4180,44,4181,40,4181,39xe" filled="t" fillcolor="#050000" stroked="f">
              <v:path arrowok="t"/>
            </v:shape>
            <v:shape id="_x0000_s1635" style="height:193;left:4036;position:absolute;top:16;width:390" coordorigin="4036,16" coordsize="390,193" path="m4075,17l4072,18,4076,27,4077,37,4077,73,4042,78,4051,85,4054,84,4063,82,4077,80,4085,80,4085,78,4114,73,4115,73,4116,73,4116,72,4115,72,4115,71,4085,71,4085,46,4085,43,4087,36,4087,33,4089,31,4089,30,4089,29,4088,28,4075,17xe" filled="t" fillcolor="#050000" stroked="f">
              <v:path arrowok="t"/>
            </v:shape>
            <v:shape id="_x0000_s1636" style="height:193;left:4036;position:absolute;top:16;width:390" coordorigin="4036,16" coordsize="390,193" path="m4108,66l4107,67,4099,69,4085,71,4115,71,4108,66xe" filled="t" fillcolor="#050000" stroked="f">
              <v:path arrowok="t"/>
            </v:shape>
            <v:shape id="_x0000_s1637" style="height:193;left:4036;position:absolute;top:16;width:390" coordorigin="4036,16" coordsize="390,193" path="m4158,57l4153,59,4144,61,4131,63,4164,63,4164,62,4164,62,4158,57xe" filled="t" fillcolor="#050000" stroked="f">
              <v:path arrowok="t"/>
            </v:shape>
            <v:shape id="_x0000_s1638" style="height:193;left:4036;position:absolute;top:16;width:390" coordorigin="4036,16" coordsize="390,193" path="m4177,25l4171,32,4128,38,4182,38,4182,37,4183,36,4185,35,4186,34,4186,34,4186,33,4185,32,4177,25xe" filled="t" fillcolor="#050000" stroked="f">
              <v:path arrowok="t"/>
            </v:shape>
          </v:group>
        </w:pic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6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5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nk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2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5"/>
          <w:w w:val="100"/>
          <w:sz w:val="20"/>
          <w:szCs w:val="20"/>
          <w:u w:val="single" w:color="04000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  <w:u w:val="single" w:color="040000"/>
        </w:rPr>
        <w:tab/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(</w:t>
      </w:r>
      <w:r>
        <w:rPr>
          <w:rFonts w:ascii="Times New Roman" w:eastAsia="Times New Roman" w:hAnsi="Times New Roman" w:cs="Times New Roman"/>
          <w:color w:val="050000"/>
          <w:spacing w:val="-4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)</w:t>
      </w:r>
      <w:r>
        <w:rPr>
          <w:rFonts w:ascii="Times New Roman" w:eastAsia="Times New Roman" w:hAnsi="Times New Roman" w:cs="Times New Roman"/>
          <w:color w:val="050000"/>
          <w:spacing w:val="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>.</w:t>
      </w:r>
    </w:p>
    <w:p>
      <w:pPr>
        <w:spacing w:before="16" w:after="0" w:line="240" w:lineRule="exact"/>
        <w:jc w:val="left"/>
        <w:rPr>
          <w:sz w:val="24"/>
          <w:szCs w:val="24"/>
        </w:rPr>
      </w:pPr>
    </w:p>
    <w:p>
      <w:pPr>
        <w:tabs>
          <w:tab w:val="left" w:pos="620"/>
        </w:tabs>
        <w:spacing w:before="0" w:after="0" w:line="271" w:lineRule="exact"/>
        <w:ind w:left="108" w:right="-20"/>
        <w:jc w:val="left"/>
        <w:rPr>
          <w:rFonts w:ascii="Times New Roman" w:eastAsia="Times New Roman" w:hAnsi="Times New Roman" w:cs="Times New Roman"/>
          <w:sz w:val="24"/>
          <w:szCs w:val="24"/>
        </w:rPr>
      </w:pPr>
      <w:r>
        <w:pict>
          <v:group id="_x0000_s1639" style="height:10.52pt;margin-left:66.6pt;margin-top:1.54pt;mso-position-horizontal-relative:page;position:absolute;width:3pt;z-index:-251582464" coordorigin="1332,31" coordsize="60,210">
            <v:shape id="_x0000_s1640" style="height:210;left:1332;position:absolute;top:31;width:60" coordorigin="1332,31" coordsize="60,210" path="m1334,31l1333,37,1346,51,1357,66,1365,84,1371,103,1374,125,1375,149,1372,166,1367,185,1357,210,1346,226,1332,241,1340,241,1379,193,1392,133,1390,115,1384,96,1375,76,1364,60,1350,45,1334,31xe" filled="t" fillcolor="#050000" stroked="f">
              <v:path arrowok="t"/>
            </v:shape>
          </v:group>
        </w:pict>
      </w:r>
      <w:r>
        <w:rPr>
          <w:rFonts w:ascii="Times New Roman" w:eastAsia="Times New Roman" w:hAnsi="Times New Roman" w:cs="Times New Roman"/>
          <w:color w:val="050000"/>
          <w:w w:val="99"/>
          <w:position w:val="0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color w:val="050000"/>
          <w:w w:val="100"/>
          <w:position w:val="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50000"/>
          <w:w w:val="100"/>
          <w:position w:val="0"/>
          <w:sz w:val="24"/>
          <w:szCs w:val="24"/>
        </w:rPr>
        <w:pict>
          <v:shape id="_x0000_i1641" type="#_x0000_t75" style="height:12.7pt;mso-position-horizontal-relative:char;mso-position-vertical-relative:line;width:268.77pt">
            <v:imagedata r:id="rId44" o:title=""/>
            <w10:wrap type="none"/>
          </v:shape>
        </w:pict>
      </w:r>
    </w:p>
    <w:p>
      <w:pPr>
        <w:spacing w:before="6" w:after="0" w:line="220" w:lineRule="exact"/>
        <w:jc w:val="left"/>
        <w:rPr>
          <w:sz w:val="22"/>
          <w:szCs w:val="22"/>
        </w:rPr>
      </w:pPr>
    </w:p>
    <w:p>
      <w:pPr>
        <w:tabs>
          <w:tab w:val="left" w:pos="5380"/>
        </w:tabs>
        <w:spacing w:before="39" w:after="0" w:line="240" w:lineRule="auto"/>
        <w:ind w:left="108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6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6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ett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1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,</w:t>
      </w:r>
      <w:r>
        <w:rPr>
          <w:rFonts w:ascii="Times New Roman" w:eastAsia="Times New Roman" w:hAnsi="Times New Roman" w:cs="Times New Roman"/>
          <w:color w:val="050000"/>
          <w:spacing w:val="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bu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4"/>
          <w:w w:val="100"/>
          <w:sz w:val="20"/>
          <w:szCs w:val="20"/>
          <w:u w:val="single" w:color="04000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  <w:u w:val="single" w:color="040000"/>
        </w:rPr>
        <w:tab/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(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)</w:t>
      </w:r>
      <w:r>
        <w:rPr>
          <w:rFonts w:ascii="Times New Roman" w:eastAsia="Times New Roman" w:hAnsi="Times New Roman" w:cs="Times New Roman"/>
          <w:color w:val="050000"/>
          <w:spacing w:val="1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ass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>.</w:t>
      </w:r>
    </w:p>
    <w:p>
      <w:pPr>
        <w:spacing w:before="9" w:after="0" w:line="150" w:lineRule="exact"/>
        <w:jc w:val="left"/>
        <w:rPr>
          <w:sz w:val="15"/>
          <w:szCs w:val="15"/>
        </w:rPr>
      </w:pPr>
    </w:p>
    <w:p>
      <w:pPr>
        <w:tabs>
          <w:tab w:val="left" w:pos="2340"/>
        </w:tabs>
        <w:spacing w:before="0" w:after="0" w:line="240" w:lineRule="auto"/>
        <w:ind w:left="108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6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7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  <w:u w:val="single" w:color="04000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  <w:u w:val="single" w:color="040000"/>
        </w:rPr>
        <w:tab/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(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)</w:t>
      </w:r>
      <w:r>
        <w:rPr>
          <w:rFonts w:ascii="Times New Roman" w:eastAsia="Times New Roman" w:hAnsi="Times New Roman" w:cs="Times New Roman"/>
          <w:color w:val="050000"/>
          <w:spacing w:val="2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ub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je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ou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hoo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>.</w:t>
      </w:r>
    </w:p>
    <w:p>
      <w:pPr>
        <w:spacing w:before="9" w:after="0" w:line="150" w:lineRule="exact"/>
        <w:jc w:val="left"/>
        <w:rPr>
          <w:sz w:val="15"/>
          <w:szCs w:val="15"/>
        </w:rPr>
      </w:pPr>
    </w:p>
    <w:p>
      <w:pPr>
        <w:tabs>
          <w:tab w:val="left" w:pos="3520"/>
        </w:tabs>
        <w:spacing w:before="0" w:after="0" w:line="240" w:lineRule="auto"/>
        <w:ind w:left="108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6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8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1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000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ti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7"/>
          <w:w w:val="100"/>
          <w:sz w:val="20"/>
          <w:szCs w:val="20"/>
          <w:u w:val="single" w:color="04000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  <w:u w:val="single" w:color="040000"/>
        </w:rPr>
        <w:tab/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(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)</w:t>
      </w:r>
      <w:r>
        <w:rPr>
          <w:rFonts w:ascii="Times New Roman" w:eastAsia="Times New Roman" w:hAnsi="Times New Roman" w:cs="Times New Roman"/>
          <w:color w:val="050000"/>
          <w:spacing w:val="1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color w:val="050000"/>
          <w:spacing w:val="12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ji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color w:val="050000"/>
          <w:spacing w:val="2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le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ng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>.</w:t>
      </w:r>
    </w:p>
    <w:p>
      <w:pPr>
        <w:spacing w:before="9" w:after="0" w:line="150" w:lineRule="exact"/>
        <w:jc w:val="left"/>
        <w:rPr>
          <w:sz w:val="15"/>
          <w:szCs w:val="15"/>
        </w:rPr>
      </w:pPr>
    </w:p>
    <w:p>
      <w:pPr>
        <w:tabs>
          <w:tab w:val="left" w:pos="2160"/>
        </w:tabs>
        <w:spacing w:before="0" w:after="0" w:line="240" w:lineRule="auto"/>
        <w:ind w:left="109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6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9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ett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1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4"/>
          <w:w w:val="100"/>
          <w:sz w:val="20"/>
          <w:szCs w:val="20"/>
          <w:u w:val="single" w:color="04000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  <w:u w:val="single" w:color="040000"/>
        </w:rPr>
        <w:tab/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(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hu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ou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r)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2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1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ell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unn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1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j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ok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ugh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>.</w:t>
      </w:r>
    </w:p>
    <w:p>
      <w:pPr>
        <w:spacing w:before="4" w:after="0" w:line="160" w:lineRule="exact"/>
        <w:jc w:val="left"/>
        <w:rPr>
          <w:sz w:val="16"/>
          <w:szCs w:val="16"/>
        </w:rPr>
      </w:pPr>
    </w:p>
    <w:p>
      <w:pPr>
        <w:tabs>
          <w:tab w:val="left" w:pos="3240"/>
        </w:tabs>
        <w:spacing w:before="0" w:after="0" w:line="240" w:lineRule="auto"/>
        <w:ind w:left="109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7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0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--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color w:val="050000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yo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kno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050000"/>
          <w:spacing w:val="1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5"/>
          <w:w w:val="100"/>
          <w:sz w:val="20"/>
          <w:szCs w:val="20"/>
          <w:u w:val="single" w:color="04000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  <w:u w:val="single" w:color="040000"/>
        </w:rPr>
        <w:tab/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(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gh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)</w:t>
      </w:r>
      <w:r>
        <w:rPr>
          <w:rFonts w:ascii="Times New Roman" w:eastAsia="Times New Roman" w:hAnsi="Times New Roman" w:cs="Times New Roman"/>
          <w:color w:val="050000"/>
          <w:spacing w:val="1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000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tea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color w:val="050000"/>
          <w:spacing w:val="2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bu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il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ng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>?</w:t>
      </w:r>
    </w:p>
    <w:p>
      <w:pPr>
        <w:spacing w:before="9" w:after="0" w:line="150" w:lineRule="exact"/>
        <w:jc w:val="left"/>
        <w:rPr>
          <w:sz w:val="15"/>
          <w:szCs w:val="15"/>
        </w:rPr>
      </w:pPr>
    </w:p>
    <w:p>
      <w:pPr>
        <w:spacing w:before="0" w:after="0" w:line="227" w:lineRule="exact"/>
        <w:ind w:left="424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--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color w:val="050000"/>
          <w:spacing w:val="10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Abou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8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5</w:t>
      </w:r>
      <w:r>
        <w:rPr>
          <w:rFonts w:ascii="Times New Roman" w:eastAsia="Times New Roman" w:hAnsi="Times New Roman" w:cs="Times New Roman"/>
          <w:color w:val="050000"/>
          <w:spacing w:val="10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3"/>
          <w:w w:val="103"/>
          <w:position w:val="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position w:val="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position w:val="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position w:val="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position w:val="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position w:val="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position w:val="0"/>
          <w:sz w:val="20"/>
          <w:szCs w:val="20"/>
        </w:rPr>
        <w:t>.</w:t>
      </w:r>
    </w:p>
    <w:p>
      <w:pPr>
        <w:spacing w:before="0" w:after="0" w:line="200" w:lineRule="exact"/>
        <w:jc w:val="left"/>
        <w:rPr>
          <w:sz w:val="20"/>
          <w:szCs w:val="20"/>
        </w:rPr>
      </w:pPr>
    </w:p>
    <w:p>
      <w:pPr>
        <w:spacing w:before="0" w:after="0" w:line="200" w:lineRule="exact"/>
        <w:jc w:val="left"/>
        <w:rPr>
          <w:sz w:val="20"/>
          <w:szCs w:val="20"/>
        </w:rPr>
      </w:pPr>
    </w:p>
    <w:p>
      <w:pPr>
        <w:spacing w:before="9" w:after="0" w:line="200" w:lineRule="exact"/>
        <w:jc w:val="left"/>
        <w:rPr>
          <w:sz w:val="20"/>
          <w:szCs w:val="20"/>
        </w:rPr>
      </w:pPr>
    </w:p>
    <w:p>
      <w:pPr>
        <w:spacing w:before="29" w:after="0" w:line="271" w:lineRule="exact"/>
        <w:ind w:left="616" w:right="-20"/>
        <w:jc w:val="left"/>
        <w:rPr>
          <w:rFonts w:ascii="Times New Roman" w:eastAsia="Times New Roman" w:hAnsi="Times New Roman" w:cs="Times New Roman"/>
          <w:sz w:val="24"/>
          <w:szCs w:val="24"/>
        </w:rPr>
      </w:pPr>
      <w:r>
        <w:pict>
          <v:group id="_x0000_s1642" style="height:11pt;margin-left:58.17pt;margin-top:2.8pt;mso-position-horizontal-relative:page;position:absolute;width:15.59pt;z-index:-251581440" coordorigin="1163,56" coordsize="312,220">
            <v:group id="_x0000_s1643" style="height:200;left:1173;position:absolute;top:66;width:175" coordorigin="1173,66" coordsize="175,200">
              <v:shape id="_x0000_s1644" style="height:200;left:1173;position:absolute;top:66;width:175" coordorigin="1173,66" coordsize="175,200" path="m1288,168l1297,184,1309,199,1321,215,1331,230,1343,250,1344,252,1345,253,1347,253,1347,251,1349,242,1349,238,1349,230,1349,227,1348,225,1288,168xe" filled="t" fillcolor="#050000" stroked="f">
                <v:path arrowok="t"/>
              </v:shape>
              <v:shape id="_x0000_s1645" style="height:200;left:1173;position:absolute;top:66;width:175" coordorigin="1173,66" coordsize="175,200" path="m1250,66l1247,68,1271,120,1272,121,1273,122,1274,122,1275,119,1279,109,1280,106,1280,103,1250,66xe" filled="t" fillcolor="#050000" stroked="f">
                <v:path arrowok="t"/>
              </v:shape>
              <v:shape id="_x0000_s1646" style="height:200;left:1173;position:absolute;top:66;width:175" coordorigin="1173,66" coordsize="175,200" path="m1244,162l1241,164,1237,178,1229,196,1214,219,1202,235,1188,250,1174,264,1177,266,1230,212,1248,186,1251,183,1254,182,1254,182,1254,181,1254,180,1254,180,1244,162xe" filled="t" fillcolor="#050000" stroked="f">
                <v:path arrowok="t"/>
              </v:shape>
              <v:shape id="_x0000_s1647" style="height:200;left:1173;position:absolute;top:66;width:175" coordorigin="1173,66" coordsize="175,200" path="m1344,127l1265,137,1173,144,1193,152,1256,145,1359,138,1361,138,1362,137,1362,136,1361,136,1360,135,1344,127xe" filled="t" fillcolor="#050000" stroked="f">
                <v:path arrowok="t"/>
              </v:shape>
            </v:group>
            <v:group id="_x0000_s1648" style="height:52;left:1416;position:absolute;top:187;width:50" coordorigin="1416,187" coordsize="50,52">
              <v:shape id="_x0000_s1649" style="height:52;left:1416;position:absolute;top:187;width:50" coordorigin="1416,187" coordsize="50,52" path="m1416,187l1422,199,1437,215,1446,229,1448,233,1450,236,1453,239,1454,239,1459,239,1461,238,1464,231,1465,229,1465,222,1465,219,1427,191,1416,187xe" filled="t" fillcolor="#050000" stroked="f">
                <v:path arrowok="t"/>
              </v:shape>
            </v:group>
          </v:group>
        </w:pict>
      </w:r>
      <w:r>
        <w:pict>
          <v:group id="_x0000_s1650" style="height:11.18pt;margin-left:136.86pt;margin-top:2.67pt;mso-position-horizontal-relative:page;position:absolute;width:15.55pt;z-index:-251580416" coordorigin="2737,53" coordsize="311,224">
            <v:shape id="_x0000_s1651" style="height:224;left:2737;position:absolute;top:53;width:311" coordorigin="2737,53" coordsize="311,224" path="m2965,206l2963,209,3016,265,3017,266,3018,266,3020,266,3021,260,3021,247,2965,206xe" filled="t" fillcolor="#050000" stroked="f">
              <v:path arrowok="t"/>
            </v:shape>
            <v:shape id="_x0000_s1652" style="height:224;left:2737;position:absolute;top:53;width:311" coordorigin="2737,53" coordsize="311,224" path="m2924,204l2918,215,2910,228,2897,243,2879,259,2857,277,2868,274,2884,263,2900,250,2916,235,2923,228,2928,224,2931,223,2932,222,2932,220,2924,204xe" filled="t" fillcolor="#050000" stroked="f">
              <v:path arrowok="t"/>
            </v:shape>
            <v:shape id="_x0000_s1653" style="height:224;left:2737;position:absolute;top:53;width:311" coordorigin="2737,53" coordsize="311,224" path="m2925,138l2915,138,2917,189,2846,194,2860,204,2872,202,2892,199,2919,197,3019,188,2926,188,2925,138xe" filled="t" fillcolor="#050000" stroked="f">
              <v:path arrowok="t"/>
            </v:shape>
            <v:shape id="_x0000_s1654" style="height:224;left:2737;position:absolute;top:53;width:311" coordorigin="2737,53" coordsize="311,224" path="m2980,133l2970,133,2968,185,2926,188,3019,188,3046,186,3047,186,3048,186,3048,185,3048,184,2977,184,2980,133xe" filled="t" fillcolor="#050000" stroked="f">
              <v:path arrowok="t"/>
            </v:shape>
            <v:shape id="_x0000_s1655" style="height:224;left:2737;position:absolute;top:53;width:311" coordorigin="2737,53" coordsize="311,224" path="m3036,174l3022,178,3002,182,2977,184,3048,184,3036,174xe" filled="t" fillcolor="#050000" stroked="f">
              <v:path arrowok="t"/>
            </v:shape>
            <v:shape id="_x0000_s1656" style="height:224;left:2737;position:absolute;top:53;width:311" coordorigin="2737,53" coordsize="311,224" path="m2909,62l2907,65,2911,73,2913,83,2913,84,2915,129,2864,134,2876,144,2886,141,2899,139,2915,138,2925,138,2924,137,2970,133,2980,133,2980,132,3012,129,2924,129,2923,94,2923,89,2924,84,2926,79,2926,78,2926,76,2926,75,2925,74,2909,62xe" filled="t" fillcolor="#050000" stroked="f">
              <v:path arrowok="t"/>
            </v:shape>
            <v:shape id="_x0000_s1657" style="height:224;left:2737;position:absolute;top:53;width:311" coordorigin="2737,53" coordsize="311,224" path="m2971,53l2968,56,2971,60,2972,67,2972,83,2972,94,2970,124,2924,129,3012,129,3026,127,3028,127,3029,127,3029,125,3029,125,3027,123,2980,123,2983,83,2984,75,2987,70,2988,69,2988,68,2987,67,2986,67,2971,53xe" filled="t" fillcolor="#050000" stroked="f">
              <v:path arrowok="t"/>
            </v:shape>
            <v:shape id="_x0000_s1658" style="height:224;left:2737;position:absolute;top:53;width:311" coordorigin="2737,53" coordsize="311,224" path="m3018,115l3010,118,2998,121,2980,123,3027,123,3018,115xe" filled="t" fillcolor="#050000" stroked="f">
              <v:path arrowok="t"/>
            </v:shape>
            <v:shape id="_x0000_s1659" style="height:224;left:2737;position:absolute;top:53;width:311" coordorigin="2737,53" coordsize="311,224" path="m2799,62l2749,114,2737,174,2740,194,2780,261,2796,276,2799,272,2793,267,2781,253,2754,179,2753,154,2756,138,2762,118,2773,93,2785,77,2799,62xe" filled="t" fillcolor="#050000" stroked="f">
              <v:path arrowok="t"/>
            </v:shape>
          </v:group>
        </w:pict>
      </w:r>
      <w:r>
        <w:pict>
          <v:group id="_x0000_s1660" style="height:10.79pt;margin-left:321.99pt;margin-top:2.9pt;mso-position-horizontal-relative:page;position:absolute;width:15.61pt;z-index:-251579392" coordorigin="6440,58" coordsize="312,216">
            <v:shape id="_x0000_s1661" style="height:216;left:6440;position:absolute;top:58;width:312" coordorigin="6440,58" coordsize="312,216" path="m6694,60l6693,66,6706,80,6717,95,6725,113,6731,132,6734,154,6735,178,6732,195,6727,214,6717,239,6706,255,6692,270,6700,270,6739,222,6752,162,6750,144,6744,125,6735,105,6724,89,6710,74,6694,60xe" filled="t" fillcolor="#050000" stroked="f">
              <v:path arrowok="t"/>
            </v:shape>
            <v:shape id="_x0000_s1662" style="height:216;left:6440;position:absolute;top:58;width:312" coordorigin="6440,58" coordsize="312,216" path="m6528,231l6533,241,6546,256,6558,272,6559,273,6559,274,6561,274,6563,271,6570,260,6573,252,6559,252,6528,231xe" filled="t" fillcolor="#050000" stroked="f">
              <v:path arrowok="t"/>
            </v:shape>
            <v:shape id="_x0000_s1663" style="height:216;left:6440;position:absolute;top:58;width:312" coordorigin="6440,58" coordsize="312,216" path="m6535,171l6512,171,6523,177,6517,196,6469,258,6450,271,6469,263,6523,207,6531,188,6535,171xe" filled="t" fillcolor="#050000" stroked="f">
              <v:path arrowok="t"/>
            </v:shape>
            <v:shape id="_x0000_s1664" style="height:216;left:6440;position:absolute;top:58;width:312" coordorigin="6440,58" coordsize="312,216" path="m6591,167l6536,167,6580,178,6577,198,6573,216,6568,234,6564,246,6559,252,6573,252,6590,175,6591,170,6591,167xe" filled="t" fillcolor="#050000" stroked="f">
              <v:path arrowok="t"/>
            </v:shape>
            <v:shape id="_x0000_s1665" style="height:216;left:6440;position:absolute;top:58;width:312" coordorigin="6440,58" coordsize="312,216" path="m6518,76l6516,78,6516,79,6514,90,6483,146,6440,189,6447,189,6492,147,6522,104,6526,99,6529,97,6530,97,6530,96,6530,95,6530,94,6518,76xe" filled="t" fillcolor="#050000" stroked="f">
              <v:path arrowok="t"/>
            </v:shape>
            <v:shape id="_x0000_s1666" style="height:216;left:6440;position:absolute;top:58;width:312" coordorigin="6440,58" coordsize="312,216" path="m6588,144l6581,153,6488,166,6500,175,6504,173,6512,171,6535,171,6536,167,6591,167,6592,166,6594,160,6596,158,6598,156,6599,155,6599,155,6599,154,6599,153,6588,144xe" filled="t" fillcolor="#050000" stroked="f">
              <v:path arrowok="t"/>
            </v:shape>
            <v:shape id="_x0000_s1667" style="height:216;left:6440;position:absolute;top:58;width:312" coordorigin="6440,58" coordsize="312,216" path="m6544,58l6543,61,6547,62,6550,65,6554,71,6562,84,6577,106,6618,170,6657,167,6657,164,6646,162,6637,160,6578,94,6560,64,6560,60,6544,58xe" filled="t" fillcolor="#050000" stroked="f">
              <v:path arrowok="t"/>
            </v:shape>
          </v:group>
        </w:pict>
      </w:r>
      <w:r>
        <w:pict>
          <v:shape id="_x0000_i1668" type="#_x0000_t75" style="height:11.95pt;mso-position-horizontal-relative:char;mso-position-vertical-relative:line;width:46.22pt">
            <v:imagedata r:id="rId45" o:title=""/>
            <w10:wrap type="none"/>
          </v:shape>
        </w:pict>
      </w:r>
      <w:r>
        <w:rPr>
          <w:rFonts w:ascii="Times New Roman" w:eastAsia="Times New Roman" w:hAnsi="Times New Roman" w:cs="Times New Roman"/>
          <w:position w:val="0"/>
          <w:sz w:val="20"/>
          <w:szCs w:val="20"/>
        </w:rPr>
        <w:t xml:space="preserve">          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4"/>
          <w:szCs w:val="24"/>
        </w:rPr>
        <w:t>20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4"/>
          <w:szCs w:val="24"/>
        </w:rPr>
        <w:pict>
          <v:shape id="_x0000_i1669" type="#_x0000_t75" style="height:12.46pt;mso-position-horizontal-relative:char;mso-position-vertical-relative:line;width:71.13pt">
            <v:imagedata r:id="rId46" o:title=""/>
            <w10:wrap type="none"/>
          </v:shape>
        </w:pict>
      </w:r>
      <w:r>
        <w:rPr>
          <w:rFonts w:ascii="Times New Roman" w:eastAsia="Times New Roman" w:hAnsi="Times New Roman" w:cs="Times New Roman"/>
          <w:color w:val="050000"/>
          <w:spacing w:val="28"/>
          <w:w w:val="100"/>
          <w:position w:val="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4"/>
          <w:szCs w:val="24"/>
        </w:rPr>
        <w:pict>
          <v:shape id="_x0000_i1670" type="#_x0000_t75" style="height:12.26pt;mso-position-horizontal-relative:char;mso-position-vertical-relative:line;width:47.85pt">
            <v:imagedata r:id="rId47" o:title=""/>
            <w10:wrap type="none"/>
          </v:shape>
        </w:pict>
      </w:r>
      <w:r>
        <w:rPr>
          <w:rFonts w:ascii="Times New Roman" w:eastAsia="Times New Roman" w:hAnsi="Times New Roman" w:cs="Times New Roman"/>
          <w:color w:val="050000"/>
          <w:spacing w:val="4"/>
          <w:w w:val="100"/>
          <w:position w:val="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4"/>
          <w:szCs w:val="24"/>
        </w:rPr>
        <w:t>20</w:t>
      </w:r>
    </w:p>
    <w:p>
      <w:pPr>
        <w:spacing w:before="4" w:after="0" w:line="120" w:lineRule="exact"/>
        <w:jc w:val="left"/>
        <w:rPr>
          <w:sz w:val="12"/>
          <w:szCs w:val="12"/>
        </w:rPr>
      </w:pPr>
    </w:p>
    <w:p>
      <w:pPr>
        <w:spacing w:before="0" w:after="0" w:line="200" w:lineRule="exact"/>
        <w:jc w:val="left"/>
        <w:rPr>
          <w:sz w:val="20"/>
          <w:szCs w:val="20"/>
        </w:rPr>
      </w:pPr>
    </w:p>
    <w:p>
      <w:pPr>
        <w:spacing w:before="29" w:after="0" w:line="240" w:lineRule="auto"/>
        <w:ind w:left="108" w:right="-20"/>
        <w:jc w:val="lef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50000"/>
          <w:spacing w:val="14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color w:val="050000"/>
          <w:spacing w:val="14"/>
          <w:sz w:val="24"/>
          <w:szCs w:val="24"/>
        </w:rPr>
        <w:pict>
          <v:shape id="_x0000_i1671" type="#_x0000_t75" style="height:12.58pt;mso-position-horizontal-relative:char;mso-position-vertical-relative:line;width:238.52pt">
            <v:imagedata r:id="rId48" o:title=""/>
            <w10:wrap type="none"/>
          </v:shape>
        </w:pict>
      </w:r>
      <w:r>
        <w:rPr>
          <w:rFonts w:ascii="Times New Roman" w:eastAsia="Times New Roman" w:hAnsi="Times New Roman" w:cs="Times New Roman"/>
          <w:color w:val="050000"/>
          <w:spacing w:val="14"/>
          <w:position w:val="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position w:val="0"/>
          <w:sz w:val="24"/>
          <w:szCs w:val="24"/>
        </w:rPr>
        <w:t>71-80</w:t>
      </w:r>
      <w:r>
        <w:rPr>
          <w:rFonts w:ascii="Times New Roman" w:eastAsia="Times New Roman" w:hAnsi="Times New Roman" w:cs="Times New Roman"/>
          <w:color w:val="050000"/>
          <w:spacing w:val="14"/>
          <w:position w:val="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4"/>
          <w:position w:val="0"/>
          <w:sz w:val="24"/>
          <w:szCs w:val="24"/>
        </w:rPr>
        <w:pict>
          <v:shape id="_x0000_i1672" type="#_x0000_t75" style="height:12.63pt;mso-position-horizontal-relative:char;mso-position-vertical-relative:line;width:195.78pt">
            <v:imagedata r:id="rId49" o:title=""/>
            <w10:wrap type="none"/>
          </v:shape>
        </w:pict>
      </w:r>
    </w:p>
    <w:p>
      <w:pPr>
        <w:spacing w:before="8" w:after="0" w:line="140" w:lineRule="exact"/>
        <w:jc w:val="left"/>
        <w:rPr>
          <w:sz w:val="14"/>
          <w:szCs w:val="14"/>
        </w:rPr>
      </w:pPr>
    </w:p>
    <w:p>
      <w:pPr>
        <w:spacing w:before="0" w:after="0" w:line="200" w:lineRule="exact"/>
        <w:jc w:val="left"/>
        <w:rPr>
          <w:sz w:val="20"/>
          <w:szCs w:val="20"/>
        </w:rPr>
      </w:pPr>
    </w:p>
    <w:p>
      <w:pPr>
        <w:spacing w:before="0" w:after="0" w:line="271" w:lineRule="exact"/>
        <w:ind w:left="118" w:right="-20"/>
        <w:jc w:val="left"/>
        <w:rPr>
          <w:rFonts w:ascii="Times New Roman" w:eastAsia="Times New Roman" w:hAnsi="Times New Roman" w:cs="Times New Roman"/>
          <w:sz w:val="24"/>
          <w:szCs w:val="24"/>
        </w:rPr>
      </w:pPr>
      <w:r>
        <w:pict>
          <v:shape id="_x0000_i1673" type="#_x0000_t75" style="height:12.53pt;mso-position-horizontal-relative:char;mso-position-vertical-relative:line;width:153.84pt">
            <v:imagedata r:id="rId50" o:title=""/>
            <w10:wrap type="none"/>
          </v:shape>
        </w:pict>
      </w:r>
      <w:r>
        <w:rPr>
          <w:rFonts w:ascii="Times New Roman" w:eastAsia="Times New Roman" w:hAnsi="Times New Roman" w:cs="Times New Roman"/>
          <w:position w:val="0"/>
          <w:sz w:val="20"/>
          <w:szCs w:val="20"/>
        </w:rPr>
        <w:t xml:space="preserve">  </w:t>
      </w:r>
      <w:r>
        <w:rPr>
          <w:rFonts w:ascii="Times New Roman" w:eastAsia="Times New Roman" w:hAnsi="Times New Roman" w:cs="Times New Roman"/>
          <w:color w:val="050000"/>
          <w:position w:val="0"/>
          <w:sz w:val="24"/>
          <w:szCs w:val="24"/>
        </w:rPr>
        <w:t>71-80</w:t>
      </w:r>
      <w:r>
        <w:rPr>
          <w:rFonts w:ascii="Times New Roman" w:eastAsia="Times New Roman" w:hAnsi="Times New Roman" w:cs="Times New Roman"/>
          <w:color w:val="050000"/>
          <w:spacing w:val="24"/>
          <w:position w:val="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4"/>
          <w:position w:val="0"/>
          <w:sz w:val="24"/>
          <w:szCs w:val="24"/>
        </w:rPr>
        <w:pict>
          <v:shape id="_x0000_i1674" type="#_x0000_t75" style="height:12.08pt;mso-position-horizontal-relative:char;mso-position-vertical-relative:line;width:75.71pt">
            <v:imagedata r:id="rId51" o:title=""/>
            <w10:wrap type="none"/>
          </v:shape>
        </w:pict>
      </w:r>
    </w:p>
    <w:p>
      <w:pPr>
        <w:spacing w:before="7" w:after="0" w:line="160" w:lineRule="exact"/>
        <w:jc w:val="left"/>
        <w:rPr>
          <w:sz w:val="16"/>
          <w:szCs w:val="16"/>
        </w:rPr>
      </w:pPr>
    </w:p>
    <w:p>
      <w:pPr>
        <w:spacing w:before="0" w:after="0" w:line="200" w:lineRule="exact"/>
        <w:jc w:val="left"/>
        <w:rPr>
          <w:sz w:val="20"/>
          <w:szCs w:val="20"/>
        </w:rPr>
      </w:pPr>
    </w:p>
    <w:p>
      <w:pPr>
        <w:spacing w:before="0" w:after="0" w:line="240" w:lineRule="auto"/>
        <w:ind w:left="116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i1675" type="#_x0000_t75" style="height:12.75pt;mso-position-horizontal-relative:char;mso-position-vertical-relative:line;width:162.03pt">
            <v:imagedata r:id="rId52" o:title=""/>
            <w10:wrap type="none"/>
          </v:shape>
        </w:pict>
      </w:r>
    </w:p>
    <w:p>
      <w:pPr>
        <w:spacing w:before="9" w:after="0" w:line="220" w:lineRule="exact"/>
        <w:jc w:val="left"/>
        <w:rPr>
          <w:sz w:val="22"/>
          <w:szCs w:val="22"/>
        </w:rPr>
      </w:pPr>
    </w:p>
    <w:p>
      <w:pPr>
        <w:spacing w:before="39" w:after="0" w:line="240" w:lineRule="auto"/>
        <w:ind w:left="3215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050000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-18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iti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al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oun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2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>d</w:t>
      </w:r>
    </w:p>
    <w:p>
      <w:pPr>
        <w:spacing w:before="7" w:after="0" w:line="190" w:lineRule="exact"/>
        <w:jc w:val="left"/>
        <w:rPr>
          <w:sz w:val="19"/>
          <w:szCs w:val="19"/>
        </w:rPr>
      </w:pPr>
    </w:p>
    <w:p>
      <w:pPr>
        <w:spacing w:before="0" w:after="0" w:line="240" w:lineRule="auto"/>
        <w:ind w:left="525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i1676" type="#_x0000_t75" style="height:10.33pt;mso-position-horizontal-relative:char;mso-position-vertical-relative:line;width:446.51pt">
            <v:imagedata r:id="rId53" o:title=""/>
            <w10:wrap type="none"/>
          </v:shape>
        </w:pict>
      </w:r>
    </w:p>
    <w:p>
      <w:pPr>
        <w:spacing w:before="2" w:after="0" w:line="180" w:lineRule="exact"/>
        <w:jc w:val="left"/>
        <w:rPr>
          <w:sz w:val="18"/>
          <w:szCs w:val="18"/>
        </w:rPr>
      </w:pPr>
    </w:p>
    <w:p>
      <w:pPr>
        <w:spacing w:before="0" w:after="0" w:line="240" w:lineRule="auto"/>
        <w:ind w:left="105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i1677" type="#_x0000_t75" style="height:10.33pt;mso-position-horizontal-relative:char;mso-position-vertical-relative:line;width:314.37pt">
            <v:imagedata r:id="rId54" o:title=""/>
            <w10:wrap type="none"/>
          </v:shape>
        </w:pict>
      </w:r>
    </w:p>
    <w:p>
      <w:pPr>
        <w:spacing w:after="0" w:line="240" w:lineRule="auto"/>
        <w:jc w:val="left"/>
        <w:rPr>
          <w:rFonts w:ascii="Times New Roman" w:eastAsia="Times New Roman" w:hAnsi="Times New Roman" w:cs="Times New Roman"/>
          <w:sz w:val="20"/>
          <w:szCs w:val="20"/>
        </w:rPr>
        <w:sectPr>
          <w:type w:val="continuous"/>
          <w:pgSz w:w="11900" w:h="16840"/>
          <w:pgMar w:top="1120" w:right="1060" w:bottom="700" w:left="1040" w:header="720" w:footer="720"/>
          <w:cols w:space="720"/>
        </w:sectPr>
      </w:pPr>
    </w:p>
    <w:p>
      <w:pPr>
        <w:spacing w:before="75" w:after="0" w:line="240" w:lineRule="auto"/>
        <w:ind w:left="688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le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4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,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00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0</w:t>
      </w:r>
      <w:r>
        <w:rPr>
          <w:rFonts w:ascii="Times New Roman" w:eastAsia="Times New Roman" w:hAnsi="Times New Roman" w:cs="Times New Roman"/>
          <w:color w:val="050000"/>
          <w:spacing w:val="1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go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,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Egyp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ti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by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on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3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32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ng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color w:val="050000"/>
          <w:spacing w:val="2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000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-10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1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Egyp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t,</w:t>
      </w:r>
    </w:p>
    <w:p>
      <w:pPr>
        <w:spacing w:before="2" w:after="0" w:line="190" w:lineRule="exact"/>
        <w:jc w:val="left"/>
        <w:rPr>
          <w:sz w:val="19"/>
          <w:szCs w:val="19"/>
        </w:rPr>
      </w:pPr>
    </w:p>
    <w:p>
      <w:pPr>
        <w:spacing w:before="0" w:after="0" w:line="240" w:lineRule="auto"/>
        <w:ind w:left="260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i1678" type="#_x0000_t75" style="height:10.33pt;mso-position-horizontal-relative:char;mso-position-vertical-relative:line;width:462.8pt">
            <v:imagedata r:id="rId55" o:title=""/>
            <w10:wrap type="none"/>
          </v:shape>
        </w:pict>
      </w:r>
    </w:p>
    <w:p>
      <w:pPr>
        <w:spacing w:before="4" w:after="0" w:line="150" w:lineRule="exact"/>
        <w:jc w:val="left"/>
        <w:rPr>
          <w:sz w:val="15"/>
          <w:szCs w:val="15"/>
        </w:rPr>
      </w:pPr>
    </w:p>
    <w:p>
      <w:pPr>
        <w:spacing w:before="0" w:after="0" w:line="240" w:lineRule="auto"/>
        <w:ind w:left="688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by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on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3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1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sti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2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ng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,</w:t>
      </w:r>
      <w:r>
        <w:rPr>
          <w:rFonts w:ascii="Times New Roman" w:eastAsia="Times New Roman" w:hAnsi="Times New Roman" w:cs="Times New Roman"/>
          <w:color w:val="050000"/>
          <w:spacing w:val="1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2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23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,</w:t>
      </w:r>
      <w:r>
        <w:rPr>
          <w:rFonts w:ascii="Times New Roman" w:eastAsia="Times New Roman" w:hAnsi="Times New Roman" w:cs="Times New Roman"/>
          <w:color w:val="050000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color w:val="050000"/>
          <w:spacing w:val="1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-2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000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x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color w:val="050000"/>
          <w:spacing w:val="2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1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>e</w:t>
      </w:r>
    </w:p>
    <w:p>
      <w:pPr>
        <w:spacing w:before="9" w:after="0" w:line="150" w:lineRule="exact"/>
        <w:jc w:val="left"/>
        <w:rPr>
          <w:sz w:val="15"/>
          <w:szCs w:val="15"/>
        </w:rPr>
      </w:pPr>
    </w:p>
    <w:p>
      <w:pPr>
        <w:spacing w:before="0" w:after="0" w:line="240" w:lineRule="auto"/>
        <w:ind w:left="269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by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on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32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ati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3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1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-6"/>
          <w:w w:val="100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color w:val="050000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>.</w:t>
      </w:r>
    </w:p>
    <w:p>
      <w:pPr>
        <w:spacing w:before="9" w:after="0" w:line="150" w:lineRule="exact"/>
        <w:jc w:val="left"/>
        <w:rPr>
          <w:sz w:val="15"/>
          <w:szCs w:val="15"/>
        </w:rPr>
      </w:pPr>
    </w:p>
    <w:p>
      <w:pPr>
        <w:spacing w:before="0" w:after="0" w:line="407" w:lineRule="auto"/>
        <w:ind w:left="268" w:right="197" w:firstLine="421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J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nu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2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color w:val="050000"/>
          <w:spacing w:val="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2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2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2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J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li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ng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000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1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li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3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1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nd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2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4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6</w:t>
      </w:r>
      <w:r>
        <w:rPr>
          <w:rFonts w:ascii="Times New Roman" w:eastAsia="Times New Roman" w:hAnsi="Times New Roman" w:cs="Times New Roman"/>
          <w:color w:val="050000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BC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on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000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J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nu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2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fr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1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2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god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,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J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nu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1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2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it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1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1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ook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2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1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color w:val="050000"/>
          <w:spacing w:val="1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2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-2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12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nd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-11"/>
          <w:w w:val="10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050000"/>
          <w:spacing w:val="1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nd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2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ti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it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12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2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1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1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un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ti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1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-12"/>
          <w:w w:val="103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>.</w:t>
      </w:r>
    </w:p>
    <w:p>
      <w:pPr>
        <w:spacing w:before="4" w:after="0" w:line="405" w:lineRule="auto"/>
        <w:ind w:left="268" w:right="50" w:firstLine="4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-10"/>
          <w:w w:val="100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,</w:t>
      </w:r>
      <w:r>
        <w:rPr>
          <w:rFonts w:ascii="Times New Roman" w:eastAsia="Times New Roman" w:hAnsi="Times New Roman" w:cs="Times New Roman"/>
          <w:color w:val="050000"/>
          <w:spacing w:val="2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050000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-18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ho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li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22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pp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050000"/>
          <w:spacing w:val="8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-12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2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1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bu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fr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2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ss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2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pu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hou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,</w:t>
      </w:r>
      <w:r>
        <w:rPr>
          <w:rFonts w:ascii="Times New Roman" w:eastAsia="Times New Roman" w:hAnsi="Times New Roman" w:cs="Times New Roman"/>
          <w:color w:val="050000"/>
          <w:spacing w:val="1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ll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color w:val="050000"/>
          <w:spacing w:val="2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-10"/>
          <w:w w:val="100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32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3"/>
          <w:w w:val="103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>.</w:t>
      </w:r>
    </w:p>
    <w:p>
      <w:pPr>
        <w:spacing w:before="44" w:after="0" w:line="240" w:lineRule="auto"/>
        <w:ind w:left="264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i1679" type="#_x0000_t75" style="height:10.29pt;mso-position-horizontal-relative:char;mso-position-vertical-relative:line;width:477.85pt">
            <v:imagedata r:id="rId56" o:title=""/>
            <w10:wrap type="none"/>
          </v:shape>
        </w:pict>
      </w:r>
    </w:p>
    <w:p>
      <w:pPr>
        <w:spacing w:before="10" w:after="0" w:line="140" w:lineRule="exact"/>
        <w:jc w:val="left"/>
        <w:rPr>
          <w:sz w:val="14"/>
          <w:szCs w:val="14"/>
        </w:rPr>
      </w:pPr>
    </w:p>
    <w:p>
      <w:pPr>
        <w:spacing w:before="0" w:after="0" w:line="405" w:lineRule="auto"/>
        <w:ind w:left="269" w:right="220" w:hanging="1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-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ri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1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13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-12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,</w:t>
      </w:r>
      <w:r>
        <w:rPr>
          <w:rFonts w:ascii="Times New Roman" w:eastAsia="Times New Roman" w:hAnsi="Times New Roman" w:cs="Times New Roman"/>
          <w:color w:val="050000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1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op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1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it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-7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,</w:t>
      </w:r>
      <w:r>
        <w:rPr>
          <w:rFonts w:ascii="Times New Roman" w:eastAsia="Times New Roman" w:hAnsi="Times New Roman" w:cs="Times New Roman"/>
          <w:color w:val="050000"/>
          <w:spacing w:val="1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color w:val="050000"/>
          <w:spacing w:val="2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-10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1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nd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2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color w:val="050000"/>
          <w:spacing w:val="1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goo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1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du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color w:val="050000"/>
          <w:spacing w:val="2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050000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-18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>.</w:t>
      </w:r>
    </w:p>
    <w:p>
      <w:pPr>
        <w:tabs>
          <w:tab w:val="left" w:pos="9660"/>
        </w:tabs>
        <w:spacing w:before="1" w:after="0" w:line="240" w:lineRule="auto"/>
        <w:ind w:left="689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group id="_x0000_s1680" style="height:8.98pt;margin-left:508.13pt;margin-top:1.15pt;mso-position-horizontal-relative:page;position:absolute;width:17.89pt;z-index:-251578368" coordorigin="10163,23" coordsize="358,180">
            <v:shape id="_x0000_s1681" style="height:180;left:10163;position:absolute;top:23;width:358" coordorigin="10163,23" coordsize="358,180" path="m10452,108l10433,108,10443,115,10439,132,10431,151,10419,172,10407,187,10391,202,10409,192,10422,178,10434,162,10442,145,10449,126,10452,108xe" filled="t" fillcolor="#050000" stroked="f">
              <v:path arrowok="t"/>
            </v:shape>
            <v:shape id="_x0000_s1682" style="height:180;left:10163;position:absolute;top:23;width:358" coordorigin="10163,23" coordsize="358,180" path="m10455,164l10454,166,10464,179,10471,189,10476,199,10477,199,10477,200,10479,200,10481,197,10484,190,10487,181,10476,181,10455,164xe" filled="t" fillcolor="#050000" stroked="f">
              <v:path arrowok="t"/>
            </v:shape>
            <v:shape id="_x0000_s1683" style="height:180;left:10163;position:absolute;top:23;width:358" coordorigin="10163,23" coordsize="358,180" path="m10393,23l10391,26,10393,45,10393,66,10382,145,10357,199,10365,194,10391,140,10402,60,10402,53,10402,49,10481,42,10402,42,10393,23xe" filled="t" fillcolor="#050000" stroked="f">
              <v:path arrowok="t"/>
            </v:shape>
            <v:shape id="_x0000_s1684" style="height:180;left:10163;position:absolute;top:23;width:358" coordorigin="10163,23" coordsize="358,180" path="m10503,105l10453,105,10494,107,10491,127,10487,147,10483,165,10479,176,10476,181,10487,181,10488,177,10495,149,10499,130,10502,107,10503,105xe" filled="t" fillcolor="#050000" stroked="f">
              <v:path arrowok="t"/>
            </v:shape>
            <v:shape id="_x0000_s1685" style="height:180;left:10163;position:absolute;top:23;width:358" coordorigin="10163,23" coordsize="358,180" path="m10450,49l10448,50,10449,54,10450,60,10450,72,10449,84,10446,99,10410,106,10420,112,10424,110,10433,108,10452,108,10453,105,10503,105,10503,103,10504,100,10504,98,10454,98,10458,77,10461,66,10462,64,10463,63,10463,62,10463,61,10462,61,10450,49xe" filled="t" fillcolor="#050000" stroked="f">
              <v:path arrowok="t"/>
            </v:shape>
            <v:shape id="_x0000_s1686" style="height:180;left:10163;position:absolute;top:23;width:358" coordorigin="10163,23" coordsize="358,180" path="m10499,83l10493,91,10454,98,10504,98,10505,96,10506,94,10507,93,10509,92,10509,92,10509,91,10509,90,10499,83xe" filled="t" fillcolor="#050000" stroked="f">
              <v:path arrowok="t"/>
            </v:shape>
            <v:shape id="_x0000_s1687" style="height:180;left:10163;position:absolute;top:23;width:358" coordorigin="10163,23" coordsize="358,180" path="m10508,30l10435,39,10402,42,10481,42,10519,39,10520,39,10520,38,10520,37,10520,37,10508,30xe" filled="t" fillcolor="#050000" stroked="f">
              <v:path arrowok="t"/>
            </v:shape>
            <v:shape id="_x0000_s1688" style="height:180;left:10163;position:absolute;top:23;width:358" coordorigin="10163,23" coordsize="358,180" path="m10167,22l10164,23,10166,35,10167,41,10167,170,10167,172,10166,179,10165,182,10163,185,10172,202,10174,45,10201,41,10212,41,10215,39,10174,39,10167,22xe" filled="t" fillcolor="#050000" stroked="f">
              <v:path arrowok="t"/>
            </v:shape>
            <v:shape id="_x0000_s1689" style="height:180;left:10163;position:absolute;top:23;width:358" coordorigin="10163,23" coordsize="358,180" path="m10258,162l10261,170,10275,186,10286,201,10287,202,10288,202,10289,199,10292,189,10293,188,10293,183,10283,183,10258,162xe" filled="t" fillcolor="#050000" stroked="f">
              <v:path arrowok="t"/>
            </v:shape>
            <v:shape id="_x0000_s1690" style="height:180;left:10163;position:absolute;top:23;width:358" coordorigin="10163,23" coordsize="358,180" path="m10234,25l10231,26,10233,37,10234,45,10231,122,10208,180,10191,198,10202,192,10216,178,10226,161,10234,144,10238,123,10280,117,10280,117,10280,116,10239,116,10240,107,10241,97,10241,86,10279,82,10280,81,10280,81,10280,80,10242,80,10242,73,10242,60,10242,49,10286,43,10294,43,10294,42,10242,42,10234,25xe" filled="t" fillcolor="#050000" stroked="f">
              <v:path arrowok="t"/>
            </v:shape>
            <v:shape id="_x0000_s1691" style="height:180;left:10163;position:absolute;top:23;width:358" coordorigin="10163,23" coordsize="358,180" path="m10294,43l10286,43,10286,172,10285,181,10283,183,10293,183,10293,180,10293,45,10294,43xe" filled="t" fillcolor="#050000" stroked="f">
              <v:path arrowok="t"/>
            </v:shape>
            <v:shape id="_x0000_s1692" style="height:180;left:10163;position:absolute;top:23;width:358" coordorigin="10163,23" coordsize="358,180" path="m10180,113l10179,115,10186,124,10193,132,10198,138,10198,139,10199,139,10200,139,10203,136,10209,126,10199,126,10180,113xe" filled="t" fillcolor="#050000" stroked="f">
              <v:path arrowok="t"/>
            </v:shape>
            <v:shape id="_x0000_s1693" style="height:180;left:10163;position:absolute;top:23;width:358" coordorigin="10163,23" coordsize="358,180" path="m10212,41l10201,41,10190,74,10200,85,10205,96,10205,114,10203,120,10199,126,10209,126,10210,124,10212,118,10212,110,10208,91,10196,73,10201,61,10204,53,10209,45,10211,42,10212,41xe" filled="t" fillcolor="#050000" stroked="f">
              <v:path arrowok="t"/>
            </v:shape>
            <v:shape id="_x0000_s1694" style="height:180;left:10163;position:absolute;top:23;width:358" coordorigin="10163,23" coordsize="358,180" path="m10272,110l10271,111,10260,113,10239,116,10280,116,10279,116,10272,110xe" filled="t" fillcolor="#050000" stroked="f">
              <v:path arrowok="t"/>
            </v:shape>
            <v:shape id="_x0000_s1695" style="height:180;left:10163;position:absolute;top:23;width:358" coordorigin="10163,23" coordsize="358,180" path="m10271,73l10267,75,10258,78,10242,80,10279,80,10271,73xe" filled="t" fillcolor="#050000" stroked="f">
              <v:path arrowok="t"/>
            </v:shape>
            <v:shape id="_x0000_s1696" style="height:180;left:10163;position:absolute;top:23;width:358" coordorigin="10163,23" coordsize="358,180" path="m10290,27l10283,36,10242,42,10294,42,10295,40,10299,38,10299,37,10299,36,10299,36,10299,35,10290,27xe" filled="t" fillcolor="#050000" stroked="f">
              <v:path arrowok="t"/>
            </v:shape>
            <v:shape id="_x0000_s1697" style="height:180;left:10163;position:absolute;top:23;width:358" coordorigin="10163,23" coordsize="358,180" path="m10207,28l10200,35,10174,39,10215,39,10216,38,10216,38,10216,37,10216,36,10207,28xe" filled="t" fillcolor="#050000" stroked="f">
              <v:path arrowok="t"/>
            </v:shape>
          </v:group>
        </w:pic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,</w:t>
      </w:r>
      <w:r>
        <w:rPr>
          <w:rFonts w:ascii="Times New Roman" w:eastAsia="Times New Roman" w:hAnsi="Times New Roman" w:cs="Times New Roman"/>
          <w:color w:val="050000"/>
          <w:spacing w:val="1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vo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050000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-18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all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2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2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2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ac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color w:val="050000"/>
          <w:spacing w:val="2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un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nd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2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(</w:t>
      </w:r>
      <w:r>
        <w:rPr>
          <w:rFonts w:ascii="Times New Roman" w:eastAsia="Times New Roman" w:hAnsi="Times New Roman" w:cs="Times New Roman"/>
          <w:color w:val="050000"/>
          <w:spacing w:val="-4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)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>.</w:t>
      </w:r>
    </w:p>
    <w:p>
      <w:pPr>
        <w:spacing w:before="8" w:after="0" w:line="160" w:lineRule="exact"/>
        <w:jc w:val="left"/>
        <w:rPr>
          <w:sz w:val="16"/>
          <w:szCs w:val="16"/>
        </w:rPr>
      </w:pPr>
    </w:p>
    <w:p>
      <w:pPr>
        <w:spacing w:before="0" w:after="0" w:line="227" w:lineRule="exact"/>
        <w:ind w:left="4137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s1698" type="#_x0000_t75" style="height:10.39pt;margin-left:57.37pt;margin-top:1.67pt;mso-position-horizontal-relative:page;position:absolute;width:193.6pt;z-index:-251577344">
            <v:imagedata r:id="rId57" o:title=""/>
          </v:shape>
        </w:pic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8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7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,</w:t>
      </w:r>
      <w:r>
        <w:rPr>
          <w:rFonts w:ascii="Times New Roman" w:eastAsia="Times New Roman" w:hAnsi="Times New Roman" w:cs="Times New Roman"/>
          <w:color w:val="050000"/>
          <w:spacing w:val="16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j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oy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color w:val="050000"/>
          <w:spacing w:val="25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000"/>
          <w:spacing w:val="8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ou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9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ood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7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5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position w:val="0"/>
          <w:sz w:val="20"/>
          <w:szCs w:val="20"/>
        </w:rPr>
        <w:t>du</w:t>
      </w:r>
      <w:r>
        <w:rPr>
          <w:rFonts w:ascii="Times New Roman" w:eastAsia="Times New Roman" w:hAnsi="Times New Roman" w:cs="Times New Roman"/>
          <w:color w:val="050000"/>
          <w:spacing w:val="3"/>
          <w:w w:val="103"/>
          <w:position w:val="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position w:val="0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position w:val="0"/>
          <w:sz w:val="20"/>
          <w:szCs w:val="20"/>
        </w:rPr>
        <w:t>li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position w:val="0"/>
          <w:sz w:val="20"/>
          <w:szCs w:val="20"/>
        </w:rPr>
        <w:t>ng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position w:val="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position w:val="0"/>
          <w:sz w:val="20"/>
          <w:szCs w:val="20"/>
        </w:rPr>
        <w:t>,</w:t>
      </w:r>
    </w:p>
    <w:p>
      <w:pPr>
        <w:spacing w:before="2" w:after="0" w:line="160" w:lineRule="exact"/>
        <w:jc w:val="left"/>
        <w:rPr>
          <w:sz w:val="16"/>
          <w:szCs w:val="16"/>
        </w:rPr>
      </w:pPr>
    </w:p>
    <w:p>
      <w:pPr>
        <w:spacing w:before="0" w:after="0" w:line="240" w:lineRule="auto"/>
        <w:ind w:left="268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2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color w:val="050000"/>
          <w:spacing w:val="1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goo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1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>.</w:t>
      </w:r>
    </w:p>
    <w:p>
      <w:pPr>
        <w:spacing w:before="5" w:after="0" w:line="80" w:lineRule="exact"/>
        <w:jc w:val="left"/>
        <w:rPr>
          <w:sz w:val="8"/>
          <w:szCs w:val="8"/>
        </w:rPr>
      </w:pPr>
    </w:p>
    <w:tbl>
      <w:tblPr>
        <w:tblW w:w="0" w:type="auto"/>
        <w:jc w:val="left"/>
        <w:tblInd w:w="103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421"/>
        <w:gridCol w:w="2270"/>
        <w:gridCol w:w="3293"/>
        <w:gridCol w:w="2760"/>
      </w:tblGrid>
      <w:tr>
        <w:tblPrEx>
          <w:tblW w:w="0" w:type="auto"/>
          <w:jc w:val="left"/>
          <w:tblInd w:w="103" w:type="dxa"/>
          <w:tblLayout w:type="fixed"/>
          <w:tblCellMar>
            <w:top w:w="0" w:type="dxa"/>
            <w:left w:w="0" w:type="dxa"/>
            <w:bottom w:w="0" w:type="dxa"/>
            <w:right w:w="0" w:type="dxa"/>
          </w:tblCellMar>
          <w:tblLook w:val="01E0"/>
        </w:tblPrEx>
        <w:trPr>
          <w:trHeight w:hRule="exact" w:val="398"/>
          <w:jc w:val="left"/>
        </w:trPr>
        <w:tc>
          <w:tcPr>
            <w:tcW w:w="1421" w:type="dxa"/>
            <w:tcBorders>
              <w:top w:val="single" w:sz="5" w:space="0" w:color="050000"/>
              <w:left w:val="single" w:sz="5" w:space="0" w:color="050000"/>
              <w:bottom w:val="single" w:sz="5" w:space="0" w:color="050000"/>
              <w:right w:val="single" w:sz="5" w:space="0" w:color="050000"/>
            </w:tcBorders>
          </w:tcPr>
          <w:p>
            <w:pPr>
              <w:spacing w:before="86" w:after="0" w:line="240" w:lineRule="auto"/>
              <w:ind w:left="298" w:right="-2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Coun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t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r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i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3"/>
                <w:sz w:val="20"/>
                <w:szCs w:val="20"/>
              </w:rPr>
              <w:t>s</w:t>
            </w:r>
          </w:p>
        </w:tc>
        <w:tc>
          <w:tcPr>
            <w:tcW w:w="2270" w:type="dxa"/>
            <w:tcBorders>
              <w:top w:val="single" w:sz="5" w:space="0" w:color="050000"/>
              <w:left w:val="single" w:sz="5" w:space="0" w:color="050000"/>
              <w:bottom w:val="single" w:sz="5" w:space="0" w:color="050000"/>
              <w:right w:val="single" w:sz="5" w:space="0" w:color="050000"/>
            </w:tcBorders>
          </w:tcPr>
          <w:p>
            <w:pPr>
              <w:tabs>
                <w:tab w:val="left" w:pos="1800"/>
              </w:tabs>
              <w:spacing w:before="86" w:after="0" w:line="240" w:lineRule="auto"/>
              <w:ind w:left="443" w:right="-2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71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3"/>
                <w:sz w:val="20"/>
                <w:szCs w:val="20"/>
              </w:rPr>
              <w:t>.</w:t>
            </w:r>
            <w:r>
              <w:rPr>
                <w:rFonts w:ascii="Times New Roman" w:eastAsia="Times New Roman" w:hAnsi="Times New Roman" w:cs="Times New Roman"/>
                <w:color w:val="050000"/>
                <w:spacing w:val="3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3"/>
                <w:sz w:val="20"/>
                <w:szCs w:val="20"/>
                <w:u w:val="single" w:color="04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  <w:u w:val="single" w:color="040000"/>
              </w:rPr>
              <w:tab/>
            </w:r>
          </w:p>
        </w:tc>
        <w:tc>
          <w:tcPr>
            <w:tcW w:w="3293" w:type="dxa"/>
            <w:tcBorders>
              <w:top w:val="single" w:sz="5" w:space="0" w:color="050000"/>
              <w:left w:val="single" w:sz="5" w:space="0" w:color="050000"/>
              <w:bottom w:val="single" w:sz="5" w:space="0" w:color="050000"/>
              <w:right w:val="single" w:sz="5" w:space="0" w:color="050000"/>
            </w:tcBorders>
          </w:tcPr>
          <w:p>
            <w:pPr>
              <w:tabs>
                <w:tab w:val="left" w:pos="3060"/>
              </w:tabs>
              <w:spacing w:before="81" w:after="0" w:line="240" w:lineRule="auto"/>
              <w:ind w:left="195" w:right="-2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O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r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i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g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i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n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3"/>
                <w:sz w:val="20"/>
                <w:szCs w:val="20"/>
              </w:rPr>
              <w:t>s</w:t>
            </w:r>
            <w:r>
              <w:rPr>
                <w:rFonts w:ascii="Times New Roman" w:eastAsia="Times New Roman" w:hAnsi="Times New Roman" w:cs="Times New Roman"/>
                <w:color w:val="050000"/>
                <w:spacing w:val="4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4"/>
                <w:w w:val="103"/>
                <w:sz w:val="20"/>
                <w:szCs w:val="20"/>
              </w:rPr>
              <w:t>(</w:t>
            </w:r>
            <w:r>
              <w:rPr>
                <w:rFonts w:ascii="Times New Roman" w:eastAsia="Times New Roman" w:hAnsi="Times New Roman" w:cs="Times New Roman"/>
                <w:color w:val="050000"/>
                <w:spacing w:val="4"/>
                <w:w w:val="103"/>
                <w:sz w:val="20"/>
                <w:szCs w:val="20"/>
              </w:rPr>
              <w:pict>
                <v:shape id="_x0000_i1699" type="#_x0000_t75" style="height:10.5pt;mso-position-horizontal-relative:char;mso-position-vertical-relative:line;width:19.91pt">
                  <v:imagedata r:id="rId58" o:title=""/>
                  <w10:wrap type="none"/>
                </v:shape>
              </w:pic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3"/>
                <w:position w:val="0"/>
                <w:sz w:val="20"/>
                <w:szCs w:val="20"/>
              </w:rPr>
              <w:t>)</w:t>
            </w:r>
            <w:r>
              <w:rPr>
                <w:rFonts w:ascii="Times New Roman" w:eastAsia="Times New Roman" w:hAnsi="Times New Roman" w:cs="Times New Roman"/>
                <w:color w:val="050000"/>
                <w:spacing w:val="3"/>
                <w:w w:val="100"/>
                <w:position w:val="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position w:val="0"/>
                <w:sz w:val="20"/>
                <w:szCs w:val="20"/>
              </w:rPr>
              <w:t>o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3"/>
                <w:position w:val="0"/>
                <w:sz w:val="20"/>
                <w:szCs w:val="20"/>
              </w:rPr>
              <w:t>r</w:t>
            </w:r>
            <w:r>
              <w:rPr>
                <w:rFonts w:ascii="Times New Roman" w:eastAsia="Times New Roman" w:hAnsi="Times New Roman" w:cs="Times New Roman"/>
                <w:color w:val="050000"/>
                <w:spacing w:val="3"/>
                <w:w w:val="100"/>
                <w:position w:val="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position w:val="0"/>
                <w:sz w:val="20"/>
                <w:szCs w:val="20"/>
              </w:rPr>
              <w:t>72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3"/>
                <w:position w:val="0"/>
                <w:sz w:val="20"/>
                <w:szCs w:val="20"/>
              </w:rPr>
              <w:t>.</w:t>
            </w:r>
            <w:r>
              <w:rPr>
                <w:rFonts w:ascii="Times New Roman" w:eastAsia="Times New Roman" w:hAnsi="Times New Roman" w:cs="Times New Roman"/>
                <w:color w:val="050000"/>
                <w:spacing w:val="3"/>
                <w:w w:val="100"/>
                <w:position w:val="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3"/>
                <w:position w:val="0"/>
                <w:sz w:val="20"/>
                <w:szCs w:val="20"/>
                <w:u w:val="single" w:color="04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position w:val="0"/>
                <w:sz w:val="20"/>
                <w:szCs w:val="20"/>
                <w:u w:val="single" w:color="040000"/>
              </w:rPr>
              <w:tab/>
            </w:r>
          </w:p>
        </w:tc>
        <w:tc>
          <w:tcPr>
            <w:tcW w:w="2760" w:type="dxa"/>
            <w:tcBorders>
              <w:top w:val="single" w:sz="5" w:space="0" w:color="050000"/>
              <w:left w:val="single" w:sz="5" w:space="0" w:color="050000"/>
              <w:bottom w:val="single" w:sz="5" w:space="0" w:color="050000"/>
              <w:right w:val="single" w:sz="5" w:space="0" w:color="050000"/>
            </w:tcBorders>
          </w:tcPr>
          <w:p>
            <w:pPr>
              <w:tabs>
                <w:tab w:val="left" w:pos="2040"/>
              </w:tabs>
              <w:spacing w:before="86" w:after="0" w:line="240" w:lineRule="auto"/>
              <w:ind w:left="690" w:right="-2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73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3"/>
                <w:sz w:val="20"/>
                <w:szCs w:val="20"/>
              </w:rPr>
              <w:t>.</w:t>
            </w:r>
            <w:r>
              <w:rPr>
                <w:rFonts w:ascii="Times New Roman" w:eastAsia="Times New Roman" w:hAnsi="Times New Roman" w:cs="Times New Roman"/>
                <w:color w:val="050000"/>
                <w:spacing w:val="3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3"/>
                <w:sz w:val="20"/>
                <w:szCs w:val="20"/>
                <w:u w:val="single" w:color="04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  <w:u w:val="single" w:color="040000"/>
              </w:rPr>
              <w:tab/>
            </w:r>
          </w:p>
        </w:tc>
      </w:tr>
      <w:tr>
        <w:tblPrEx>
          <w:tblW w:w="0" w:type="auto"/>
          <w:jc w:val="left"/>
          <w:tblInd w:w="103" w:type="dxa"/>
          <w:tblLayout w:type="fixed"/>
          <w:tblCellMar>
            <w:top w:w="0" w:type="dxa"/>
            <w:left w:w="0" w:type="dxa"/>
            <w:bottom w:w="0" w:type="dxa"/>
            <w:right w:w="0" w:type="dxa"/>
          </w:tblCellMar>
          <w:tblLook w:val="01E0"/>
        </w:tblPrEx>
        <w:trPr>
          <w:trHeight w:hRule="exact" w:val="398"/>
          <w:jc w:val="left"/>
        </w:trPr>
        <w:tc>
          <w:tcPr>
            <w:tcW w:w="1421" w:type="dxa"/>
            <w:tcBorders>
              <w:top w:val="single" w:sz="5" w:space="0" w:color="050000"/>
              <w:left w:val="single" w:sz="5" w:space="0" w:color="050000"/>
              <w:bottom w:val="single" w:sz="5" w:space="0" w:color="050000"/>
              <w:right w:val="single" w:sz="5" w:space="0" w:color="050000"/>
            </w:tcBorders>
          </w:tcPr>
          <w:p>
            <w:pPr>
              <w:spacing w:before="86" w:after="0" w:line="240" w:lineRule="auto"/>
              <w:ind w:left="455" w:right="-2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Egyp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3"/>
                <w:sz w:val="20"/>
                <w:szCs w:val="20"/>
              </w:rPr>
              <w:t>t</w:t>
            </w:r>
          </w:p>
        </w:tc>
        <w:tc>
          <w:tcPr>
            <w:tcW w:w="2270" w:type="dxa"/>
            <w:tcBorders>
              <w:top w:val="single" w:sz="5" w:space="0" w:color="050000"/>
              <w:left w:val="single" w:sz="5" w:space="0" w:color="050000"/>
              <w:bottom w:val="single" w:sz="5" w:space="0" w:color="050000"/>
              <w:right w:val="single" w:sz="5" w:space="0" w:color="050000"/>
            </w:tcBorders>
          </w:tcPr>
          <w:p>
            <w:pPr>
              <w:spacing w:before="86" w:after="0" w:line="240" w:lineRule="auto"/>
              <w:ind w:left="196" w:right="-2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T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h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13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n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d</w:t>
            </w:r>
            <w:r>
              <w:rPr>
                <w:rFonts w:ascii="Times New Roman" w:eastAsia="Times New Roman" w:hAnsi="Times New Roman" w:cs="Times New Roman"/>
                <w:color w:val="050000"/>
                <w:spacing w:val="13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o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f</w:t>
            </w:r>
            <w:r>
              <w:rPr>
                <w:rFonts w:ascii="Times New Roman" w:eastAsia="Times New Roman" w:hAnsi="Times New Roman" w:cs="Times New Roman"/>
                <w:color w:val="050000"/>
                <w:spacing w:val="8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S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p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t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3"/>
                <w:w w:val="103"/>
                <w:sz w:val="20"/>
                <w:szCs w:val="20"/>
              </w:rPr>
              <w:t>m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b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3"/>
                <w:sz w:val="20"/>
                <w:szCs w:val="20"/>
              </w:rPr>
              <w:t>r</w:t>
            </w:r>
          </w:p>
        </w:tc>
        <w:tc>
          <w:tcPr>
            <w:tcW w:w="3293" w:type="dxa"/>
            <w:tcBorders>
              <w:top w:val="single" w:sz="5" w:space="0" w:color="050000"/>
              <w:left w:val="single" w:sz="5" w:space="0" w:color="050000"/>
              <w:bottom w:val="single" w:sz="5" w:space="0" w:color="050000"/>
              <w:right w:val="single" w:sz="5" w:space="0" w:color="050000"/>
            </w:tcBorders>
          </w:tcPr>
          <w:p>
            <w:pPr>
              <w:spacing w:before="86" w:after="0" w:line="240" w:lineRule="auto"/>
              <w:ind w:left="761" w:right="-2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T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h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13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N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il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14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R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i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v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r</w:t>
            </w:r>
            <w:r>
              <w:rPr>
                <w:rFonts w:ascii="Times New Roman" w:eastAsia="Times New Roman" w:hAnsi="Times New Roman" w:cs="Times New Roman"/>
                <w:color w:val="050000"/>
                <w:spacing w:val="16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f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l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oo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3"/>
                <w:sz w:val="20"/>
                <w:szCs w:val="20"/>
              </w:rPr>
              <w:t>d</w:t>
            </w:r>
          </w:p>
        </w:tc>
        <w:tc>
          <w:tcPr>
            <w:tcW w:w="2760" w:type="dxa"/>
            <w:tcBorders>
              <w:top w:val="single" w:sz="5" w:space="0" w:color="050000"/>
              <w:left w:val="single" w:sz="5" w:space="0" w:color="050000"/>
              <w:bottom w:val="single" w:sz="5" w:space="0" w:color="050000"/>
              <w:right w:val="single" w:sz="5" w:space="0" w:color="050000"/>
            </w:tcBorders>
          </w:tcPr>
          <w:p>
            <w:pPr>
              <w:tabs>
                <w:tab w:val="left" w:pos="2560"/>
              </w:tabs>
              <w:spacing w:before="86" w:after="0" w:line="240" w:lineRule="auto"/>
              <w:ind w:left="165" w:right="-2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50000"/>
                <w:spacing w:val="3"/>
                <w:w w:val="103"/>
                <w:sz w:val="20"/>
                <w:szCs w:val="20"/>
              </w:rPr>
              <w:t>M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a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k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3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4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f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i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l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d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3"/>
                <w:sz w:val="20"/>
                <w:szCs w:val="20"/>
              </w:rPr>
              <w:t>s</w:t>
            </w:r>
            <w:r>
              <w:rPr>
                <w:rFonts w:ascii="Times New Roman" w:eastAsia="Times New Roman" w:hAnsi="Times New Roman" w:cs="Times New Roman"/>
                <w:color w:val="050000"/>
                <w:spacing w:val="4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74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3"/>
                <w:sz w:val="20"/>
                <w:szCs w:val="20"/>
              </w:rPr>
              <w:t>.</w:t>
            </w:r>
            <w:r>
              <w:rPr>
                <w:rFonts w:ascii="Times New Roman" w:eastAsia="Times New Roman" w:hAnsi="Times New Roman" w:cs="Times New Roman"/>
                <w:color w:val="050000"/>
                <w:spacing w:val="3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3"/>
                <w:sz w:val="20"/>
                <w:szCs w:val="20"/>
                <w:u w:val="single" w:color="04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  <w:u w:val="single" w:color="040000"/>
              </w:rPr>
              <w:tab/>
            </w:r>
          </w:p>
        </w:tc>
      </w:tr>
      <w:tr>
        <w:tblPrEx>
          <w:tblW w:w="0" w:type="auto"/>
          <w:jc w:val="left"/>
          <w:tblInd w:w="103" w:type="dxa"/>
          <w:tblLayout w:type="fixed"/>
          <w:tblCellMar>
            <w:top w:w="0" w:type="dxa"/>
            <w:left w:w="0" w:type="dxa"/>
            <w:bottom w:w="0" w:type="dxa"/>
            <w:right w:w="0" w:type="dxa"/>
          </w:tblCellMar>
          <w:tblLook w:val="01E0"/>
        </w:tblPrEx>
        <w:trPr>
          <w:trHeight w:hRule="exact" w:val="792"/>
          <w:jc w:val="left"/>
        </w:trPr>
        <w:tc>
          <w:tcPr>
            <w:tcW w:w="1421" w:type="dxa"/>
            <w:tcBorders>
              <w:top w:val="single" w:sz="5" w:space="0" w:color="050000"/>
              <w:left w:val="single" w:sz="5" w:space="0" w:color="050000"/>
              <w:bottom w:val="single" w:sz="5" w:space="0" w:color="050000"/>
              <w:right w:val="single" w:sz="5" w:space="0" w:color="050000"/>
            </w:tcBorders>
          </w:tcPr>
          <w:p>
            <w:pPr>
              <w:spacing w:before="86" w:after="0" w:line="240" w:lineRule="auto"/>
              <w:ind w:left="350" w:right="-2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B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a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by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l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o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3"/>
                <w:sz w:val="20"/>
                <w:szCs w:val="20"/>
              </w:rPr>
              <w:t>n</w:t>
            </w:r>
          </w:p>
        </w:tc>
        <w:tc>
          <w:tcPr>
            <w:tcW w:w="2270" w:type="dxa"/>
            <w:tcBorders>
              <w:top w:val="single" w:sz="5" w:space="0" w:color="050000"/>
              <w:left w:val="single" w:sz="5" w:space="0" w:color="050000"/>
              <w:bottom w:val="single" w:sz="5" w:space="0" w:color="050000"/>
              <w:right w:val="single" w:sz="5" w:space="0" w:color="050000"/>
            </w:tcBorders>
          </w:tcPr>
          <w:p>
            <w:pPr>
              <w:spacing w:before="86" w:after="0" w:line="240" w:lineRule="auto"/>
              <w:ind w:left="816" w:right="806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50000"/>
                <w:spacing w:val="3"/>
                <w:w w:val="103"/>
                <w:sz w:val="20"/>
                <w:szCs w:val="20"/>
              </w:rPr>
              <w:t>M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a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r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c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3"/>
                <w:sz w:val="20"/>
                <w:szCs w:val="20"/>
              </w:rPr>
              <w:t>h</w:t>
            </w:r>
          </w:p>
        </w:tc>
        <w:tc>
          <w:tcPr>
            <w:tcW w:w="3293" w:type="dxa"/>
            <w:tcBorders>
              <w:top w:val="single" w:sz="5" w:space="0" w:color="050000"/>
              <w:left w:val="single" w:sz="5" w:space="0" w:color="050000"/>
              <w:bottom w:val="single" w:sz="5" w:space="0" w:color="050000"/>
              <w:right w:val="single" w:sz="5" w:space="0" w:color="050000"/>
            </w:tcBorders>
          </w:tcPr>
          <w:p>
            <w:pPr>
              <w:tabs>
                <w:tab w:val="left" w:pos="2740"/>
              </w:tabs>
              <w:spacing w:before="86" w:after="0" w:line="240" w:lineRule="auto"/>
              <w:ind w:left="513" w:right="-2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H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o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l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d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i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n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3"/>
                <w:sz w:val="20"/>
                <w:szCs w:val="20"/>
              </w:rPr>
              <w:t>g</w:t>
            </w:r>
            <w:r>
              <w:rPr>
                <w:rFonts w:ascii="Times New Roman" w:eastAsia="Times New Roman" w:hAnsi="Times New Roman" w:cs="Times New Roman"/>
                <w:color w:val="050000"/>
                <w:spacing w:val="4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3"/>
                <w:sz w:val="20"/>
                <w:szCs w:val="20"/>
              </w:rPr>
              <w:t>a</w:t>
            </w:r>
            <w:r>
              <w:rPr>
                <w:rFonts w:ascii="Times New Roman" w:eastAsia="Times New Roman" w:hAnsi="Times New Roman" w:cs="Times New Roman"/>
                <w:color w:val="050000"/>
                <w:spacing w:val="4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75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3"/>
                <w:sz w:val="20"/>
                <w:szCs w:val="20"/>
              </w:rPr>
              <w:t>.</w:t>
            </w:r>
            <w:r>
              <w:rPr>
                <w:rFonts w:ascii="Times New Roman" w:eastAsia="Times New Roman" w:hAnsi="Times New Roman" w:cs="Times New Roman"/>
                <w:color w:val="050000"/>
                <w:spacing w:val="3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3"/>
                <w:sz w:val="20"/>
                <w:szCs w:val="20"/>
                <w:u w:val="single" w:color="04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  <w:u w:val="single" w:color="040000"/>
              </w:rPr>
              <w:tab/>
            </w:r>
          </w:p>
        </w:tc>
        <w:tc>
          <w:tcPr>
            <w:tcW w:w="2760" w:type="dxa"/>
            <w:tcBorders>
              <w:top w:val="single" w:sz="5" w:space="0" w:color="050000"/>
              <w:left w:val="single" w:sz="5" w:space="0" w:color="050000"/>
              <w:bottom w:val="single" w:sz="5" w:space="0" w:color="050000"/>
              <w:right w:val="single" w:sz="5" w:space="0" w:color="050000"/>
            </w:tcBorders>
          </w:tcPr>
          <w:p>
            <w:pPr>
              <w:spacing w:before="86" w:after="0" w:line="240" w:lineRule="auto"/>
              <w:ind w:left="264" w:right="25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K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i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c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k</w:t>
            </w:r>
            <w:r>
              <w:rPr>
                <w:rFonts w:ascii="Times New Roman" w:eastAsia="Times New Roman" w:hAnsi="Times New Roman" w:cs="Times New Roman"/>
                <w:color w:val="050000"/>
                <w:spacing w:val="16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o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f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f</w:t>
            </w:r>
            <w:r>
              <w:rPr>
                <w:rFonts w:ascii="Times New Roman" w:eastAsia="Times New Roman" w:hAnsi="Times New Roman" w:cs="Times New Roman"/>
                <w:color w:val="050000"/>
                <w:spacing w:val="10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t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h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11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n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x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t</w:t>
            </w:r>
            <w:r>
              <w:rPr>
                <w:rFonts w:ascii="Times New Roman" w:eastAsia="Times New Roman" w:hAnsi="Times New Roman" w:cs="Times New Roman"/>
                <w:color w:val="050000"/>
                <w:spacing w:val="13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f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a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r</w:t>
            </w:r>
            <w:r>
              <w:rPr>
                <w:rFonts w:ascii="Times New Roman" w:eastAsia="Times New Roman" w:hAnsi="Times New Roman" w:cs="Times New Roman"/>
                <w:color w:val="050000"/>
                <w:spacing w:val="3"/>
                <w:w w:val="103"/>
                <w:sz w:val="20"/>
                <w:szCs w:val="20"/>
              </w:rPr>
              <w:t>m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i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ng</w:t>
            </w:r>
          </w:p>
          <w:p>
            <w:pPr>
              <w:spacing w:before="4" w:after="0" w:line="160" w:lineRule="exact"/>
              <w:jc w:val="left"/>
              <w:rPr>
                <w:sz w:val="16"/>
                <w:szCs w:val="16"/>
              </w:rPr>
            </w:pPr>
          </w:p>
          <w:p>
            <w:pPr>
              <w:spacing w:before="0" w:after="0" w:line="240" w:lineRule="auto"/>
              <w:ind w:left="1116" w:right="110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c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y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c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l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3"/>
                <w:sz w:val="20"/>
                <w:szCs w:val="20"/>
              </w:rPr>
              <w:t>e</w:t>
            </w:r>
          </w:p>
        </w:tc>
      </w:tr>
      <w:tr>
        <w:tblPrEx>
          <w:tblW w:w="0" w:type="auto"/>
          <w:jc w:val="left"/>
          <w:tblInd w:w="103" w:type="dxa"/>
          <w:tblLayout w:type="fixed"/>
          <w:tblCellMar>
            <w:top w:w="0" w:type="dxa"/>
            <w:left w:w="0" w:type="dxa"/>
            <w:bottom w:w="0" w:type="dxa"/>
            <w:right w:w="0" w:type="dxa"/>
          </w:tblCellMar>
          <w:tblLook w:val="01E0"/>
        </w:tblPrEx>
        <w:trPr>
          <w:trHeight w:hRule="exact" w:val="398"/>
          <w:jc w:val="left"/>
        </w:trPr>
        <w:tc>
          <w:tcPr>
            <w:tcW w:w="1421" w:type="dxa"/>
            <w:tcBorders>
              <w:top w:val="single" w:sz="5" w:space="0" w:color="050000"/>
              <w:left w:val="single" w:sz="5" w:space="0" w:color="050000"/>
              <w:bottom w:val="single" w:sz="5" w:space="0" w:color="050000"/>
              <w:right w:val="single" w:sz="5" w:space="0" w:color="050000"/>
            </w:tcBorders>
          </w:tcPr>
          <w:p>
            <w:pPr>
              <w:spacing w:before="86" w:after="0" w:line="240" w:lineRule="auto"/>
              <w:ind w:left="455" w:right="-2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R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o</w:t>
            </w:r>
            <w:r>
              <w:rPr>
                <w:rFonts w:ascii="Times New Roman" w:eastAsia="Times New Roman" w:hAnsi="Times New Roman" w:cs="Times New Roman"/>
                <w:color w:val="050000"/>
                <w:spacing w:val="3"/>
                <w:w w:val="103"/>
                <w:sz w:val="20"/>
                <w:szCs w:val="20"/>
              </w:rPr>
              <w:t>m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3"/>
                <w:sz w:val="20"/>
                <w:szCs w:val="20"/>
              </w:rPr>
              <w:t>e</w:t>
            </w:r>
          </w:p>
        </w:tc>
        <w:tc>
          <w:tcPr>
            <w:tcW w:w="2270" w:type="dxa"/>
            <w:tcBorders>
              <w:top w:val="single" w:sz="5" w:space="0" w:color="050000"/>
              <w:left w:val="single" w:sz="5" w:space="0" w:color="050000"/>
              <w:bottom w:val="single" w:sz="5" w:space="0" w:color="050000"/>
              <w:right w:val="single" w:sz="5" w:space="0" w:color="050000"/>
            </w:tcBorders>
          </w:tcPr>
          <w:p>
            <w:pPr>
              <w:spacing w:before="86" w:after="0" w:line="240" w:lineRule="auto"/>
              <w:ind w:left="721" w:right="-2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J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anua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r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y</w:t>
            </w:r>
            <w:r>
              <w:rPr>
                <w:rFonts w:ascii="Times New Roman" w:eastAsia="Times New Roman" w:hAnsi="Times New Roman" w:cs="Times New Roman"/>
                <w:color w:val="050000"/>
                <w:spacing w:val="23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3"/>
                <w:sz w:val="20"/>
                <w:szCs w:val="20"/>
              </w:rPr>
              <w:t>1</w:t>
            </w:r>
          </w:p>
        </w:tc>
        <w:tc>
          <w:tcPr>
            <w:tcW w:w="3293" w:type="dxa"/>
            <w:tcBorders>
              <w:top w:val="single" w:sz="5" w:space="0" w:color="050000"/>
              <w:left w:val="single" w:sz="5" w:space="0" w:color="050000"/>
              <w:bottom w:val="single" w:sz="5" w:space="0" w:color="050000"/>
              <w:right w:val="single" w:sz="5" w:space="0" w:color="050000"/>
            </w:tcBorders>
          </w:tcPr>
          <w:p>
            <w:pPr>
              <w:spacing w:before="86" w:after="0" w:line="240" w:lineRule="auto"/>
              <w:ind w:left="878" w:right="-2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R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o</w:t>
            </w:r>
            <w:r>
              <w:rPr>
                <w:rFonts w:ascii="Times New Roman" w:eastAsia="Times New Roman" w:hAnsi="Times New Roman" w:cs="Times New Roman"/>
                <w:color w:val="050000"/>
                <w:spacing w:val="3"/>
                <w:w w:val="100"/>
                <w:sz w:val="20"/>
                <w:szCs w:val="20"/>
              </w:rPr>
              <w:t>m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a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n</w:t>
            </w:r>
            <w:r>
              <w:rPr>
                <w:rFonts w:ascii="Times New Roman" w:eastAsia="Times New Roman" w:hAnsi="Times New Roman" w:cs="Times New Roman"/>
                <w:color w:val="050000"/>
                <w:spacing w:val="21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god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,</w:t>
            </w:r>
            <w:r>
              <w:rPr>
                <w:rFonts w:ascii="Times New Roman" w:eastAsia="Times New Roman" w:hAnsi="Times New Roman" w:cs="Times New Roman"/>
                <w:color w:val="050000"/>
                <w:spacing w:val="13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J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s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u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3"/>
                <w:sz w:val="20"/>
                <w:szCs w:val="20"/>
              </w:rPr>
              <w:t>s</w:t>
            </w:r>
          </w:p>
        </w:tc>
        <w:tc>
          <w:tcPr>
            <w:tcW w:w="2760" w:type="dxa"/>
            <w:tcBorders>
              <w:top w:val="single" w:sz="5" w:space="0" w:color="050000"/>
              <w:left w:val="single" w:sz="5" w:space="0" w:color="050000"/>
              <w:bottom w:val="single" w:sz="5" w:space="0" w:color="050000"/>
              <w:right w:val="single" w:sz="5" w:space="0" w:color="050000"/>
            </w:tcBorders>
          </w:tcPr>
          <w:p>
            <w:pPr>
              <w:tabs>
                <w:tab w:val="left" w:pos="1720"/>
              </w:tabs>
              <w:spacing w:before="86" w:after="0" w:line="240" w:lineRule="auto"/>
              <w:ind w:left="358" w:right="-2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76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.</w:t>
            </w:r>
            <w:r>
              <w:rPr>
                <w:rFonts w:ascii="Times New Roman" w:eastAsia="Times New Roman" w:hAnsi="Times New Roman" w:cs="Times New Roman"/>
                <w:color w:val="050000"/>
                <w:spacing w:val="4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5"/>
                <w:w w:val="100"/>
                <w:sz w:val="20"/>
                <w:szCs w:val="20"/>
                <w:u w:val="single" w:color="04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  <w:u w:val="single" w:color="040000"/>
              </w:rPr>
              <w:tab/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a</w:t>
            </w:r>
            <w:r>
              <w:rPr>
                <w:rFonts w:ascii="Times New Roman" w:eastAsia="Times New Roman" w:hAnsi="Times New Roman" w:cs="Times New Roman"/>
                <w:color w:val="050000"/>
                <w:spacing w:val="7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b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re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a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3"/>
                <w:sz w:val="20"/>
                <w:szCs w:val="20"/>
              </w:rPr>
              <w:t>k</w:t>
            </w:r>
          </w:p>
        </w:tc>
      </w:tr>
      <w:tr>
        <w:tblPrEx>
          <w:tblW w:w="0" w:type="auto"/>
          <w:jc w:val="left"/>
          <w:tblInd w:w="103" w:type="dxa"/>
          <w:tblLayout w:type="fixed"/>
          <w:tblCellMar>
            <w:top w:w="0" w:type="dxa"/>
            <w:left w:w="0" w:type="dxa"/>
            <w:bottom w:w="0" w:type="dxa"/>
            <w:right w:w="0" w:type="dxa"/>
          </w:tblCellMar>
          <w:tblLook w:val="01E0"/>
        </w:tblPrEx>
        <w:trPr>
          <w:trHeight w:hRule="exact" w:val="792"/>
          <w:jc w:val="left"/>
        </w:trPr>
        <w:tc>
          <w:tcPr>
            <w:tcW w:w="1421" w:type="dxa"/>
            <w:tcBorders>
              <w:top w:val="single" w:sz="5" w:space="0" w:color="050000"/>
              <w:left w:val="single" w:sz="5" w:space="0" w:color="050000"/>
              <w:bottom w:val="single" w:sz="5" w:space="0" w:color="050000"/>
              <w:right w:val="single" w:sz="5" w:space="0" w:color="050000"/>
            </w:tcBorders>
          </w:tcPr>
          <w:p>
            <w:pPr>
              <w:spacing w:before="86" w:after="0" w:line="240" w:lineRule="auto"/>
              <w:ind w:left="333" w:right="-2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T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h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ail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a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n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3"/>
                <w:sz w:val="20"/>
                <w:szCs w:val="20"/>
              </w:rPr>
              <w:t>d</w:t>
            </w:r>
          </w:p>
        </w:tc>
        <w:tc>
          <w:tcPr>
            <w:tcW w:w="2270" w:type="dxa"/>
            <w:tcBorders>
              <w:top w:val="single" w:sz="5" w:space="0" w:color="050000"/>
              <w:left w:val="single" w:sz="5" w:space="0" w:color="050000"/>
              <w:bottom w:val="single" w:sz="5" w:space="0" w:color="050000"/>
              <w:right w:val="single" w:sz="5" w:space="0" w:color="050000"/>
            </w:tcBorders>
          </w:tcPr>
          <w:p>
            <w:pPr>
              <w:spacing w:before="86" w:after="0" w:line="240" w:lineRule="auto"/>
              <w:ind w:left="737" w:right="72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A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p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ri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l</w:t>
            </w:r>
            <w:r>
              <w:rPr>
                <w:rFonts w:ascii="Times New Roman" w:eastAsia="Times New Roman" w:hAnsi="Times New Roman" w:cs="Times New Roman"/>
                <w:color w:val="050000"/>
                <w:spacing w:val="16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1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3"/>
                <w:sz w:val="20"/>
                <w:szCs w:val="20"/>
              </w:rPr>
              <w:t>3</w:t>
            </w:r>
          </w:p>
        </w:tc>
        <w:tc>
          <w:tcPr>
            <w:tcW w:w="3293" w:type="dxa"/>
            <w:tcBorders>
              <w:top w:val="single" w:sz="5" w:space="0" w:color="050000"/>
              <w:left w:val="single" w:sz="5" w:space="0" w:color="050000"/>
              <w:bottom w:val="single" w:sz="5" w:space="0" w:color="050000"/>
              <w:right w:val="single" w:sz="5" w:space="0" w:color="050000"/>
            </w:tcBorders>
          </w:tcPr>
          <w:p>
            <w:pPr>
              <w:tabs>
                <w:tab w:val="left" w:pos="1580"/>
              </w:tabs>
              <w:spacing w:before="86" w:after="0" w:line="240" w:lineRule="auto"/>
              <w:ind w:left="230" w:right="21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77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.</w:t>
            </w:r>
            <w:r>
              <w:rPr>
                <w:rFonts w:ascii="Times New Roman" w:eastAsia="Times New Roman" w:hAnsi="Times New Roman" w:cs="Times New Roman"/>
                <w:color w:val="050000"/>
                <w:spacing w:val="4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5"/>
                <w:w w:val="100"/>
                <w:sz w:val="20"/>
                <w:szCs w:val="20"/>
                <w:u w:val="single" w:color="04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  <w:u w:val="single" w:color="040000"/>
              </w:rPr>
              <w:tab/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w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a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t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r</w:t>
            </w:r>
            <w:r>
              <w:rPr>
                <w:rFonts w:ascii="Times New Roman" w:eastAsia="Times New Roman" w:hAnsi="Times New Roman" w:cs="Times New Roman"/>
                <w:color w:val="050000"/>
                <w:spacing w:val="16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on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t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o</w:t>
            </w:r>
            <w:r>
              <w:rPr>
                <w:rFonts w:ascii="Times New Roman" w:eastAsia="Times New Roman" w:hAnsi="Times New Roman" w:cs="Times New Roman"/>
                <w:color w:val="050000"/>
                <w:spacing w:val="15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ea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c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3"/>
                <w:sz w:val="20"/>
                <w:szCs w:val="20"/>
              </w:rPr>
              <w:t>h</w:t>
            </w:r>
          </w:p>
          <w:p>
            <w:pPr>
              <w:spacing w:before="9" w:after="0" w:line="150" w:lineRule="exact"/>
              <w:jc w:val="left"/>
              <w:rPr>
                <w:sz w:val="15"/>
                <w:szCs w:val="15"/>
              </w:rPr>
            </w:pPr>
          </w:p>
          <w:p>
            <w:pPr>
              <w:spacing w:before="0" w:after="0" w:line="240" w:lineRule="auto"/>
              <w:ind w:left="1076" w:right="106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o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t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h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r</w:t>
            </w:r>
            <w:r>
              <w:rPr>
                <w:rFonts w:ascii="Times New Roman" w:eastAsia="Times New Roman" w:hAnsi="Times New Roman" w:cs="Times New Roman"/>
                <w:color w:val="050000"/>
                <w:spacing w:val="34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s</w:t>
            </w:r>
            <w:r>
              <w:rPr>
                <w:rFonts w:ascii="Times New Roman" w:eastAsia="Times New Roman" w:hAnsi="Times New Roman" w:cs="Times New Roman"/>
                <w:color w:val="050000"/>
                <w:spacing w:val="5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bod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3"/>
                <w:sz w:val="20"/>
                <w:szCs w:val="20"/>
              </w:rPr>
              <w:t>y</w:t>
            </w:r>
          </w:p>
        </w:tc>
        <w:tc>
          <w:tcPr>
            <w:tcW w:w="2760" w:type="dxa"/>
            <w:tcBorders>
              <w:top w:val="single" w:sz="5" w:space="0" w:color="050000"/>
              <w:left w:val="single" w:sz="5" w:space="0" w:color="050000"/>
              <w:bottom w:val="single" w:sz="5" w:space="0" w:color="050000"/>
              <w:right w:val="single" w:sz="5" w:space="0" w:color="050000"/>
            </w:tcBorders>
          </w:tcPr>
          <w:p>
            <w:pPr>
              <w:spacing w:before="86" w:after="0" w:line="240" w:lineRule="auto"/>
              <w:ind w:left="690" w:right="-2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B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r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i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n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g</w:t>
            </w:r>
            <w:r>
              <w:rPr>
                <w:rFonts w:ascii="Times New Roman" w:eastAsia="Times New Roman" w:hAnsi="Times New Roman" w:cs="Times New Roman"/>
                <w:color w:val="050000"/>
                <w:spacing w:val="18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goo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d</w:t>
            </w:r>
            <w:r>
              <w:rPr>
                <w:rFonts w:ascii="Times New Roman" w:eastAsia="Times New Roman" w:hAnsi="Times New Roman" w:cs="Times New Roman"/>
                <w:color w:val="050000"/>
                <w:spacing w:val="16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l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u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c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3"/>
                <w:sz w:val="20"/>
                <w:szCs w:val="20"/>
              </w:rPr>
              <w:t>k</w:t>
            </w:r>
          </w:p>
        </w:tc>
      </w:tr>
      <w:tr>
        <w:tblPrEx>
          <w:tblW w:w="0" w:type="auto"/>
          <w:jc w:val="left"/>
          <w:tblInd w:w="103" w:type="dxa"/>
          <w:tblLayout w:type="fixed"/>
          <w:tblCellMar>
            <w:top w:w="0" w:type="dxa"/>
            <w:left w:w="0" w:type="dxa"/>
            <w:bottom w:w="0" w:type="dxa"/>
            <w:right w:w="0" w:type="dxa"/>
          </w:tblCellMar>
          <w:tblLook w:val="01E0"/>
        </w:tblPrEx>
        <w:trPr>
          <w:trHeight w:hRule="exact" w:val="787"/>
          <w:jc w:val="left"/>
        </w:trPr>
        <w:tc>
          <w:tcPr>
            <w:tcW w:w="1421" w:type="dxa"/>
            <w:tcBorders>
              <w:top w:val="single" w:sz="5" w:space="0" w:color="050000"/>
              <w:left w:val="single" w:sz="5" w:space="0" w:color="050000"/>
              <w:bottom w:val="single" w:sz="5" w:space="0" w:color="050000"/>
              <w:right w:val="single" w:sz="5" w:space="0" w:color="050000"/>
            </w:tcBorders>
          </w:tcPr>
          <w:p>
            <w:pPr>
              <w:spacing w:before="86" w:after="0" w:line="240" w:lineRule="auto"/>
              <w:ind w:left="345" w:right="-2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V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i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t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n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a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3"/>
                <w:sz w:val="20"/>
                <w:szCs w:val="20"/>
              </w:rPr>
              <w:t>m</w:t>
            </w:r>
          </w:p>
        </w:tc>
        <w:tc>
          <w:tcPr>
            <w:tcW w:w="2270" w:type="dxa"/>
            <w:tcBorders>
              <w:top w:val="single" w:sz="5" w:space="0" w:color="050000"/>
              <w:left w:val="single" w:sz="5" w:space="0" w:color="050000"/>
              <w:bottom w:val="single" w:sz="5" w:space="0" w:color="050000"/>
              <w:right w:val="single" w:sz="5" w:space="0" w:color="050000"/>
            </w:tcBorders>
          </w:tcPr>
          <w:p>
            <w:pPr>
              <w:spacing w:before="86" w:after="0" w:line="240" w:lineRule="auto"/>
              <w:ind w:left="747" w:right="-2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Feb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r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ua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r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3"/>
                <w:sz w:val="20"/>
                <w:szCs w:val="20"/>
              </w:rPr>
              <w:t>y</w:t>
            </w:r>
          </w:p>
        </w:tc>
        <w:tc>
          <w:tcPr>
            <w:tcW w:w="3293" w:type="dxa"/>
            <w:tcBorders>
              <w:top w:val="single" w:sz="5" w:space="0" w:color="050000"/>
              <w:left w:val="single" w:sz="5" w:space="0" w:color="050000"/>
              <w:bottom w:val="single" w:sz="5" w:space="0" w:color="050000"/>
              <w:right w:val="single" w:sz="5" w:space="0" w:color="050000"/>
            </w:tcBorders>
          </w:tcPr>
          <w:p>
            <w:pPr>
              <w:spacing w:before="86" w:after="0" w:line="240" w:lineRule="auto"/>
              <w:ind w:left="195" w:right="185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Buy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i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n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g</w:t>
            </w:r>
            <w:r>
              <w:rPr>
                <w:rFonts w:ascii="Times New Roman" w:eastAsia="Times New Roman" w:hAnsi="Times New Roman" w:cs="Times New Roman"/>
                <w:color w:val="050000"/>
                <w:spacing w:val="22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fr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s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h</w:t>
            </w:r>
            <w:r>
              <w:rPr>
                <w:rFonts w:ascii="Times New Roman" w:eastAsia="Times New Roman" w:hAnsi="Times New Roman" w:cs="Times New Roman"/>
                <w:color w:val="050000"/>
                <w:spacing w:val="16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f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l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o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w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r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s</w:t>
            </w:r>
            <w:r>
              <w:rPr>
                <w:rFonts w:ascii="Times New Roman" w:eastAsia="Times New Roman" w:hAnsi="Times New Roman" w:cs="Times New Roman"/>
                <w:color w:val="050000"/>
                <w:spacing w:val="22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a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n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d</w:t>
            </w:r>
            <w:r>
              <w:rPr>
                <w:rFonts w:ascii="Times New Roman" w:eastAsia="Times New Roman" w:hAnsi="Times New Roman" w:cs="Times New Roman"/>
                <w:color w:val="050000"/>
                <w:spacing w:val="13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a</w:t>
            </w:r>
            <w:r>
              <w:rPr>
                <w:rFonts w:ascii="Times New Roman" w:eastAsia="Times New Roman" w:hAnsi="Times New Roman" w:cs="Times New Roman"/>
                <w:color w:val="050000"/>
                <w:spacing w:val="7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p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ea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c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3"/>
                <w:sz w:val="20"/>
                <w:szCs w:val="20"/>
              </w:rPr>
              <w:t>h</w:t>
            </w:r>
          </w:p>
          <w:p>
            <w:pPr>
              <w:spacing w:before="9" w:after="0" w:line="150" w:lineRule="exact"/>
              <w:jc w:val="left"/>
              <w:rPr>
                <w:sz w:val="15"/>
                <w:szCs w:val="15"/>
              </w:rPr>
            </w:pPr>
          </w:p>
          <w:p>
            <w:pPr>
              <w:spacing w:before="0" w:after="0" w:line="240" w:lineRule="auto"/>
              <w:ind w:left="1253" w:right="124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b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l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o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ss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o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3"/>
                <w:sz w:val="20"/>
                <w:szCs w:val="20"/>
              </w:rPr>
              <w:t>m</w:t>
            </w:r>
          </w:p>
        </w:tc>
        <w:tc>
          <w:tcPr>
            <w:tcW w:w="2760" w:type="dxa"/>
            <w:tcBorders>
              <w:top w:val="single" w:sz="5" w:space="0" w:color="050000"/>
              <w:left w:val="single" w:sz="5" w:space="0" w:color="050000"/>
              <w:bottom w:val="single" w:sz="5" w:space="0" w:color="050000"/>
              <w:right w:val="single" w:sz="5" w:space="0" w:color="050000"/>
            </w:tcBorders>
          </w:tcPr>
          <w:p>
            <w:pPr>
              <w:tabs>
                <w:tab w:val="left" w:pos="1560"/>
              </w:tabs>
              <w:spacing w:before="86" w:after="0" w:line="240" w:lineRule="auto"/>
              <w:ind w:left="206" w:right="-2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78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.</w:t>
            </w:r>
            <w:r>
              <w:rPr>
                <w:rFonts w:ascii="Times New Roman" w:eastAsia="Times New Roman" w:hAnsi="Times New Roman" w:cs="Times New Roman"/>
                <w:color w:val="050000"/>
                <w:spacing w:val="4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5"/>
                <w:w w:val="100"/>
                <w:sz w:val="20"/>
                <w:szCs w:val="20"/>
                <w:u w:val="single" w:color="04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  <w:u w:val="single" w:color="040000"/>
              </w:rPr>
              <w:tab/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t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h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11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c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u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s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t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o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3"/>
                <w:sz w:val="20"/>
                <w:szCs w:val="20"/>
              </w:rPr>
              <w:t>m</w:t>
            </w:r>
          </w:p>
        </w:tc>
      </w:tr>
      <w:tr>
        <w:tblPrEx>
          <w:tblW w:w="0" w:type="auto"/>
          <w:jc w:val="left"/>
          <w:tblInd w:w="103" w:type="dxa"/>
          <w:tblLayout w:type="fixed"/>
          <w:tblCellMar>
            <w:top w:w="0" w:type="dxa"/>
            <w:left w:w="0" w:type="dxa"/>
            <w:bottom w:w="0" w:type="dxa"/>
            <w:right w:w="0" w:type="dxa"/>
          </w:tblCellMar>
          <w:tblLook w:val="01E0"/>
        </w:tblPrEx>
        <w:trPr>
          <w:trHeight w:hRule="exact" w:val="792"/>
          <w:jc w:val="left"/>
        </w:trPr>
        <w:tc>
          <w:tcPr>
            <w:tcW w:w="1421" w:type="dxa"/>
            <w:tcBorders>
              <w:top w:val="single" w:sz="5" w:space="0" w:color="050000"/>
              <w:left w:val="single" w:sz="5" w:space="0" w:color="050000"/>
              <w:bottom w:val="single" w:sz="5" w:space="0" w:color="050000"/>
              <w:right w:val="single" w:sz="5" w:space="0" w:color="050000"/>
            </w:tcBorders>
          </w:tcPr>
          <w:p>
            <w:pPr>
              <w:spacing w:before="86" w:after="0" w:line="240" w:lineRule="auto"/>
              <w:ind w:left="455" w:right="-2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C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h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i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n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3"/>
                <w:sz w:val="20"/>
                <w:szCs w:val="20"/>
              </w:rPr>
              <w:t>a</w:t>
            </w:r>
          </w:p>
        </w:tc>
        <w:tc>
          <w:tcPr>
            <w:tcW w:w="2270" w:type="dxa"/>
            <w:tcBorders>
              <w:top w:val="single" w:sz="5" w:space="0" w:color="050000"/>
              <w:left w:val="single" w:sz="5" w:space="0" w:color="050000"/>
              <w:bottom w:val="single" w:sz="5" w:space="0" w:color="050000"/>
              <w:right w:val="single" w:sz="5" w:space="0" w:color="050000"/>
            </w:tcBorders>
          </w:tcPr>
          <w:p>
            <w:pPr>
              <w:spacing w:before="86" w:after="0" w:line="240" w:lineRule="auto"/>
              <w:ind w:left="747" w:right="-2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Feb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r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ua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r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3"/>
                <w:sz w:val="20"/>
                <w:szCs w:val="20"/>
              </w:rPr>
              <w:t>y</w:t>
            </w:r>
          </w:p>
        </w:tc>
        <w:tc>
          <w:tcPr>
            <w:tcW w:w="3293" w:type="dxa"/>
            <w:tcBorders>
              <w:top w:val="single" w:sz="5" w:space="0" w:color="050000"/>
              <w:left w:val="single" w:sz="5" w:space="0" w:color="050000"/>
              <w:bottom w:val="single" w:sz="5" w:space="0" w:color="050000"/>
              <w:right w:val="single" w:sz="5" w:space="0" w:color="050000"/>
            </w:tcBorders>
          </w:tcPr>
          <w:p>
            <w:pPr>
              <w:tabs>
                <w:tab w:val="left" w:pos="1460"/>
              </w:tabs>
              <w:spacing w:before="86" w:after="0" w:line="240" w:lineRule="auto"/>
              <w:ind w:left="100" w:right="-2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79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.</w:t>
            </w:r>
            <w:r>
              <w:rPr>
                <w:rFonts w:ascii="Times New Roman" w:eastAsia="Times New Roman" w:hAnsi="Times New Roman" w:cs="Times New Roman"/>
                <w:color w:val="050000"/>
                <w:spacing w:val="4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5"/>
                <w:w w:val="100"/>
                <w:sz w:val="20"/>
                <w:szCs w:val="20"/>
                <w:u w:val="single" w:color="04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  <w:u w:val="single" w:color="040000"/>
              </w:rPr>
              <w:tab/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a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u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s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p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i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c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i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0"/>
                <w:sz w:val="20"/>
                <w:szCs w:val="20"/>
              </w:rPr>
              <w:t>ou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s</w:t>
            </w:r>
            <w:r>
              <w:rPr>
                <w:rFonts w:ascii="Times New Roman" w:eastAsia="Times New Roman" w:hAnsi="Times New Roman" w:cs="Times New Roman"/>
                <w:color w:val="050000"/>
                <w:spacing w:val="29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f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ood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3"/>
                <w:sz w:val="20"/>
                <w:szCs w:val="20"/>
              </w:rPr>
              <w:t>s</w:t>
            </w:r>
          </w:p>
        </w:tc>
        <w:tc>
          <w:tcPr>
            <w:tcW w:w="2760" w:type="dxa"/>
            <w:tcBorders>
              <w:top w:val="single" w:sz="5" w:space="0" w:color="050000"/>
              <w:left w:val="single" w:sz="5" w:space="0" w:color="050000"/>
              <w:bottom w:val="single" w:sz="5" w:space="0" w:color="050000"/>
              <w:right w:val="single" w:sz="5" w:space="0" w:color="050000"/>
            </w:tcBorders>
          </w:tcPr>
          <w:p>
            <w:pPr>
              <w:tabs>
                <w:tab w:val="left" w:pos="2500"/>
              </w:tabs>
              <w:spacing w:before="86" w:after="0" w:line="240" w:lineRule="auto"/>
              <w:ind w:left="153" w:right="14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B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r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i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n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3"/>
                <w:sz w:val="20"/>
                <w:szCs w:val="20"/>
              </w:rPr>
              <w:t>g</w:t>
            </w:r>
            <w:r>
              <w:rPr>
                <w:rFonts w:ascii="Times New Roman" w:eastAsia="Times New Roman" w:hAnsi="Times New Roman" w:cs="Times New Roman"/>
                <w:color w:val="050000"/>
                <w:spacing w:val="4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goo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3"/>
                <w:sz w:val="20"/>
                <w:szCs w:val="20"/>
              </w:rPr>
              <w:t>d</w:t>
            </w:r>
            <w:r>
              <w:rPr>
                <w:rFonts w:ascii="Times New Roman" w:eastAsia="Times New Roman" w:hAnsi="Times New Roman" w:cs="Times New Roman"/>
                <w:color w:val="050000"/>
                <w:spacing w:val="4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80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3"/>
                <w:sz w:val="20"/>
                <w:szCs w:val="20"/>
              </w:rPr>
              <w:t>.</w:t>
            </w:r>
            <w:r>
              <w:rPr>
                <w:rFonts w:ascii="Times New Roman" w:eastAsia="Times New Roman" w:hAnsi="Times New Roman" w:cs="Times New Roman"/>
                <w:color w:val="050000"/>
                <w:spacing w:val="3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3"/>
                <w:sz w:val="20"/>
                <w:szCs w:val="20"/>
                <w:u w:val="single" w:color="04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  <w:u w:val="single" w:color="040000"/>
              </w:rPr>
              <w:tab/>
            </w:r>
          </w:p>
          <w:p>
            <w:pPr>
              <w:spacing w:before="4" w:after="0" w:line="160" w:lineRule="exact"/>
              <w:jc w:val="left"/>
              <w:rPr>
                <w:sz w:val="16"/>
                <w:szCs w:val="16"/>
              </w:rPr>
            </w:pPr>
          </w:p>
          <w:p>
            <w:pPr>
              <w:spacing w:before="0" w:after="0" w:line="240" w:lineRule="auto"/>
              <w:ind w:left="844" w:right="83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0"/>
                <w:sz w:val="20"/>
                <w:szCs w:val="20"/>
              </w:rPr>
              <w:t>t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0"/>
                <w:sz w:val="20"/>
                <w:szCs w:val="20"/>
              </w:rPr>
              <w:t>o</w:t>
            </w:r>
            <w:r>
              <w:rPr>
                <w:rFonts w:ascii="Times New Roman" w:eastAsia="Times New Roman" w:hAnsi="Times New Roman" w:cs="Times New Roman"/>
                <w:color w:val="050000"/>
                <w:spacing w:val="9"/>
                <w:w w:val="1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v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50000"/>
                <w:spacing w:val="1"/>
                <w:w w:val="103"/>
                <w:sz w:val="20"/>
                <w:szCs w:val="20"/>
              </w:rPr>
              <w:t>r</w:t>
            </w:r>
            <w:r>
              <w:rPr>
                <w:rFonts w:ascii="Times New Roman" w:eastAsia="Times New Roman" w:hAnsi="Times New Roman" w:cs="Times New Roman"/>
                <w:color w:val="050000"/>
                <w:spacing w:val="2"/>
                <w:w w:val="103"/>
                <w:sz w:val="20"/>
                <w:szCs w:val="20"/>
              </w:rPr>
              <w:t>yon</w:t>
            </w:r>
            <w:r>
              <w:rPr>
                <w:rFonts w:ascii="Times New Roman" w:eastAsia="Times New Roman" w:hAnsi="Times New Roman" w:cs="Times New Roman"/>
                <w:color w:val="050000"/>
                <w:spacing w:val="0"/>
                <w:w w:val="103"/>
                <w:sz w:val="20"/>
                <w:szCs w:val="20"/>
              </w:rPr>
              <w:t>e</w:t>
            </w:r>
          </w:p>
        </w:tc>
      </w:tr>
    </w:tbl>
    <w:p>
      <w:pPr>
        <w:spacing w:before="2" w:after="0" w:line="160" w:lineRule="exact"/>
        <w:jc w:val="left"/>
        <w:rPr>
          <w:sz w:val="16"/>
          <w:szCs w:val="16"/>
        </w:rPr>
      </w:pPr>
    </w:p>
    <w:p>
      <w:pPr>
        <w:spacing w:before="0" w:after="0" w:line="200" w:lineRule="exact"/>
        <w:jc w:val="left"/>
        <w:rPr>
          <w:sz w:val="20"/>
          <w:szCs w:val="20"/>
        </w:rPr>
      </w:pPr>
    </w:p>
    <w:p>
      <w:pPr>
        <w:spacing w:before="0" w:after="0" w:line="200" w:lineRule="exact"/>
        <w:jc w:val="left"/>
        <w:rPr>
          <w:sz w:val="20"/>
          <w:szCs w:val="20"/>
        </w:rPr>
      </w:pPr>
    </w:p>
    <w:p>
      <w:pPr>
        <w:spacing w:before="0" w:after="0" w:line="240" w:lineRule="auto"/>
        <w:ind w:left="688" w:right="-20"/>
        <w:jc w:val="left"/>
        <w:rPr>
          <w:rFonts w:ascii="Times New Roman" w:eastAsia="Times New Roman" w:hAnsi="Times New Roman" w:cs="Times New Roman"/>
          <w:sz w:val="24"/>
          <w:szCs w:val="24"/>
        </w:rPr>
      </w:pPr>
      <w:r>
        <w:pict>
          <v:group id="_x0000_s1700" style="height:10.97pt;margin-left:524.58pt;margin-top:1.37pt;mso-position-horizontal-relative:page;position:absolute;width:8.64pt;z-index:-251576320" coordorigin="10492,27" coordsize="173,219">
            <v:shape id="_x0000_s1701" style="height:219;left:10492;position:absolute;top:27;width:173" coordorigin="10492,27" coordsize="173,219" path="m10599,206l10602,214,10615,229,10628,246,10629,247,10630,247,10639,226,10628,226,10599,206xe" filled="t" fillcolor="#050000" stroked="f">
              <v:path arrowok="t"/>
            </v:shape>
            <v:shape id="_x0000_s1702" style="height:219;left:10492;position:absolute;top:27;width:173" coordorigin="10492,27" coordsize="173,219" path="m10657,108l10587,108,10646,112,10644,138,10636,200,10628,226,10639,226,10653,154,10657,112,10657,108xe" filled="t" fillcolor="#050000" stroked="f">
              <v:path arrowok="t"/>
            </v:shape>
            <v:shape id="_x0000_s1703" style="height:219;left:10492;position:absolute;top:27;width:173" coordorigin="10492,27" coordsize="173,219" path="m10495,81l10492,82,10494,95,10496,107,10496,112,10496,118,10497,174,10497,198,10496,203,10495,206,10493,208,10502,223,10502,224,10503,225,10504,225,10505,223,10506,217,10506,214,10506,207,10544,203,10557,203,10557,202,10557,200,10506,200,10506,155,10541,151,10542,151,10543,150,10543,150,10543,149,10542,148,10506,148,10505,107,10551,101,10562,101,10562,100,10563,99,10503,99,10495,81xe" filled="t" fillcolor="#050000" stroked="f">
              <v:path arrowok="t"/>
            </v:shape>
            <v:shape id="_x0000_s1704" style="height:219;left:10492;position:absolute;top:27;width:173" coordorigin="10492,27" coordsize="173,219" path="m10557,203l10544,203,10552,214,10553,214,10554,214,10555,212,10557,203xe" filled="t" fillcolor="#050000" stroked="f">
              <v:path arrowok="t"/>
            </v:shape>
            <v:shape id="_x0000_s1705" style="height:219;left:10492;position:absolute;top:27;width:173" coordorigin="10492,27" coordsize="173,219" path="m10540,194l10537,196,10525,198,10506,200,10557,200,10557,198,10545,198,10540,194xe" filled="t" fillcolor="#050000" stroked="f">
              <v:path arrowok="t"/>
            </v:shape>
            <v:shape id="_x0000_s1706" style="height:219;left:10492;position:absolute;top:27;width:173" coordorigin="10492,27" coordsize="173,219" path="m10562,101l10551,101,10549,176,10549,187,10548,194,10545,198,10557,198,10557,196,10561,108,10561,105,10562,101xe" filled="t" fillcolor="#050000" stroked="f">
              <v:path arrowok="t"/>
            </v:shape>
            <v:shape id="_x0000_s1707" style="height:219;left:10492;position:absolute;top:27;width:173" coordorigin="10492,27" coordsize="173,219" path="m10589,127l10587,129,10613,174,10614,175,10614,176,10616,176,10617,174,10619,166,10620,162,10620,157,10589,127xe" filled="t" fillcolor="#050000" stroked="f">
              <v:path arrowok="t"/>
            </v:shape>
            <v:shape id="_x0000_s1708" style="height:219;left:10492;position:absolute;top:27;width:173" coordorigin="10492,27" coordsize="173,219" path="m10535,141l10530,144,10520,146,10506,148,10542,148,10535,141xe" filled="t" fillcolor="#050000" stroked="f">
              <v:path arrowok="t"/>
            </v:shape>
            <v:shape id="_x0000_s1709" style="height:219;left:10492;position:absolute;top:27;width:173" coordorigin="10492,27" coordsize="173,219" path="m10596,27l10593,29,10594,32,10594,34,10582,101,10564,146,10570,146,10578,130,10587,108,10657,108,10657,107,10658,103,10660,99,10660,98,10591,98,10598,79,10604,60,10605,55,10607,51,10610,48,10610,47,10611,46,10611,45,10610,45,10596,27xe" filled="t" fillcolor="#050000" stroked="f">
              <v:path arrowok="t"/>
            </v:shape>
            <v:shape id="_x0000_s1710" style="height:219;left:10492;position:absolute;top:27;width:173" coordorigin="10492,27" coordsize="173,219" path="m10526,34l10523,36,10523,39,10524,43,10503,99,10563,99,10563,98,10566,96,10567,95,10567,94,10566,93,10550,93,10523,84,10533,62,10537,54,10538,53,10539,52,10539,51,10538,50,10537,49,10526,34xe" filled="t" fillcolor="#050000" stroked="f">
              <v:path arrowok="t"/>
            </v:shape>
            <v:shape id="_x0000_s1711" style="height:219;left:10492;position:absolute;top:27;width:173" coordorigin="10492,27" coordsize="173,219" path="m10653,81l10646,92,10591,98,10660,98,10661,97,10664,94,10664,93,10664,92,10664,91,10664,91,10653,81xe" filled="t" fillcolor="#050000" stroked="f">
              <v:path arrowok="t"/>
            </v:shape>
            <v:shape id="_x0000_s1712" style="height:219;left:10492;position:absolute;top:27;width:173" coordorigin="10492,27" coordsize="173,219" path="m10556,85l10550,93,10566,93,10556,85xe" filled="t" fillcolor="#050000" stroked="f">
              <v:path arrowok="t"/>
            </v:shape>
          </v:group>
        </w:pict>
      </w:r>
      <w:r>
        <w:pict>
          <v:group id="_x0000_s1713" style="height:2.61pt;margin-left:312.67pt;margin-top:-120.59pt;mso-position-horizontal-relative:page;position:absolute;width:1.54pt;z-index:-251573248" coordorigin="6253,-2412" coordsize="31,52">
            <v:shape id="_x0000_s1714" style="height:52;left:6253;position:absolute;top:-2412;width:31" coordorigin="6253,-2412" coordsize="31,52" path="m6284,-2391l6272,-2391,6273,-2391,6274,-2389,6274,-2389,6275,-2387,6275,-2381,6274,-2378,6269,-2372,6265,-2368,6258,-2364,6258,-2360,6265,-2362,6271,-2366,6281,-2377,6284,-2384,6284,-2391xe" filled="t" fillcolor="#050000" stroked="f">
              <v:path arrowok="t"/>
            </v:shape>
            <v:shape id="_x0000_s1715" style="height:52;left:6253;position:absolute;top:-2412;width:31" coordorigin="6253,-2412" coordsize="31,52" path="m6271,-2412l6263,-2412,6259,-2410,6254,-2406,6253,-2403,6253,-2397,6254,-2395,6259,-2390,6261,-2389,6265,-2389,6266,-2390,6268,-2390,6269,-2391,6270,-2391,6284,-2391,6284,-2398,6282,-2402,6275,-2410,6271,-2412xe" filled="t" fillcolor="#050000" stroked="f">
              <v:path arrowok="t"/>
            </v:shape>
          </v:group>
        </w:pic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4"/>
          <w:szCs w:val="24"/>
        </w:rPr>
        <w:pict>
          <v:shape id="_x0000_i1716" type="#_x0000_t75" style="height:12.69pt;mso-position-horizontal-relative:char;mso-position-vertical-relative:line;width:394.23pt">
            <v:imagedata r:id="rId59" o:title=""/>
            <w10:wrap type="none"/>
          </v:shape>
        </w:pic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6"/>
          <w:w w:val="100"/>
          <w:position w:val="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4"/>
          <w:szCs w:val="24"/>
        </w:rPr>
        <w:t>81~90</w:t>
      </w:r>
    </w:p>
    <w:p>
      <w:pPr>
        <w:spacing w:before="4" w:after="0" w:line="160" w:lineRule="exact"/>
        <w:jc w:val="left"/>
        <w:rPr>
          <w:sz w:val="16"/>
          <w:szCs w:val="16"/>
        </w:rPr>
      </w:pPr>
    </w:p>
    <w:p>
      <w:pPr>
        <w:spacing w:before="0" w:after="0" w:line="200" w:lineRule="exact"/>
        <w:jc w:val="left"/>
        <w:rPr>
          <w:sz w:val="20"/>
          <w:szCs w:val="20"/>
        </w:rPr>
      </w:pPr>
    </w:p>
    <w:p>
      <w:pPr>
        <w:spacing w:before="0" w:after="0" w:line="240" w:lineRule="auto"/>
        <w:ind w:left="270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i1717" type="#_x0000_t75" style="height:12pt;mso-position-horizontal-relative:char;mso-position-vertical-relative:line;width:64.4pt">
            <v:imagedata r:id="rId60" o:title=""/>
            <w10:wrap type="none"/>
          </v:shape>
        </w:pict>
      </w:r>
    </w:p>
    <w:p>
      <w:pPr>
        <w:spacing w:before="16" w:after="0" w:line="220" w:lineRule="exact"/>
        <w:jc w:val="left"/>
        <w:rPr>
          <w:sz w:val="22"/>
          <w:szCs w:val="22"/>
        </w:rPr>
      </w:pPr>
    </w:p>
    <w:p>
      <w:pPr>
        <w:tabs>
          <w:tab w:val="left" w:pos="2440"/>
          <w:tab w:val="left" w:pos="4060"/>
          <w:tab w:val="left" w:pos="5120"/>
          <w:tab w:val="left" w:pos="5420"/>
          <w:tab w:val="left" w:pos="6580"/>
          <w:tab w:val="left" w:pos="9520"/>
        </w:tabs>
        <w:spacing w:before="0" w:after="0" w:line="396" w:lineRule="auto"/>
        <w:ind w:left="268" w:right="66" w:firstLine="4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group id="_x0000_s1718" style="height:6.99pt;margin-left:356.64pt;margin-top:23.98pt;mso-position-horizontal-relative:page;position:absolute;width:13.86pt;z-index:-251575296" coordorigin="7133,480" coordsize="277,140">
            <v:shape id="_x0000_s1719" style="height:140;left:7133;position:absolute;top:480;width:277" coordorigin="7133,480" coordsize="277,140" path="m7410,501l7398,501,7399,501,7400,503,7400,504,7400,511,7399,514,7394,521,7390,524,7384,527,7384,532,7392,529,7399,525,7408,513,7410,507,7410,501xe" filled="t" fillcolor="#050000" stroked="f">
              <v:path arrowok="t"/>
            </v:shape>
            <v:shape id="_x0000_s1720" style="height:140;left:7133;position:absolute;top:480;width:277" coordorigin="7133,480" coordsize="277,140" path="m7397,480l7389,480,7386,481,7381,486,7379,488,7379,494,7380,497,7384,501,7387,502,7391,502,7392,502,7395,501,7396,501,7410,501,7410,494,7408,490,7401,482,7397,480xe" filled="t" fillcolor="#050000" stroked="f">
              <v:path arrowok="t"/>
            </v:shape>
            <v:shape id="_x0000_s1721" style="height:140;left:7133;position:absolute;top:480;width:277" coordorigin="7133,480" coordsize="277,140" path="m7362,501l7350,501,7351,501,7351,502,7352,503,7352,504,7352,510,7336,527,7336,532,7344,529,7350,525,7359,513,7362,507,7362,501xe" filled="t" fillcolor="#050000" stroked="f">
              <v:path arrowok="t"/>
            </v:shape>
            <v:shape id="_x0000_s1722" style="height:140;left:7133;position:absolute;top:480;width:277" coordorigin="7133,480" coordsize="277,140" path="m7349,480l7341,480,7337,481,7332,486,7331,489,7331,495,7332,497,7336,501,7338,502,7343,502,7344,502,7347,501,7348,501,7362,501,7362,494,7360,489,7353,482,7349,480xe" filled="t" fillcolor="#050000" stroked="f">
              <v:path arrowok="t"/>
            </v:shape>
            <v:shape id="_x0000_s1723" style="height:140;left:7133;position:absolute;top:480;width:277" coordorigin="7133,480" coordsize="277,140" path="m7297,583l7280,583,7280,619,7297,619,7297,583xe" filled="t" fillcolor="#050000" stroked="f">
              <v:path arrowok="t"/>
            </v:shape>
            <v:shape id="_x0000_s1724" style="height:140;left:7133;position:absolute;top:480;width:277" coordorigin="7133,480" coordsize="277,140" path="m7297,480l7286,480,7222,571,7222,583,7315,583,7315,569,7232,569,7280,501,7297,501,7297,480xe" filled="t" fillcolor="#050000" stroked="f">
              <v:path arrowok="t"/>
            </v:shape>
            <v:shape id="_x0000_s1725" style="height:140;left:7133;position:absolute;top:480;width:277" coordorigin="7133,480" coordsize="277,140" path="m7297,501l7280,501,7280,569,7297,569,7297,501xe" filled="t" fillcolor="#050000" stroked="f">
              <v:path arrowok="t"/>
            </v:shape>
            <v:shape id="_x0000_s1726" style="height:140;left:7133;position:absolute;top:480;width:277" coordorigin="7133,480" coordsize="277,140" path="m7207,480l7199,482,7192,487,7183,498,7181,505,7181,517,7183,522,7190,530,7194,532,7202,532,7205,530,7210,526,7212,523,7212,517,7211,514,7207,511,7193,511,7192,510,7191,508,7190,507,7190,501,7191,497,7196,491,7200,488,7207,484,7207,480xe" filled="t" fillcolor="#050000" stroked="f">
              <v:path arrowok="t"/>
            </v:shape>
            <v:shape id="_x0000_s1727" style="height:140;left:7133;position:absolute;top:480;width:277" coordorigin="7133,480" coordsize="277,140" path="m7204,509l7200,509,7199,510,7196,511,7194,511,7207,511,7207,510,7204,509xe" filled="t" fillcolor="#050000" stroked="f">
              <v:path arrowok="t"/>
            </v:shape>
            <v:shape id="_x0000_s1728" style="height:140;left:7133;position:absolute;top:480;width:277" coordorigin="7133,480" coordsize="277,140" path="m7159,480l7133,505,7133,517,7135,522,7142,530,7146,532,7154,532,7157,530,7162,526,7163,523,7163,517,7162,514,7159,511,7145,511,7144,510,7143,509,7143,508,7142,507,7142,501,7144,497,7149,490,7153,487,7159,484,7159,480xe" filled="t" fillcolor="#050000" stroked="f">
              <v:path arrowok="t"/>
            </v:shape>
            <v:shape id="_x0000_s1729" style="height:140;left:7133;position:absolute;top:480;width:277" coordorigin="7133,480" coordsize="277,140" path="m7156,509l7152,509,7151,509,7148,510,7146,511,7159,511,7158,510,7156,509xe" filled="t" fillcolor="#050000" stroked="f">
              <v:path arrowok="t"/>
            </v:shape>
          </v:group>
        </w:pict>
      </w:r>
      <w:r>
        <w:pict>
          <v:group id="_x0000_s1730" style="height:7.3pt;margin-left:137.33pt;margin-top:43.5pt;mso-position-horizontal-relative:page;position:absolute;width:26.1pt;z-index:-251574272" coordorigin="2747,870" coordsize="522,146">
            <v:shape id="_x0000_s1731" style="height:146;left:2747;position:absolute;top:870;width:522" coordorigin="2747,870" coordsize="522,146" path="m3269,894l3257,894,3257,895,3259,896,3259,898,3259,904,3258,908,3253,915,3248,918,3242,921,3242,925,3251,923,3257,918,3266,907,3269,900,3269,894xe" filled="t" fillcolor="#050000" stroked="f">
              <v:path arrowok="t"/>
            </v:shape>
            <v:shape id="_x0000_s1732" style="height:146;left:2747;position:absolute;top:870;width:522" coordorigin="2747,870" coordsize="522,146" path="m3255,873l3247,873,3244,874,3239,879,3238,882,3238,888,3239,891,3243,895,3245,896,3249,896,3251,896,3254,894,3255,894,3269,894,3269,888,3267,883,3260,875,3255,873xe" filled="t" fillcolor="#050000" stroked="f">
              <v:path arrowok="t"/>
            </v:shape>
            <v:shape id="_x0000_s1733" style="height:146;left:2747;position:absolute;top:870;width:522" coordorigin="2747,870" coordsize="522,146" path="m3220,894l3208,894,3209,895,3210,896,3211,897,3211,898,3211,904,3210,908,3206,914,3201,917,3194,921,3194,925,3203,923,3209,919,3218,907,3220,901,3220,894xe" filled="t" fillcolor="#050000" stroked="f">
              <v:path arrowok="t"/>
            </v:shape>
            <v:shape id="_x0000_s1734" style="height:146;left:2747;position:absolute;top:870;width:522" coordorigin="2747,870" coordsize="522,146" path="m3207,873l3199,873,3196,875,3191,879,3190,882,3190,888,3191,891,3195,895,3197,896,3201,896,3203,896,3206,894,3207,894,3220,894,3220,888,3219,883,3211,875,3207,873xe" filled="t" fillcolor="#050000" stroked="f">
              <v:path arrowok="t"/>
            </v:shape>
            <v:shape id="_x0000_s1735" style="height:146;left:2747;position:absolute;top:870;width:522" coordorigin="2747,870" coordsize="522,146" path="m3163,1009l3115,1009,3115,1013,3163,1013,3163,1009xe" filled="t" fillcolor="#050000" stroked="f">
              <v:path arrowok="t"/>
            </v:shape>
            <v:shape id="_x0000_s1736" style="height:146;left:2747;position:absolute;top:870;width:522" coordorigin="2747,870" coordsize="522,146" path="m3146,931l3124,931,3126,932,3128,934,3129,935,3129,939,3130,1001,3129,1004,3127,1006,3123,1009,3120,1009,3158,1009,3146,997,3146,947,3150,941,3151,939,3146,939,3146,931xe" filled="t" fillcolor="#050000" stroked="f">
              <v:path arrowok="t"/>
            </v:shape>
            <v:shape id="_x0000_s1737" style="height:146;left:2747;position:absolute;top:870;width:522" coordorigin="2747,870" coordsize="522,146" path="m3174,918l3162,918,3154,925,3146,939,3151,939,3153,936,3157,932,3159,932,3183,932,3183,926,3182,924,3177,919,3174,918xe" filled="t" fillcolor="#050000" stroked="f">
              <v:path arrowok="t"/>
            </v:shape>
            <v:shape id="_x0000_s1738" style="height:146;left:2747;position:absolute;top:870;width:522" coordorigin="2747,870" coordsize="522,146" path="m3183,932l3161,932,3163,933,3169,937,3172,939,3177,939,3179,938,3182,934,3183,932,3183,932xe" filled="t" fillcolor="#050000" stroked="f">
              <v:path arrowok="t"/>
            </v:shape>
            <v:shape id="_x0000_s1739" style="height:146;left:2747;position:absolute;top:870;width:522" coordorigin="2747,870" coordsize="522,146" path="m3146,918l3142,918,3114,929,3115,933,3118,932,3120,931,3146,931,3146,918xe" filled="t" fillcolor="#050000" stroked="f">
              <v:path arrowok="t"/>
            </v:shape>
            <v:shape id="_x0000_s1740" style="height:146;left:2747;position:absolute;top:870;width:522" coordorigin="2747,870" coordsize="522,146" path="m3041,924l3013,924,3016,925,3020,927,3021,928,3023,931,3024,934,3024,989,3025,995,3027,1005,3030,1008,3038,1014,3042,1016,3052,1016,3056,1015,3065,1010,3071,1005,3072,1004,3052,1004,3048,1002,3042,997,3041,991,3041,924xe" filled="t" fillcolor="#050000" stroked="f">
              <v:path arrowok="t"/>
            </v:shape>
            <v:shape id="_x0000_s1741" style="height:146;left:2747;position:absolute;top:870;width:522" coordorigin="2747,870" coordsize="522,146" path="m3096,996l3079,996,3079,1016,3083,1016,3111,1005,3110,1003,3101,1003,3100,1002,3097,1000,3097,999,3096,996xe" filled="t" fillcolor="#050000" stroked="f">
              <v:path arrowok="t"/>
            </v:shape>
            <v:shape id="_x0000_s1742" style="height:146;left:2747;position:absolute;top:870;width:522" coordorigin="2747,870" coordsize="522,146" path="m3095,921l3064,921,3064,925,3070,925,3074,926,3078,929,3079,933,3079,990,3074,996,3069,999,3062,1003,3059,1004,3072,1004,3079,996,3096,996,3096,994,3095,989,3095,921xe" filled="t" fillcolor="#050000" stroked="f">
              <v:path arrowok="t"/>
            </v:shape>
            <v:shape id="_x0000_s1743" style="height:146;left:2747;position:absolute;top:870;width:522" coordorigin="2747,870" coordsize="522,146" path="m3109,1001l3107,1002,3104,1003,3110,1003,3109,1001xe" filled="t" fillcolor="#050000" stroked="f">
              <v:path arrowok="t"/>
            </v:shape>
            <v:shape id="_x0000_s1744" style="height:146;left:2747;position:absolute;top:870;width:522" coordorigin="2747,870" coordsize="522,146" path="m3041,921l3008,921,3008,925,3013,924,3041,924,3041,921xe" filled="t" fillcolor="#050000" stroked="f">
              <v:path arrowok="t"/>
            </v:shape>
            <v:shape id="_x0000_s1745" style="height:146;left:2747;position:absolute;top:870;width:522" coordorigin="2747,870" coordsize="522,146" path="m2969,918l2947,918,2940,920,2926,928,2920,934,2912,951,2910,959,2910,979,2913,990,2929,1010,2940,1016,2962,1016,2970,1014,2978,1009,2949,1009,2942,1004,2931,984,2929,973,2929,951,2930,944,2934,934,2937,930,2944,926,2948,925,2981,925,2980,923,2969,918xe" filled="t" fillcolor="#050000" stroked="f">
              <v:path arrowok="t"/>
            </v:shape>
            <v:shape id="_x0000_s1746" style="height:146;left:2747;position:absolute;top:870;width:522" coordorigin="2747,870" coordsize="522,146" path="m2897,1009l2842,1009,2842,1013,2897,1013,2897,1009xe" filled="t" fillcolor="#050000" stroked="f">
              <v:path arrowok="t"/>
            </v:shape>
            <v:shape id="_x0000_s1747" style="height:146;left:2747;position:absolute;top:870;width:522" coordorigin="2747,870" coordsize="522,146" path="m2876,928l2859,928,2859,997,2859,1000,2857,1004,2855,1006,2851,1009,2849,1009,2884,1009,2881,1008,2877,1003,2876,997,2876,928xe" filled="t" fillcolor="#050000" stroked="f">
              <v:path arrowok="t"/>
            </v:shape>
            <v:shape id="_x0000_s1748" style="height:146;left:2747;position:absolute;top:870;width:522" coordorigin="2747,870" coordsize="522,146" path="m2981,925l2959,925,2965,928,2970,934,2978,951,2980,973,2980,986,2978,995,2970,1006,2964,1009,2978,1009,2984,1005,2989,999,2997,982,2999,973,2999,953,2995,943,2981,925xe" filled="t" fillcolor="#050000" stroked="f">
              <v:path arrowok="t"/>
            </v:shape>
            <v:shape id="_x0000_s1749" style="height:146;left:2747;position:absolute;top:870;width:522" coordorigin="2747,870" coordsize="522,146" path="m2899,921l2841,921,2841,928,2899,928,2899,921xe" filled="t" fillcolor="#050000" stroked="f">
              <v:path arrowok="t"/>
            </v:shape>
            <v:shape id="_x0000_s1750" style="height:146;left:2747;position:absolute;top:870;width:522" coordorigin="2747,870" coordsize="522,146" path="m2905,870l2890,870,2883,872,2871,880,2866,885,2860,898,2859,906,2859,921,2876,921,2876,898,2876,891,2878,884,2880,881,2884,878,2886,877,2918,877,2911,872,2905,870xe" filled="t" fillcolor="#050000" stroked="f">
              <v:path arrowok="t"/>
            </v:shape>
            <v:shape id="_x0000_s1751" style="height:146;left:2747;position:absolute;top:870;width:522" coordorigin="2747,870" coordsize="522,146" path="m2918,877l2892,877,2894,878,2899,880,2901,883,2906,890,2908,893,2911,895,2913,895,2917,895,2918,894,2922,891,2923,889,2923,883,2921,880,2918,877xe" filled="t" fillcolor="#050000" stroked="f">
              <v:path arrowok="t"/>
            </v:shape>
            <v:shape id="_x0000_s1752" style="height:146;left:2747;position:absolute;top:870;width:522" coordorigin="2747,870" coordsize="522,146" path="m2821,874l2813,876,2806,880,2797,892,2795,898,2795,911,2797,916,2804,923,2808,925,2816,925,2819,924,2824,919,2826,916,2826,910,2825,908,2821,904,2807,904,2806,904,2805,902,2804,901,2804,895,2805,891,2810,885,2814,881,2821,877,2821,874xe" filled="t" fillcolor="#050000" stroked="f">
              <v:path arrowok="t"/>
            </v:shape>
            <v:shape id="_x0000_s1753" style="height:146;left:2747;position:absolute;top:870;width:522" coordorigin="2747,870" coordsize="522,146" path="m2818,903l2814,903,2812,903,2809,904,2808,904,2821,904,2821,904,2818,903xe" filled="t" fillcolor="#050000" stroked="f">
              <v:path arrowok="t"/>
            </v:shape>
            <v:shape id="_x0000_s1754" style="height:146;left:2747;position:absolute;top:870;width:522" coordorigin="2747,870" coordsize="522,146" path="m2773,873l2764,876,2758,880,2749,892,2747,898,2747,911,2748,915,2756,923,2760,925,2768,925,2771,924,2776,919,2777,917,2777,910,2776,908,2773,904,2759,904,2758,904,2757,903,2757,902,2756,900,2756,894,2758,890,2763,884,2767,881,2773,877,2773,873xe" filled="t" fillcolor="#050000" stroked="f">
              <v:path arrowok="t"/>
            </v:shape>
            <v:shape id="_x0000_s1755" style="height:146;left:2747;position:absolute;top:870;width:522" coordorigin="2747,870" coordsize="522,146" path="m2770,903l2766,903,2764,903,2762,904,2760,904,2773,904,2772,904,2770,903xe" filled="t" fillcolor="#050000" stroked="f">
              <v:path arrowok="t"/>
            </v:shape>
          </v:group>
        </w:pic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nu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2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3</w:t>
      </w:r>
      <w:r>
        <w:rPr>
          <w:rFonts w:ascii="Times New Roman" w:eastAsia="Times New Roman" w:hAnsi="Times New Roman" w:cs="Times New Roman"/>
          <w:color w:val="050000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1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on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3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81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050000"/>
          <w:spacing w:val="4"/>
          <w:w w:val="100"/>
          <w:sz w:val="20"/>
          <w:szCs w:val="20"/>
          <w:u w:val="single" w:color="04000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  <w:u w:val="single" w:color="040000"/>
        </w:rPr>
        <w:tab/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000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5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,</w:t>
      </w:r>
      <w:r>
        <w:rPr>
          <w:rFonts w:ascii="Times New Roman" w:eastAsia="Times New Roman" w:hAnsi="Times New Roman" w:cs="Times New Roman"/>
          <w:color w:val="050000"/>
          <w:spacing w:val="1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bu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il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ng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3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10"/>
          <w:sz w:val="14"/>
          <w:szCs w:val="14"/>
        </w:rPr>
        <w:t>th</w:t>
      </w:r>
      <w:r>
        <w:rPr>
          <w:rFonts w:ascii="Times New Roman" w:eastAsia="Times New Roman" w:hAnsi="Times New Roman" w:cs="Times New Roman"/>
          <w:color w:val="050000"/>
          <w:spacing w:val="23"/>
          <w:w w:val="100"/>
          <w:position w:val="10"/>
          <w:sz w:val="14"/>
          <w:szCs w:val="14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position w:val="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position w:val="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position w:val="0"/>
          <w:sz w:val="20"/>
          <w:szCs w:val="20"/>
        </w:rPr>
        <w:t>oo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position w:val="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re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9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5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10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hou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3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82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position w:val="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050000"/>
          <w:spacing w:val="6"/>
          <w:w w:val="100"/>
          <w:position w:val="0"/>
          <w:sz w:val="20"/>
          <w:szCs w:val="20"/>
          <w:u w:val="single" w:color="04000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  <w:u w:val="single" w:color="040000"/>
        </w:rPr>
        <w:tab/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nu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position w:val="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21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color w:val="050000"/>
          <w:spacing w:val="4"/>
          <w:w w:val="100"/>
          <w:position w:val="0"/>
          <w:sz w:val="20"/>
          <w:szCs w:val="20"/>
        </w:rPr>
        <w:t>3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10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J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position w:val="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,</w:t>
      </w:r>
      <w:r>
        <w:rPr>
          <w:rFonts w:ascii="Times New Roman" w:eastAsia="Times New Roman" w:hAnsi="Times New Roman" w:cs="Times New Roman"/>
          <w:color w:val="050000"/>
          <w:spacing w:val="-35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8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on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30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un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23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ec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3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position w:val="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position w:val="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position w:val="1"/>
          <w:sz w:val="20"/>
          <w:szCs w:val="20"/>
        </w:rPr>
        <w:t>J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position w:val="1"/>
          <w:sz w:val="20"/>
          <w:szCs w:val="20"/>
        </w:rPr>
        <w:t>apane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position w:val="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position w:val="1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4"/>
          <w:w w:val="100"/>
          <w:position w:val="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position w:val="1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position w:val="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position w:val="1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4"/>
          <w:w w:val="100"/>
          <w:position w:val="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position w:val="1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position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position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position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1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position w:val="1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position w:val="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4"/>
          <w:w w:val="100"/>
          <w:position w:val="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position w:val="1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position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position w:val="1"/>
          <w:sz w:val="20"/>
          <w:szCs w:val="20"/>
        </w:rPr>
        <w:t>onoun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position w:val="1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position w:val="1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position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4"/>
          <w:w w:val="100"/>
          <w:position w:val="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position w:val="1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position w:val="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position w:val="1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6"/>
          <w:w w:val="100"/>
          <w:position w:val="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position w:val="1"/>
          <w:sz w:val="20"/>
          <w:szCs w:val="20"/>
        </w:rPr>
        <w:t>83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position w:val="1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4"/>
          <w:w w:val="100"/>
          <w:position w:val="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position w:val="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position w:val="1"/>
          <w:sz w:val="20"/>
          <w:szCs w:val="20"/>
          <w:u w:val="single" w:color="04000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1"/>
          <w:sz w:val="20"/>
          <w:szCs w:val="20"/>
          <w:u w:val="single" w:color="040000"/>
        </w:rPr>
        <w:tab/>
        <w:tab/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position w:val="1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position w:val="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5"/>
          <w:w w:val="100"/>
          <w:position w:val="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position w:val="1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position w:val="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position w:val="1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4"/>
          <w:w w:val="100"/>
          <w:position w:val="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position w:val="1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position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position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position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1"/>
          <w:sz w:val="20"/>
          <w:szCs w:val="20"/>
        </w:rPr>
        <w:pict>
          <v:shape id="_x0000_i1756" type="#_x0000_t75" style="height:8.31pt;mso-position-horizontal-relative:char;mso-position-vertical-relative:line;width:32.35pt">
            <v:imagedata r:id="rId61" o:title=""/>
            <w10:wrap type="none"/>
          </v:shape>
        </w:pic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position w:val="1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position w:val="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position w:val="1"/>
          <w:sz w:val="20"/>
          <w:szCs w:val="20"/>
        </w:rPr>
        <w:t>J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position w:val="1"/>
          <w:sz w:val="20"/>
          <w:szCs w:val="20"/>
        </w:rPr>
        <w:t>apane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position w:val="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position w:val="1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5"/>
          <w:w w:val="100"/>
          <w:position w:val="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position w:val="1"/>
          <w:sz w:val="20"/>
          <w:szCs w:val="20"/>
        </w:rPr>
        <w:t>84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position w:val="1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4"/>
          <w:w w:val="100"/>
          <w:position w:val="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position w:val="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position w:val="1"/>
          <w:sz w:val="20"/>
          <w:szCs w:val="20"/>
          <w:u w:val="single" w:color="04000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1"/>
          <w:sz w:val="20"/>
          <w:szCs w:val="20"/>
          <w:u w:val="single" w:color="040000"/>
        </w:rPr>
        <w:tab/>
      </w:r>
    </w:p>
    <w:p>
      <w:pPr>
        <w:spacing w:before="11" w:after="0" w:line="240" w:lineRule="auto"/>
        <w:ind w:left="268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000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ou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kn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,</w:t>
      </w:r>
      <w:r>
        <w:rPr>
          <w:rFonts w:ascii="Times New Roman" w:eastAsia="Times New Roman" w:hAnsi="Times New Roman" w:cs="Times New Roman"/>
          <w:color w:val="050000"/>
          <w:spacing w:val="2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ou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pk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,</w:t>
      </w:r>
      <w:r>
        <w:rPr>
          <w:rFonts w:ascii="Times New Roman" w:eastAsia="Times New Roman" w:hAnsi="Times New Roman" w:cs="Times New Roman"/>
          <w:color w:val="050000"/>
          <w:spacing w:val="2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ou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000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ny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4"/>
          <w:w w:val="103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>.</w:t>
      </w:r>
    </w:p>
    <w:p>
      <w:pPr>
        <w:spacing w:after="0" w:line="240" w:lineRule="auto"/>
        <w:jc w:val="left"/>
        <w:rPr>
          <w:rFonts w:ascii="Times New Roman" w:eastAsia="Times New Roman" w:hAnsi="Times New Roman" w:cs="Times New Roman"/>
          <w:sz w:val="20"/>
          <w:szCs w:val="20"/>
        </w:rPr>
        <w:sectPr>
          <w:pgSz w:w="11900" w:h="16840"/>
          <w:pgMar w:top="1160" w:right="1020" w:bottom="700" w:left="880" w:header="0" w:footer="507"/>
          <w:cols w:space="720"/>
        </w:sectPr>
      </w:pPr>
    </w:p>
    <w:p>
      <w:pPr>
        <w:spacing w:before="75" w:after="0" w:line="350" w:lineRule="auto"/>
        <w:ind w:left="228" w:right="324" w:firstLine="420"/>
        <w:jc w:val="both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group id="_x0000_s1757" style="height:10.23pt;margin-left:288.84pt;margin-top:806.64pt;mso-position-horizontal-relative:page;mso-position-vertical-relative:page;position:absolute;width:15.15pt;z-index:-251572224" coordorigin="5777,16133" coordsize="303,205">
            <v:group id="_x0000_s1758" style="height:161;left:5787;position:absolute;top:16143;width:109" coordorigin="5787,16143" coordsize="109,161">
              <v:shape id="_x0000_s1759" style="height:161;left:5787;position:absolute;top:16143;width:109" coordorigin="5787,16143" coordsize="109,161" path="m5857,16143l5828,16143,5816,16147,5797,16162,5792,16172,5792,16189,5800,16207,5819,16220,5805,16227,5792,16242,5787,16262,5787,16275,5792,16285,5804,16294,5820,16302,5843,16304,5864,16301,5881,16293,5891,16285,5893,16281,5835,16281,5829,16279,5820,16271,5818,16266,5818,16248,5825,16239,5841,16233,5885,16233,5882,16228,5873,16223,5863,16220,5872,16215,5880,16208,5842,16208,5829,16203,5823,16195,5823,16179,5824,16175,5832,16168,5837,16167,5891,16167,5888,16160,5869,16146,5857,16143xe" filled="t" fillcolor="#050000" stroked="f">
                <v:path arrowok="t"/>
              </v:shape>
              <v:shape id="_x0000_s1760" style="height:161;left:5787;position:absolute;top:16143;width:109" coordorigin="5787,16143" coordsize="109,161" path="m5885,16233l5841,16233,5857,16239,5866,16248,5866,16266,5863,16271,5859,16275,5854,16279,5849,16281,5893,16281,5896,16274,5896,16251,5893,16243,5885,16233xe" filled="t" fillcolor="#050000" stroked="f">
                <v:path arrowok="t"/>
              </v:shape>
              <v:shape id="_x0000_s1761" style="height:161;left:5787;position:absolute;top:16143;width:109" coordorigin="5787,16143" coordsize="109,161" path="m5891,16167l5848,16167,5853,16168,5860,16175,5862,16179,5861,16195,5855,16202,5842,16208,5880,16208,5887,16201,5892,16182,5892,16170,5891,16167xe" filled="t" fillcolor="#050000" stroked="f">
                <v:path arrowok="t"/>
              </v:shape>
            </v:group>
            <v:group id="_x0000_s1762" style="height:182;left:5965;position:absolute;top:16145;width:105" coordorigin="5965,16145" coordsize="105,182">
              <v:shape id="_x0000_s1763" style="height:182;left:5965;position:absolute;top:16145;width:105" coordorigin="5965,16145" coordsize="105,182" path="m6070,16145l6040,16145,5965,16328,5994,16328,6070,16145xe" filled="t" fillcolor="#050000" stroked="f">
                <v:path arrowok="t"/>
              </v:shape>
            </v:group>
          </v:group>
        </w:pict>
      </w:r>
      <w:r>
        <w:pict>
          <v:group id="_x0000_s1764" style="height:8.07pt;margin-left:307.04pt;margin-top:807.14pt;mso-position-horizontal-relative:page;mso-position-vertical-relative:page;position:absolute;width:5.47pt;z-index:-251571200" coordorigin="6141,16143" coordsize="109,161">
            <v:shape id="_x0000_s1765" style="height:161;left:6141;position:absolute;top:16143;width:109" coordorigin="6141,16143" coordsize="109,161" path="m6211,16143l6182,16143,6170,16147,6150,16162,6145,16172,6146,16189,6154,16207,6172,16220,6159,16227,6145,16242,6141,16262,6141,16275,6146,16285,6158,16294,6174,16302,6197,16304,6218,16301,6235,16293,6245,16285,6247,16281,6189,16281,6183,16279,6174,16271,6172,16266,6172,16248,6179,16239,6194,16233,6239,16233,6235,16228,6227,16223,6217,16220,6226,16215,6234,16208,6196,16208,6183,16203,6176,16195,6177,16179,6178,16175,6186,16168,6191,16167,6245,16167,6241,16160,6223,16146,6211,16143xe" filled="t" fillcolor="#050000" stroked="f">
              <v:path arrowok="t"/>
            </v:shape>
            <v:shape id="_x0000_s1766" style="height:161;left:6141;position:absolute;top:16143;width:109" coordorigin="6141,16143" coordsize="109,161" path="m6239,16233l6194,16233,6211,16239,6219,16248,6219,16266,6217,16271,6208,16279,6202,16281,6247,16281,6250,16274,6250,16251,6247,16243,6239,16233xe" filled="t" fillcolor="#050000" stroked="f">
              <v:path arrowok="t"/>
            </v:shape>
            <v:shape id="_x0000_s1767" style="height:161;left:6141;position:absolute;top:16143;width:109" coordorigin="6141,16143" coordsize="109,161" path="m6245,16167l6202,16167,6207,16168,6214,16175,6215,16179,6215,16195,6209,16202,6196,16208,6234,16208,6241,16201,6246,16182,6246,16170,6245,16167xe" filled="t" fillcolor="#050000" stroked="f">
              <v:path arrowok="t"/>
            </v:shape>
          </v:group>
        </w:pict>
      </w:r>
      <w:r>
        <w:pict>
          <v:group id="_x0000_s1768" style="height:7.11pt;margin-left:451.68pt;margin-top:6.1pt;mso-position-horizontal-relative:page;position:absolute;width:13.86pt;z-index:-251570176" coordorigin="9034,122" coordsize="277,142">
            <v:shape id="_x0000_s1769" style="height:142;left:9034;position:absolute;top:122;width:277" coordorigin="9034,122" coordsize="277,142" path="m9311,143l9299,143,9300,143,9301,145,9301,147,9301,153,9300,157,9295,163,9291,167,9285,170,9285,174,9293,171,9300,167,9309,155,9311,149,9311,143xe" filled="t" fillcolor="#050000" stroked="f">
              <v:path arrowok="t"/>
            </v:shape>
            <v:shape id="_x0000_s1770" style="height:142;left:9034;position:absolute;top:122;width:277" coordorigin="9034,122" coordsize="277,142" path="m9298,122l9289,122,9286,123,9281,128,9280,131,9280,137,9281,139,9285,143,9288,144,9292,144,9293,144,9296,143,9297,143,9311,143,9311,137,9309,132,9302,124,9298,122xe" filled="t" fillcolor="#050000" stroked="f">
              <v:path arrowok="t"/>
            </v:shape>
            <v:shape id="_x0000_s1771" style="height:142;left:9034;position:absolute;top:122;width:277" coordorigin="9034,122" coordsize="277,142" path="m9263,143l9251,143,9251,143,9252,144,9253,145,9253,147,9253,153,9237,170,9237,174,9245,172,9251,167,9260,156,9263,149,9263,143xe" filled="t" fillcolor="#050000" stroked="f">
              <v:path arrowok="t"/>
            </v:shape>
            <v:shape id="_x0000_s1772" style="height:142;left:9034;position:absolute;top:122;width:277" coordorigin="9034,122" coordsize="277,142" path="m9250,122l9241,122,9238,123,9233,128,9232,131,9232,137,9233,139,9237,143,9239,144,9244,144,9245,144,9248,143,9249,143,9263,143,9263,136,9261,132,9254,124,9250,122xe" filled="t" fillcolor="#050000" stroked="f">
              <v:path arrowok="t"/>
            </v:shape>
            <v:shape id="_x0000_s1773" style="height:142;left:9034;position:absolute;top:122;width:277" coordorigin="9034,122" coordsize="277,142" path="m9183,122l9160,122,9151,125,9138,138,9134,146,9134,161,9136,166,9142,177,9149,184,9160,193,9150,200,9143,207,9135,219,9133,224,9133,239,9135,245,9149,260,9159,264,9184,264,9193,261,9195,259,9166,259,9160,256,9150,246,9148,239,9148,224,9149,218,9155,207,9159,201,9165,197,9194,197,9192,195,9180,186,9187,182,9176,182,9149,151,9149,143,9151,138,9159,130,9165,128,9195,128,9192,125,9183,122xe" filled="t" fillcolor="#050000" stroked="f">
              <v:path arrowok="t"/>
            </v:shape>
            <v:shape id="_x0000_s1774" style="height:142;left:9034;position:absolute;top:122;width:277" coordorigin="9034,122" coordsize="277,142" path="m9194,197l9165,197,9183,212,9193,225,9196,228,9197,233,9197,243,9195,248,9191,253,9186,257,9180,259,9195,259,9208,247,9211,239,9211,222,9209,214,9203,207,9200,202,9194,197xe" filled="t" fillcolor="#050000" stroked="f">
              <v:path arrowok="t"/>
            </v:shape>
            <v:shape id="_x0000_s1775" style="height:142;left:9034;position:absolute;top:122;width:277" coordorigin="9034,122" coordsize="277,142" path="m9195,128l9179,128,9184,130,9192,138,9192,138,9194,143,9194,157,9193,161,9189,169,9184,175,9176,182,9187,182,9192,179,9199,173,9207,162,9208,157,9208,144,9205,137,9195,128xe" filled="t" fillcolor="#050000" stroked="f">
              <v:path arrowok="t"/>
            </v:shape>
            <v:shape id="_x0000_s1776" style="height:142;left:9034;position:absolute;top:122;width:277" coordorigin="9034,122" coordsize="277,142" path="m9108,122l9082,147,9082,160,9084,164,9091,172,9095,174,9103,174,9106,173,9111,168,9113,165,9113,159,9112,156,9108,153,9094,153,9093,153,9092,151,9091,149,9091,143,9092,140,9097,133,9101,130,9108,126,9108,122xe" filled="t" fillcolor="#050000" stroked="f">
              <v:path arrowok="t"/>
            </v:shape>
            <v:shape id="_x0000_s1777" style="height:142;left:9034;position:absolute;top:122;width:277" coordorigin="9034,122" coordsize="277,142" path="m9105,151l9101,151,9099,152,9096,153,9095,153,9108,153,9108,152,9105,151xe" filled="t" fillcolor="#050000" stroked="f">
              <v:path arrowok="t"/>
            </v:shape>
            <v:shape id="_x0000_s1778" style="height:142;left:9034;position:absolute;top:122;width:277" coordorigin="9034,122" coordsize="277,142" path="m9060,122l9051,125,9045,129,9036,141,9034,147,9034,159,9035,164,9043,172,9047,174,9055,174,9058,173,9063,168,9064,165,9064,159,9063,157,9060,153,9046,153,9045,152,9044,151,9044,151,9043,149,9043,143,9044,139,9050,132,9054,129,9060,126,9060,122xe" filled="t" fillcolor="#050000" stroked="f">
              <v:path arrowok="t"/>
            </v:shape>
            <v:shape id="_x0000_s1779" style="height:142;left:9034;position:absolute;top:122;width:277" coordorigin="9034,122" coordsize="277,142" path="m9057,151l9053,151,9051,152,9048,153,9047,153,9060,153,9059,152,9057,151xe" filled="t" fillcolor="#050000" stroked="f">
              <v:path arrowok="t"/>
            </v:shape>
          </v:group>
        </w:pict>
      </w:r>
      <w:r>
        <w:pict>
          <v:group id="_x0000_s1780" style="height:8.78pt;margin-left:95.73pt;margin-top:43.82pt;mso-position-horizontal-relative:page;position:absolute;width:19.39pt;z-index:-251569152" coordorigin="1915,876" coordsize="388,176">
            <v:shape id="_x0000_s1781" style="height:176;left:1915;position:absolute;top:876;width:388" coordorigin="1915,876" coordsize="388,176" path="m2210,929l2207,929,2208,942,2209,952,2209,1025,2247,1052,2262,1052,2302,1044,2302,1043,2245,1043,2236,1043,2224,1040,2221,1038,2217,1031,2217,1025,2217,954,2278,949,2279,948,2279,947,2279,947,2217,947,2210,929xe" filled="t" fillcolor="#050000" stroked="f">
              <v:path arrowok="t"/>
            </v:shape>
            <v:shape id="_x0000_s1782" style="height:176;left:1915;position:absolute;top:876;width:388" coordorigin="1915,876" coordsize="388,176" path="m2169,950l2159,950,2159,1025,2158,1028,2156,1033,2154,1036,2151,1039,2160,1046,2162,1047,2163,1046,2164,1044,2172,1032,2179,1023,2167,1023,2167,957,2168,954,2169,950xe" filled="t" fillcolor="#050000" stroked="f">
              <v:path arrowok="t"/>
            </v:shape>
            <v:shape id="_x0000_s1783" style="height:176;left:1915;position:absolute;top:876;width:388" coordorigin="1915,876" coordsize="388,176" path="m2295,996l2292,996,2291,1038,2284,1041,2273,1043,2302,1043,2301,1038,2298,1025,2297,1012,2295,996xe" filled="t" fillcolor="#050000" stroked="f">
              <v:path arrowok="t"/>
            </v:shape>
            <v:shape id="_x0000_s1784" style="height:176;left:1915;position:absolute;top:876;width:388" coordorigin="1915,876" coordsize="388,176" path="m2197,993l2167,1023,2179,1023,2184,1016,2200,996,2197,993xe" filled="t" fillcolor="#050000" stroked="f">
              <v:path arrowok="t"/>
            </v:shape>
            <v:shape id="_x0000_s1785" style="height:176;left:1915;position:absolute;top:876;width:388" coordorigin="1915,876" coordsize="388,176" path="m2164,933l2158,943,2121,947,2130,955,2133,954,2143,952,2159,950,2169,950,2169,949,2170,948,2173,945,2174,944,2174,943,2174,942,2164,933xe" filled="t" fillcolor="#050000" stroked="f">
              <v:path arrowok="t"/>
            </v:shape>
            <v:shape id="_x0000_s1786" style="height:176;left:1915;position:absolute;top:876;width:388" coordorigin="1915,876" coordsize="388,176" path="m2279,896l2268,896,2264,941,2217,947,2279,947,2279,946,2278,945,2272,940,2276,900,2278,896,2279,896xe" filled="t" fillcolor="#050000" stroked="f">
              <v:path arrowok="t"/>
            </v:shape>
            <v:shape id="_x0000_s1787" style="height:176;left:1915;position:absolute;top:876;width:388" coordorigin="1915,876" coordsize="388,176" path="m2145,878l2143,881,2171,911,2172,912,2172,912,2173,912,2175,899,2175,896,2145,878xe" filled="t" fillcolor="#050000" stroked="f">
              <v:path arrowok="t"/>
            </v:shape>
            <v:shape id="_x0000_s1788" style="height:176;left:1915;position:absolute;top:876;width:388" coordorigin="1915,876" coordsize="388,176" path="m2272,880l2266,888,2200,896,2219,902,2239,900,2268,896,2279,896,2282,893,2283,893,2283,892,2283,891,2283,890,2282,889,2272,880xe" filled="t" fillcolor="#050000" stroked="f">
              <v:path arrowok="t"/>
            </v:shape>
            <v:shape id="_x0000_s1789" style="height:176;left:1915;position:absolute;top:876;width:388" coordorigin="1915,876" coordsize="388,176" path="m1976,1012l1975,1014,1975,1015,1980,1043,1933,1046,1949,1052,1968,1050,1994,1048,2014,1047,2033,1045,2054,1045,2074,1044,2076,1044,2076,1044,2076,1043,1983,1043,1984,1041,1986,1037,1989,1029,1976,1012xe" filled="t" fillcolor="#050000" stroked="f">
              <v:path arrowok="t"/>
            </v:shape>
            <v:shape id="_x0000_s1790" style="height:176;left:1915;position:absolute;top:876;width:388" coordorigin="1915,876" coordsize="388,176" path="m2023,1002l2020,1002,2020,1009,2020,1011,2018,1020,2016,1029,2013,1041,1983,1043,2076,1043,2076,1042,2075,1041,2073,1041,2018,1041,2021,1032,2023,1026,2026,1019,2027,1017,2030,1015,2030,1014,2030,1012,2030,1012,2030,1011,2023,1002xe" filled="t" fillcolor="#050000" stroked="f">
              <v:path arrowok="t"/>
            </v:shape>
            <v:shape id="_x0000_s1791" style="height:176;left:1915;position:absolute;top:876;width:388" coordorigin="1915,876" coordsize="388,176" path="m2061,1035l2044,1038,2018,1041,2073,1041,2061,1035xe" filled="t" fillcolor="#050000" stroked="f">
              <v:path arrowok="t"/>
            </v:shape>
            <v:shape id="_x0000_s1792" style="height:176;left:1915;position:absolute;top:876;width:388" coordorigin="1915,876" coordsize="388,176" path="m1968,960l1966,961,1968,968,1968,973,1969,976,1970,994,1970,999,1969,1002,1968,1005,1974,1011,1975,1012,1975,1012,1976,1012,1976,1011,1977,1009,1977,1006,2020,1002,2023,1002,2035,1000,1977,1000,1975,973,2020,969,1973,969,1968,960xe" filled="t" fillcolor="#050000" stroked="f">
              <v:path arrowok="t"/>
            </v:shape>
            <v:shape id="_x0000_s1793" style="height:176;left:1915;position:absolute;top:876;width:388" coordorigin="1915,876" coordsize="388,176" path="m2040,968l2030,968,2026,995,1977,1000,2035,1000,2036,1000,2037,1000,2037,999,2037,998,2033,994,2037,972,2039,968,2040,968xe" filled="t" fillcolor="#050000" stroked="f">
              <v:path arrowok="t"/>
            </v:shape>
            <v:shape id="_x0000_s1794" style="height:176;left:1915;position:absolute;top:876;width:388" coordorigin="1915,876" coordsize="388,176" path="m1994,899l1966,899,1982,906,1974,921,1963,937,1946,957,1932,971,1915,984,1923,982,1941,969,1956,956,1967,943,2009,943,2012,943,2039,939,1970,939,1980,924,1991,904,1994,899xe" filled="t" fillcolor="#050000" stroked="f">
              <v:path arrowok="t"/>
            </v:shape>
            <v:shape id="_x0000_s1795" style="height:176;left:1915;position:absolute;top:876;width:388" coordorigin="1915,876" coordsize="388,176" path="m2048,939l2041,939,2060,971,2093,970,2093,966,2078,965,2069,962,2058,953,2052,945,2048,939xe" filled="t" fillcolor="#050000" stroked="f">
              <v:path arrowok="t"/>
            </v:shape>
            <v:shape id="_x0000_s1796" style="height:176;left:1915;position:absolute;top:876;width:388" coordorigin="1915,876" coordsize="388,176" path="m2034,955l2029,962,1973,969,2020,969,2030,968,2040,968,2043,966,2043,965,2043,965,2044,964,2043,963,2043,963,2034,955xe" filled="t" fillcolor="#050000" stroked="f">
              <v:path arrowok="t"/>
            </v:shape>
            <v:shape id="_x0000_s1797" style="height:176;left:1915;position:absolute;top:876;width:388" coordorigin="1915,876" coordsize="388,176" path="m2009,943l1967,943,1978,948,1991,946,2009,943xe" filled="t" fillcolor="#050000" stroked="f">
              <v:path arrowok="t"/>
            </v:shape>
            <v:shape id="_x0000_s1798" style="height:176;left:1915;position:absolute;top:876;width:388" coordorigin="1915,876" coordsize="388,176" path="m2030,932l2018,935,1998,938,1970,939,2039,939,2041,939,2048,939,2048,938,2040,938,2030,932xe" filled="t" fillcolor="#050000" stroked="f">
              <v:path arrowok="t"/>
            </v:shape>
            <v:shape id="_x0000_s1799" style="height:176;left:1915;position:absolute;top:876;width:388" coordorigin="1915,876" coordsize="388,176" path="m2006,880l2005,881,2007,883,2013,893,2020,904,2040,938,2048,938,2044,933,2048,930,2042,930,2029,909,2033,905,2027,905,2019,893,2016,886,2016,881,2006,880xe" filled="t" fillcolor="#050000" stroked="f">
              <v:path arrowok="t"/>
            </v:shape>
            <v:shape id="_x0000_s1800" style="height:176;left:1915;position:absolute;top:876;width:388" coordorigin="1915,876" coordsize="388,176" path="m1946,909l1944,911,1958,933,1958,934,1959,935,1960,935,1960,933,1962,928,1962,925,1962,923,1946,909xe" filled="t" fillcolor="#050000" stroked="f">
              <v:path arrowok="t"/>
            </v:shape>
            <v:shape id="_x0000_s1801" style="height:176;left:1915;position:absolute;top:876;width:388" coordorigin="1915,876" coordsize="388,176" path="m2065,899l2063,900,2063,905,2056,915,2042,930,2048,930,2054,925,2060,919,2066,915,2068,913,2071,913,2071,912,2071,911,2071,910,2065,899xe" filled="t" fillcolor="#050000" stroked="f">
              <v:path arrowok="t"/>
            </v:shape>
            <v:shape id="_x0000_s1802" style="height:176;left:1915;position:absolute;top:876;width:388" coordorigin="1915,876" coordsize="388,176" path="m2049,876l2047,877,2046,881,2044,886,2038,893,2033,898,2027,905,2033,905,2054,890,2054,889,2054,888,2054,888,2049,876xe" filled="t" fillcolor="#050000" stroked="f">
              <v:path arrowok="t"/>
            </v:shape>
            <v:shape id="_x0000_s1803" style="height:176;left:1915;position:absolute;top:876;width:388" coordorigin="1915,876" coordsize="388,176" path="m1991,882l1984,891,1941,898,1950,904,1955,902,1966,899,1994,899,1995,898,1997,894,2000,892,2000,892,2000,891,2000,891,1991,882xe" filled="t" fillcolor="#050000" stroked="f">
              <v:path arrowok="t"/>
            </v:shape>
          </v:group>
        </w:pic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85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  <w:u w:val="single" w:color="040000"/>
        </w:rPr>
        <w:t xml:space="preserve">                    </w:t>
      </w:r>
      <w:r>
        <w:rPr>
          <w:rFonts w:ascii="Times New Roman" w:eastAsia="Times New Roman" w:hAnsi="Times New Roman" w:cs="Times New Roman"/>
          <w:color w:val="050000"/>
          <w:spacing w:val="7"/>
          <w:w w:val="100"/>
          <w:sz w:val="20"/>
          <w:szCs w:val="20"/>
          <w:u w:val="single" w:color="04000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1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nu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?</w:t>
      </w:r>
      <w:r>
        <w:rPr>
          <w:rFonts w:ascii="Times New Roman" w:eastAsia="Times New Roman" w:hAnsi="Times New Roman" w:cs="Times New Roman"/>
          <w:color w:val="050000"/>
          <w:spacing w:val="2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1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1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nu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2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1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lac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,</w:t>
      </w:r>
      <w:r>
        <w:rPr>
          <w:rFonts w:ascii="Times New Roman" w:eastAsia="Times New Roman" w:hAnsi="Times New Roman" w:cs="Times New Roman"/>
          <w:color w:val="050000"/>
          <w:spacing w:val="1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 xml:space="preserve">       </w:t>
      </w:r>
      <w:r>
        <w:rPr>
          <w:rFonts w:ascii="Times New Roman" w:eastAsia="Times New Roman" w:hAnsi="Times New Roman" w:cs="Times New Roman"/>
          <w:color w:val="050000"/>
          <w:spacing w:val="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on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3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1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nu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2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86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  <w:u w:val="single" w:color="040000"/>
        </w:rPr>
        <w:t xml:space="preserve">                    </w:t>
      </w:r>
      <w:r>
        <w:rPr>
          <w:rFonts w:ascii="Times New Roman" w:eastAsia="Times New Roman" w:hAnsi="Times New Roman" w:cs="Times New Roman"/>
          <w:color w:val="050000"/>
          <w:spacing w:val="4"/>
          <w:w w:val="100"/>
          <w:sz w:val="20"/>
          <w:szCs w:val="20"/>
          <w:u w:val="single" w:color="04000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J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apa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1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1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,</w:t>
      </w:r>
      <w:r>
        <w:rPr>
          <w:rFonts w:ascii="Times New Roman" w:eastAsia="Times New Roman" w:hAnsi="Times New Roman" w:cs="Times New Roman"/>
          <w:color w:val="050000"/>
          <w:spacing w:val="1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bu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ess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op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1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-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Augu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5"/>
          <w:w w:val="100"/>
          <w:sz w:val="20"/>
          <w:szCs w:val="20"/>
        </w:rPr>
        <w:t>8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10"/>
          <w:sz w:val="14"/>
          <w:szCs w:val="14"/>
        </w:rPr>
        <w:t>th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,</w:t>
      </w:r>
      <w:r>
        <w:rPr>
          <w:rFonts w:ascii="Times New Roman" w:eastAsia="Times New Roman" w:hAnsi="Times New Roman" w:cs="Times New Roman"/>
          <w:color w:val="050000"/>
          <w:spacing w:val="6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position w:val="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17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position w:val="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position w:val="0"/>
          <w:sz w:val="20"/>
          <w:szCs w:val="20"/>
        </w:rPr>
        <w:t>oup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position w:val="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position w:val="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position w:val="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23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(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 xml:space="preserve">       </w:t>
      </w:r>
      <w:r>
        <w:rPr>
          <w:rFonts w:ascii="Times New Roman" w:eastAsia="Times New Roman" w:hAnsi="Times New Roman" w:cs="Times New Roman"/>
          <w:color w:val="050000"/>
          <w:spacing w:val="23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)</w:t>
      </w:r>
      <w:r>
        <w:rPr>
          <w:rFonts w:ascii="Times New Roman" w:eastAsia="Times New Roman" w:hAnsi="Times New Roman" w:cs="Times New Roman"/>
          <w:color w:val="050000"/>
          <w:spacing w:val="6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0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position w:val="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arr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25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5"/>
          <w:w w:val="100"/>
          <w:position w:val="0"/>
          <w:sz w:val="20"/>
          <w:szCs w:val="20"/>
        </w:rPr>
        <w:t>(</w:t>
      </w:r>
      <w:r>
        <w:rPr>
          <w:rFonts w:ascii="Times New Roman" w:eastAsia="Times New Roman" w:hAnsi="Times New Roman" w:cs="Times New Roman"/>
          <w:color w:val="050000"/>
          <w:spacing w:val="5"/>
          <w:w w:val="100"/>
          <w:position w:val="0"/>
          <w:sz w:val="20"/>
          <w:szCs w:val="20"/>
        </w:rPr>
        <w:pict>
          <v:shape id="_x0000_i1804" type="#_x0000_t75" style="height:11pt;mso-position-horizontal-relative:char;mso-position-vertical-relative:line;width:20.5pt">
            <v:imagedata r:id="rId62" o:title=""/>
            <w10:wrap type="none"/>
          </v:shape>
        </w:pic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)</w:t>
      </w:r>
      <w:r>
        <w:rPr>
          <w:rFonts w:ascii="Times New Roman" w:eastAsia="Times New Roman" w:hAnsi="Times New Roman" w:cs="Times New Roman"/>
          <w:color w:val="050000"/>
          <w:spacing w:val="8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8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87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  <w:u w:val="single" w:color="040000"/>
        </w:rPr>
        <w:t xml:space="preserve">                    </w:t>
      </w:r>
      <w:r>
        <w:rPr>
          <w:rFonts w:ascii="Times New Roman" w:eastAsia="Times New Roman" w:hAnsi="Times New Roman" w:cs="Times New Roman"/>
          <w:color w:val="050000"/>
          <w:spacing w:val="4"/>
          <w:w w:val="100"/>
          <w:position w:val="0"/>
          <w:sz w:val="20"/>
          <w:szCs w:val="20"/>
          <w:u w:val="single" w:color="04000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gh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5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-1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Augu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0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5"/>
          <w:w w:val="103"/>
          <w:position w:val="0"/>
          <w:sz w:val="20"/>
          <w:szCs w:val="20"/>
        </w:rPr>
        <w:t>8</w:t>
      </w:r>
      <w:r>
        <w:rPr>
          <w:rFonts w:ascii="Times New Roman" w:eastAsia="Times New Roman" w:hAnsi="Times New Roman" w:cs="Times New Roman"/>
          <w:color w:val="050000"/>
          <w:spacing w:val="0"/>
          <w:w w:val="99"/>
          <w:position w:val="10"/>
          <w:sz w:val="14"/>
          <w:szCs w:val="14"/>
        </w:rPr>
        <w:t>th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position w:val="0"/>
          <w:sz w:val="20"/>
          <w:szCs w:val="20"/>
        </w:rPr>
        <w:t>.</w:t>
      </w:r>
    </w:p>
    <w:p>
      <w:pPr>
        <w:tabs>
          <w:tab w:val="left" w:pos="4680"/>
          <w:tab w:val="left" w:pos="5340"/>
          <w:tab w:val="left" w:pos="8800"/>
        </w:tabs>
        <w:spacing w:before="40" w:after="0" w:line="401" w:lineRule="auto"/>
        <w:ind w:left="225" w:right="279" w:firstLine="423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193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7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,</w:t>
      </w:r>
      <w:r>
        <w:rPr>
          <w:rFonts w:ascii="Times New Roman" w:eastAsia="Times New Roman" w:hAnsi="Times New Roman" w:cs="Times New Roman"/>
          <w:color w:val="050000"/>
          <w:spacing w:val="1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1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4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oyod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2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il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2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000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J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1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2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1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8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,</w:t>
      </w:r>
      <w:r>
        <w:rPr>
          <w:rFonts w:ascii="Times New Roman" w:eastAsia="Times New Roman" w:hAnsi="Times New Roman" w:cs="Times New Roman"/>
          <w:color w:val="050000"/>
          <w:spacing w:val="2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1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88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4"/>
          <w:w w:val="100"/>
          <w:sz w:val="20"/>
          <w:szCs w:val="20"/>
          <w:u w:val="single" w:color="04000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  <w:u w:val="single" w:color="040000"/>
        </w:rPr>
        <w:tab/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2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-12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oyod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wou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2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goo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1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89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  <w:u w:val="single" w:color="04000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  <w:u w:val="single" w:color="040000"/>
        </w:rPr>
        <w:tab/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ny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?</w:t>
      </w:r>
      <w:r>
        <w:rPr>
          <w:rFonts w:ascii="Times New Roman" w:eastAsia="Times New Roman" w:hAnsi="Times New Roman" w:cs="Times New Roman"/>
          <w:color w:val="050000"/>
          <w:spacing w:val="3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2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1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wou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1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color w:val="050000"/>
          <w:spacing w:val="4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1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pict>
          <v:shape id="_x0000_i1805" type="#_x0000_t75" style="height:10.22pt;mso-position-horizontal-relative:char;mso-position-vertical-relative:line;width:38.62pt">
            <v:imagedata r:id="rId63" o:title=""/>
            <w10:wrap type="none"/>
          </v:shape>
        </w:pic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wou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19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0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7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ett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20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on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position w:val="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il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22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90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10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position w:val="0"/>
          <w:sz w:val="20"/>
          <w:szCs w:val="20"/>
          <w:u w:val="single" w:color="04000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  <w:u w:val="single" w:color="040000"/>
        </w:rPr>
        <w:tab/>
        <w:tab/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dv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ic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22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7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lt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,</w:t>
      </w:r>
      <w:r>
        <w:rPr>
          <w:rFonts w:ascii="Times New Roman" w:eastAsia="Times New Roman" w:hAnsi="Times New Roman" w:cs="Times New Roman"/>
          <w:color w:val="050000"/>
          <w:spacing w:val="20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position w:val="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illi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on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4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000"/>
          <w:spacing w:val="8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op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0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8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8"/>
          <w:w w:val="100"/>
          <w:position w:val="0"/>
          <w:sz w:val="20"/>
          <w:szCs w:val="20"/>
        </w:rPr>
        <w:pict>
          <v:shape id="_x0000_i1806" type="#_x0000_t75" style="height:10.22pt;mso-position-horizontal-relative:char;mso-position-vertical-relative:line;width:38.62pt">
            <v:imagedata r:id="rId64" o:title=""/>
            <w10:wrap type="none"/>
          </v:shape>
        </w:pict>
      </w:r>
      <w:r>
        <w:rPr>
          <w:rFonts w:ascii="Times New Roman" w:eastAsia="Times New Roman" w:hAnsi="Times New Roman" w:cs="Times New Roman"/>
          <w:color w:val="050000"/>
          <w:spacing w:val="8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bu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no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8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8"/>
          <w:w w:val="100"/>
          <w:position w:val="0"/>
          <w:sz w:val="20"/>
          <w:szCs w:val="20"/>
        </w:rPr>
        <w:pict>
          <v:shape id="_x0000_i1807" type="#_x0000_t75" style="height:10.39pt;mso-position-horizontal-relative:char;mso-position-vertical-relative:line;width:40.95pt">
            <v:imagedata r:id="rId65" o:title=""/>
            <w10:wrap type="none"/>
          </v:shape>
        </w:pic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position w:val="0"/>
          <w:sz w:val="20"/>
          <w:szCs w:val="20"/>
        </w:rPr>
        <w:t>.</w:t>
      </w:r>
    </w:p>
    <w:p>
      <w:pPr>
        <w:spacing w:before="79" w:after="0" w:line="240" w:lineRule="auto"/>
        <w:ind w:left="726" w:right="-20"/>
        <w:jc w:val="left"/>
        <w:rPr>
          <w:rFonts w:ascii="Times New Roman" w:eastAsia="Times New Roman" w:hAnsi="Times New Roman" w:cs="Times New Roman"/>
          <w:sz w:val="24"/>
          <w:szCs w:val="24"/>
        </w:rPr>
      </w:pPr>
      <w:r>
        <w:pict>
          <v:group id="_x0000_s1808" style="height:11.3pt;margin-left:58.14pt;margin-top:4.91pt;mso-position-horizontal-relative:page;position:absolute;width:15.63pt;z-index:-251568128" coordorigin="1163,98" coordsize="313,226">
            <v:group id="_x0000_s1809" style="height:206;left:1173;position:absolute;top:108;width:193" coordorigin="1173,108" coordsize="193,206">
              <v:shape id="_x0000_s1810" style="height:206;left:1173;position:absolute;top:108;width:193" coordorigin="1173,108" coordsize="193,206" path="m1265,219l1256,219,1256,282,1289,314,1314,314,1356,308,1355,304,1289,304,1281,303,1273,299,1270,296,1266,285,1265,278,1265,219xe" filled="t" fillcolor="#050000" stroked="f">
                <v:path arrowok="t"/>
              </v:shape>
              <v:shape id="_x0000_s1811" style="height:206;left:1173;position:absolute;top:108;width:193" coordorigin="1173,108" coordsize="193,206" path="m1345,245l1341,245,1339,301,1322,303,1299,304,1355,304,1351,287,1348,267,1345,245xe" filled="t" fillcolor="#050000" stroked="f">
                <v:path arrowok="t"/>
              </v:shape>
              <v:shape id="_x0000_s1812" style="height:206;left:1173;position:absolute;top:108;width:193" coordorigin="1173,108" coordsize="193,206" path="m1254,108l1251,110,1253,114,1254,119,1256,129,1256,134,1256,210,1173,225,1193,232,1207,228,1228,224,1256,219,1265,219,1265,217,1312,209,1265,209,1265,142,1267,134,1271,128,1271,126,1271,125,1254,108xe" filled="t" fillcolor="#050000" stroked="f">
                <v:path arrowok="t"/>
              </v:shape>
              <v:shape id="_x0000_s1813" style="height:206;left:1173;position:absolute;top:108;width:193" coordorigin="1173,108" coordsize="193,206" path="m1348,189l1335,194,1317,198,1294,203,1265,209,1312,209,1364,199,1365,199,1365,199,1365,198,1365,197,1364,196,1348,189xe" filled="t" fillcolor="#050000" stroked="f">
                <v:path arrowok="t"/>
              </v:shape>
            </v:group>
            <v:group id="_x0000_s1814" style="height:54;left:1416;position:absolute;top:238;width:50" coordorigin="1416,238" coordsize="50,54">
              <v:shape id="_x0000_s1815" style="height:54;left:1416;position:absolute;top:238;width:50" coordorigin="1416,238" coordsize="50,54" path="m1416,238l1423,252,1437,267,1446,281,1448,286,1450,289,1453,292,1454,292,1459,292,1461,291,1464,284,1465,281,1465,274,1465,272,1427,243,1416,238xe" filled="t" fillcolor="#050000" stroked="f">
                <v:path arrowok="t"/>
              </v:shape>
            </v:group>
          </v:group>
        </w:pict>
      </w:r>
      <w:r>
        <w:pict>
          <v:group id="_x0000_s1816" style="height:10.91pt;margin-left:136.86pt;margin-top:5.4pt;mso-position-horizontal-relative:page;position:absolute;width:27.98pt;z-index:-251567104" coordorigin="2737,108" coordsize="560,218">
            <v:shape id="_x0000_s1817" style="height:218;left:2737;position:absolute;top:108;width:560" coordorigin="2737,108" coordsize="560,218" path="m3168,281l3173,291,3186,306,3198,322,3199,323,3199,324,3201,324,3203,321,3210,310,3213,302,3199,302,3168,281xe" filled="t" fillcolor="#050000" stroked="f">
              <v:path arrowok="t"/>
            </v:shape>
            <v:shape id="_x0000_s1818" style="height:218;left:2737;position:absolute;top:108;width:560" coordorigin="2737,108" coordsize="560,218" path="m3175,221l3152,221,3163,227,3157,246,3109,308,3090,321,3109,313,3163,257,3171,238,3175,221xe" filled="t" fillcolor="#050000" stroked="f">
              <v:path arrowok="t"/>
            </v:shape>
            <v:shape id="_x0000_s1819" style="height:218;left:2737;position:absolute;top:108;width:560" coordorigin="2737,108" coordsize="560,218" path="m3231,217l3176,217,3220,228,3217,248,3213,266,3208,284,3204,296,3199,302,3213,302,3230,225,3231,220,3231,217xe" filled="t" fillcolor="#050000" stroked="f">
              <v:path arrowok="t"/>
            </v:shape>
            <v:shape id="_x0000_s1820" style="height:218;left:2737;position:absolute;top:108;width:560" coordorigin="2737,108" coordsize="560,218" path="m3158,126l3156,128,3156,129,3154,140,3123,196,3080,239,3087,239,3132,197,3162,154,3166,149,3169,147,3170,147,3170,146,3170,145,3158,126xe" filled="t" fillcolor="#050000" stroked="f">
              <v:path arrowok="t"/>
            </v:shape>
            <v:shape id="_x0000_s1821" style="height:218;left:2737;position:absolute;top:108;width:560" coordorigin="2737,108" coordsize="560,218" path="m3228,194l3221,203,3128,216,3140,225,3144,223,3152,221,3175,221,3176,217,3231,217,3232,216,3234,210,3236,208,3238,206,3239,205,3239,205,3239,204,3239,203,3238,203,3228,194xe" filled="t" fillcolor="#050000" stroked="f">
              <v:path arrowok="t"/>
            </v:shape>
            <v:shape id="_x0000_s1822" style="height:218;left:2737;position:absolute;top:108;width:560" coordorigin="2737,108" coordsize="560,218" path="m3184,108l3183,111,3187,112,3190,115,3194,121,3202,134,3217,156,3258,220,3297,217,3297,214,3285,212,3277,210,3218,144,3200,114,3200,110,3184,108xe" filled="t" fillcolor="#050000" stroked="f">
              <v:path arrowok="t"/>
            </v:shape>
            <v:shape id="_x0000_s1823" style="height:218;left:2737;position:absolute;top:108;width:560" coordorigin="2737,108" coordsize="560,218" path="m2984,295l2982,298,2993,308,3001,317,3007,325,3008,326,3010,326,3012,320,3015,308,3004,308,2984,295xe" filled="t" fillcolor="#050000" stroked="f">
              <v:path arrowok="t"/>
            </v:shape>
            <v:shape id="_x0000_s1824" style="height:218;left:2737;position:absolute;top:108;width:560" coordorigin="2737,108" coordsize="560,218" path="m2915,212l2912,214,2914,223,2915,229,2915,295,2913,303,2910,308,2919,323,2920,323,2921,323,2921,322,2923,317,2923,309,2923,234,2946,232,2954,232,2954,231,2988,231,2989,227,3024,227,3024,227,2922,227,2915,212xe" filled="t" fillcolor="#050000" stroked="f">
              <v:path arrowok="t"/>
            </v:shape>
            <v:shape id="_x0000_s1825" style="height:218;left:2737;position:absolute;top:108;width:560" coordorigin="2737,108" coordsize="560,218" path="m2850,283l2848,286,2855,294,2862,302,2869,310,2869,310,2870,311,2871,311,2871,310,2872,309,2877,293,2866,293,2850,283xe" filled="t" fillcolor="#050000" stroked="f">
              <v:path arrowok="t"/>
            </v:shape>
            <v:shape id="_x0000_s1826" style="height:218;left:2737;position:absolute;top:108;width:560" coordorigin="2737,108" coordsize="560,218" path="m3024,227l2989,227,3014,231,3012,260,3010,282,3007,298,3004,308,3015,308,3022,238,3023,234,3023,229,3024,227xe" filled="t" fillcolor="#050000" stroked="f">
              <v:path arrowok="t"/>
            </v:shape>
            <v:shape id="_x0000_s1827" style="height:218;left:2737;position:absolute;top:108;width:560" coordorigin="2737,108" coordsize="560,218" path="m2903,201l2866,293,2877,293,2907,203,2903,201xe" filled="t" fillcolor="#050000" stroked="f">
              <v:path arrowok="t"/>
            </v:shape>
            <v:shape id="_x0000_s1828" style="height:218;left:2737;position:absolute;top:108;width:560" coordorigin="2737,108" coordsize="560,218" path="m2988,231l2954,231,2979,238,2974,258,2966,276,2956,293,2965,287,2976,269,2983,252,2990,252,2984,247,2986,242,2987,235,2988,231xe" filled="t" fillcolor="#050000" stroked="f">
              <v:path arrowok="t"/>
            </v:shape>
            <v:shape id="_x0000_s1829" style="height:218;left:2737;position:absolute;top:108;width:560" coordorigin="2737,108" coordsize="560,218" path="m2954,232l2946,232,2940,254,2933,272,2923,287,2933,283,2943,267,2950,246,2958,246,2951,242,2952,239,2953,235,2954,232xe" filled="t" fillcolor="#050000" stroked="f">
              <v:path arrowok="t"/>
            </v:shape>
            <v:shape id="_x0000_s1830" style="height:218;left:2737;position:absolute;top:108;width:560" coordorigin="2737,108" coordsize="560,218" path="m2990,252l2983,252,2998,275,2999,277,3000,278,3001,278,3001,277,3003,272,3004,268,3004,263,2990,252xe" filled="t" fillcolor="#050000" stroked="f">
              <v:path arrowok="t"/>
            </v:shape>
            <v:shape id="_x0000_s1831" style="height:218;left:2737;position:absolute;top:108;width:560" coordorigin="2737,108" coordsize="560,218" path="m2958,246l2950,246,2963,264,2964,265,2965,266,2967,266,2968,262,2968,253,2958,246xe" filled="t" fillcolor="#050000" stroked="f">
              <v:path arrowok="t"/>
            </v:shape>
            <v:shape id="_x0000_s1832" style="height:218;left:2737;position:absolute;top:108;width:560" coordorigin="2737,108" coordsize="560,218" path="m2958,197l2950,197,2949,206,2948,215,2947,225,2922,227,3024,227,3024,224,3025,224,2955,224,2956,218,2957,208,2958,197xe" filled="t" fillcolor="#050000" stroked="f">
              <v:path arrowok="t"/>
            </v:shape>
            <v:shape id="_x0000_s1833" style="height:218;left:2737;position:absolute;top:108;width:560" coordorigin="2737,108" coordsize="560,218" path="m2992,195l2983,195,2982,205,2982,215,2981,221,2955,224,3025,224,3026,223,3028,221,3029,221,2990,220,2991,201,2992,195xe" filled="t" fillcolor="#050000" stroked="f">
              <v:path arrowok="t"/>
            </v:shape>
            <v:shape id="_x0000_s1834" style="height:218;left:2737;position:absolute;top:108;width:560" coordorigin="2737,108" coordsize="560,218" path="m3019,210l3013,218,2990,220,3029,220,3029,220,3029,219,3028,219,3019,210xe" filled="t" fillcolor="#050000" stroked="f">
              <v:path arrowok="t"/>
            </v:shape>
            <v:shape id="_x0000_s1835" style="height:218;left:2737;position:absolute;top:108;width:560" coordorigin="2737,108" coordsize="560,218" path="m2854,184l2852,187,2879,217,2880,218,2880,218,2881,218,2882,217,2883,213,2883,212,2883,200,2854,184xe" filled="t" fillcolor="#050000" stroked="f">
              <v:path arrowok="t"/>
            </v:shape>
            <v:shape id="_x0000_s1836" style="height:218;left:2737;position:absolute;top:108;width:560" coordorigin="2737,108" coordsize="560,218" path="m3029,181l2967,189,2907,194,2916,202,2924,200,2935,198,2950,197,2958,197,2959,196,2983,195,2992,195,2992,194,3038,191,3040,191,3041,190,3040,189,3040,189,3039,188,3029,181xe" filled="t" fillcolor="#050000" stroked="f">
              <v:path arrowok="t"/>
            </v:shape>
            <v:shape id="_x0000_s1837" style="height:218;left:2737;position:absolute;top:108;width:560" coordorigin="2737,108" coordsize="560,218" path="m2952,160l2944,160,2944,166,2943,171,2942,174,2949,182,2950,182,2950,183,2952,183,2952,180,2952,164,2952,160xe" filled="t" fillcolor="#050000" stroked="f">
              <v:path arrowok="t"/>
            </v:shape>
            <v:shape id="_x0000_s1838" style="height:218;left:2737;position:absolute;top:108;width:560" coordorigin="2737,108" coordsize="560,218" path="m2990,157l2982,157,2980,166,2978,174,2977,180,2980,181,2985,171,2988,163,2990,157xe" filled="t" fillcolor="#050000" stroked="f">
              <v:path arrowok="t"/>
            </v:shape>
            <v:shape id="_x0000_s1839" style="height:218;left:2737;position:absolute;top:108;width:560" coordorigin="2737,108" coordsize="560,218" path="m2938,113l2936,115,2940,121,2942,129,2944,153,2908,155,2918,164,2923,162,2932,161,2944,160,2952,160,2952,160,2982,157,2990,157,2990,157,3033,154,3034,153,3035,153,3035,153,2952,153,2951,141,2951,138,2951,134,2951,130,2953,127,2953,127,2953,126,2953,125,2953,124,2938,113xe" filled="t" fillcolor="#050000" stroked="f">
              <v:path arrowok="t"/>
            </v:shape>
            <v:shape id="_x0000_s1840" style="height:218;left:2737;position:absolute;top:108;width:560" coordorigin="2737,108" coordsize="560,218" path="m2873,126l2870,129,2893,160,2893,160,2894,161,2895,161,2896,160,2898,152,2898,150,2899,144,2873,126xe" filled="t" fillcolor="#050000" stroked="f">
              <v:path arrowok="t"/>
            </v:shape>
            <v:shape id="_x0000_s1841" style="height:218;left:2737;position:absolute;top:108;width:560" coordorigin="2737,108" coordsize="560,218" path="m2987,109l2985,111,2986,115,2987,119,2987,131,2986,140,2984,150,2952,153,3035,153,3034,152,3033,151,3032,150,2992,150,2996,134,2999,125,3001,124,3002,123,3002,123,3002,122,3001,122,3001,121,2987,109xe" filled="t" fillcolor="#050000" stroked="f">
              <v:path arrowok="t"/>
            </v:shape>
            <v:shape id="_x0000_s1842" style="height:218;left:2737;position:absolute;top:108;width:560" coordorigin="2737,108" coordsize="560,218" path="m3025,143l3019,146,3008,148,2992,150,3032,150,3025,143xe" filled="t" fillcolor="#050000" stroked="f">
              <v:path arrowok="t"/>
            </v:shape>
            <v:shape id="_x0000_s1843" style="height:218;left:2737;position:absolute;top:108;width:560" coordorigin="2737,108" coordsize="560,218" path="m2799,112l2749,164,2737,224,2740,244,2780,311,2796,326,2799,322,2793,317,2781,302,2754,229,2753,204,2756,188,2762,168,2773,143,2785,127,2799,112xe" filled="t" fillcolor="#050000" stroked="f">
              <v:path arrowok="t"/>
            </v:shape>
          </v:group>
        </w:pict>
      </w:r>
      <w:r>
        <w:pict>
          <v:group id="_x0000_s1844" style="height:10.79pt;margin-left:183.99pt;margin-top:5.4pt;mso-position-horizontal-relative:page;position:absolute;width:15.61pt;z-index:-251566080" coordorigin="3680,108" coordsize="312,216">
            <v:shape id="_x0000_s1845" style="height:216;left:3680;position:absolute;top:108;width:312" coordorigin="3680,108" coordsize="312,216" path="m3934,110l3933,115,3946,130,3957,145,3965,163,3971,182,3974,204,3975,228,3972,245,3967,264,3957,289,3946,305,3932,320,3940,320,3979,272,3992,212,3990,194,3984,175,3975,155,3964,139,3950,124,3934,110xe" filled="t" fillcolor="#050000" stroked="f">
              <v:path arrowok="t"/>
            </v:shape>
            <v:shape id="_x0000_s1846" style="height:216;left:3680;position:absolute;top:108;width:312" coordorigin="3680,108" coordsize="312,216" path="m3768,281l3773,291,3786,306,3798,322,3799,323,3799,324,3801,324,3803,321,3810,310,3813,302,3799,302,3768,281xe" filled="t" fillcolor="#050000" stroked="f">
              <v:path arrowok="t"/>
            </v:shape>
            <v:shape id="_x0000_s1847" style="height:216;left:3680;position:absolute;top:108;width:312" coordorigin="3680,108" coordsize="312,216" path="m3775,221l3752,221,3763,227,3757,246,3709,308,3690,321,3709,313,3763,257,3771,238,3775,221xe" filled="t" fillcolor="#050000" stroked="f">
              <v:path arrowok="t"/>
            </v:shape>
            <v:shape id="_x0000_s1848" style="height:216;left:3680;position:absolute;top:108;width:312" coordorigin="3680,108" coordsize="312,216" path="m3831,217l3776,217,3820,228,3817,248,3813,266,3808,284,3804,296,3799,302,3813,302,3830,225,3831,220,3831,217xe" filled="t" fillcolor="#050000" stroked="f">
              <v:path arrowok="t"/>
            </v:shape>
            <v:shape id="_x0000_s1849" style="height:216;left:3680;position:absolute;top:108;width:312" coordorigin="3680,108" coordsize="312,216" path="m3758,126l3756,128,3756,129,3754,140,3723,196,3680,239,3687,239,3732,197,3762,154,3766,149,3769,147,3770,147,3770,146,3770,145,3758,126xe" filled="t" fillcolor="#050000" stroked="f">
              <v:path arrowok="t"/>
            </v:shape>
            <v:shape id="_x0000_s1850" style="height:216;left:3680;position:absolute;top:108;width:312" coordorigin="3680,108" coordsize="312,216" path="m3828,194l3821,203,3728,216,3740,225,3744,223,3752,221,3775,221,3776,217,3831,217,3832,216,3834,210,3836,208,3838,206,3839,205,3839,205,3839,204,3839,203,3838,203,3828,194xe" filled="t" fillcolor="#050000" stroked="f">
              <v:path arrowok="t"/>
            </v:shape>
            <v:shape id="_x0000_s1851" style="height:216;left:3680;position:absolute;top:108;width:312" coordorigin="3680,108" coordsize="312,216" path="m3784,108l3783,111,3787,112,3790,115,3794,121,3802,134,3817,156,3858,220,3897,217,3897,214,3886,212,3877,210,3818,144,3800,114,3800,110,3784,108xe" filled="t" fillcolor="#050000" stroked="f">
              <v:path arrowok="t"/>
            </v:shape>
          </v:group>
        </w:pict>
      </w:r>
      <w:r>
        <w:pict>
          <v:shape id="_x0000_i1852" type="#_x0000_t75" style="height:12.32pt;mso-position-horizontal-relative:char;mso-position-vertical-relative:line;width:47.03pt">
            <v:imagedata r:id="rId66" o:title=""/>
            <w10:wrap type="none"/>
          </v:shape>
        </w:pict>
      </w:r>
      <w:r>
        <w:rPr>
          <w:rFonts w:ascii="Times New Roman" w:eastAsia="Times New Roman" w:hAnsi="Times New Roman" w:cs="Times New Roman"/>
          <w:position w:val="0"/>
          <w:sz w:val="20"/>
          <w:szCs w:val="20"/>
        </w:rPr>
        <w:t xml:space="preserve">               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4"/>
          <w:szCs w:val="24"/>
        </w:rPr>
        <w:t>15</w:t>
      </w:r>
    </w:p>
    <w:p>
      <w:pPr>
        <w:spacing w:before="16" w:after="0" w:line="240" w:lineRule="exact"/>
        <w:jc w:val="left"/>
        <w:rPr>
          <w:sz w:val="24"/>
          <w:szCs w:val="24"/>
        </w:rPr>
      </w:pPr>
    </w:p>
    <w:p>
      <w:pPr>
        <w:spacing w:before="0" w:after="0" w:line="240" w:lineRule="auto"/>
        <w:ind w:left="649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group id="_x0000_s1853" style="height:9.06pt;margin-left:524.44pt;margin-top:1.01pt;mso-position-horizontal-relative:page;position:absolute;width:8.63pt;z-index:-251565056" coordorigin="10489,20" coordsize="173,181">
            <v:shape id="_x0000_s1854" style="height:181;left:10489;position:absolute;top:20;width:173" coordorigin="10489,20" coordsize="173,181" path="m10567,90l10532,90,10555,100,10547,117,10503,185,10489,201,10499,196,10513,181,10525,166,10537,149,10547,132,10594,132,10594,131,10636,126,10637,126,10637,125,10637,125,10636,124,10631,122,10583,122,10554,119,10562,101,10567,90xe" filled="t" fillcolor="#050000" stroked="f">
              <v:path arrowok="t"/>
            </v:shape>
            <v:shape id="_x0000_s1855" style="height:181;left:10489;position:absolute;top:20;width:173" coordorigin="10489,20" coordsize="173,181" path="m10594,132l10587,132,10587,188,10520,193,10533,200,10543,198,10558,197,10577,195,10601,193,10660,189,10661,189,10661,188,10661,188,10594,188,10594,132xe" filled="t" fillcolor="#050000" stroked="f">
              <v:path arrowok="t"/>
            </v:shape>
            <v:shape id="_x0000_s1856" style="height:181;left:10489;position:absolute;top:20;width:173" coordorigin="10489,20" coordsize="173,181" path="m10639,182l10619,185,10594,188,10661,188,10660,188,10639,182xe" filled="t" fillcolor="#050000" stroked="f">
              <v:path arrowok="t"/>
            </v:shape>
            <v:shape id="_x0000_s1857" style="height:181;left:10489;position:absolute;top:20;width:173" coordorigin="10489,20" coordsize="173,181" path="m10594,132l10547,132,10555,138,10560,136,10570,134,10587,132,10594,132xe" filled="t" fillcolor="#050000" stroked="f">
              <v:path arrowok="t"/>
            </v:shape>
            <v:shape id="_x0000_s1858" style="height:181;left:10489;position:absolute;top:20;width:173" coordorigin="10489,20" coordsize="173,181" path="m10621,119l10606,122,10583,122,10631,122,10621,119xe" filled="t" fillcolor="#050000" stroked="f">
              <v:path arrowok="t"/>
            </v:shape>
            <v:shape id="_x0000_s1859" style="height:181;left:10489;position:absolute;top:20;width:173" coordorigin="10489,20" coordsize="173,181" path="m10575,20l10572,21,10572,24,10572,26,10572,37,10569,55,10563,77,10498,82,10515,90,10567,90,10570,83,10638,76,10572,76,10575,67,10577,60,10581,46,10583,40,10586,37,10586,36,10586,34,10586,34,10575,20xe" filled="t" fillcolor="#050000" stroked="f">
              <v:path arrowok="t"/>
            </v:shape>
            <v:shape id="_x0000_s1860" style="height:181;left:10489;position:absolute;top:20;width:173" coordorigin="10489,20" coordsize="173,181" path="m10636,67l10619,71,10597,74,10572,76,10638,76,10654,75,10654,75,10655,74,10655,74,10655,73,10654,73,10636,67xe" filled="t" fillcolor="#050000" stroked="f">
              <v:path arrowok="t"/>
            </v:shape>
          </v:group>
        </w:pict>
      </w:r>
      <w:r>
        <w:pict>
          <v:shape id="_x0000_i1861" type="#_x0000_t75" style="height:10.72pt;mso-position-horizontal-relative:char;mso-position-vertical-relative:line;width:82.07pt">
            <v:imagedata r:id="rId67" o:title=""/>
            <w10:wrap type="none"/>
          </v:shape>
        </w:pict>
      </w:r>
      <w:r>
        <w:rPr>
          <w:rFonts w:ascii="Times New Roman" w:eastAsia="Times New Roman" w:hAnsi="Times New Roman" w:cs="Times New Roman"/>
          <w:position w:val="0"/>
          <w:sz w:val="20"/>
          <w:szCs w:val="20"/>
        </w:rPr>
        <w:t xml:space="preserve"> 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position w:val="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position w:val="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6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6"/>
          <w:w w:val="100"/>
          <w:position w:val="0"/>
          <w:sz w:val="20"/>
          <w:szCs w:val="20"/>
        </w:rPr>
        <w:pict>
          <v:shape id="_x0000_i1862" type="#_x0000_t75" style="height:10.97pt;mso-position-horizontal-relative:char;mso-position-vertical-relative:line;width:160.03pt">
            <v:imagedata r:id="rId68" o:title=""/>
            <w10:wrap type="none"/>
          </v:shape>
        </w:pic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position w:val="0"/>
          <w:sz w:val="20"/>
          <w:szCs w:val="20"/>
        </w:rPr>
        <w:t xml:space="preserve">  </w:t>
      </w:r>
      <w:r>
        <w:rPr>
          <w:rFonts w:ascii="Times New Roman" w:eastAsia="Times New Roman" w:hAnsi="Times New Roman" w:cs="Times New Roman"/>
          <w:color w:val="050000"/>
          <w:spacing w:val="17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7"/>
          <w:w w:val="100"/>
          <w:position w:val="0"/>
          <w:sz w:val="20"/>
          <w:szCs w:val="20"/>
        </w:rPr>
        <w:pict>
          <v:shape id="_x0000_i1863" type="#_x0000_t75" style="height:10.93pt;mso-position-horizontal-relative:char;mso-position-vertical-relative:line;width:146.52pt">
            <v:imagedata r:id="rId69" o:title=""/>
            <w10:wrap type="none"/>
          </v:shape>
        </w:pic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position w:val="0"/>
          <w:sz w:val="20"/>
          <w:szCs w:val="20"/>
        </w:rPr>
        <w:t>8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position w:val="0"/>
          <w:sz w:val="20"/>
          <w:szCs w:val="20"/>
        </w:rPr>
        <w:t>0</w:t>
      </w:r>
    </w:p>
    <w:p>
      <w:pPr>
        <w:spacing w:before="3" w:after="0" w:line="160" w:lineRule="exact"/>
        <w:jc w:val="left"/>
        <w:rPr>
          <w:sz w:val="16"/>
          <w:szCs w:val="16"/>
        </w:rPr>
      </w:pPr>
    </w:p>
    <w:p>
      <w:pPr>
        <w:spacing w:before="0" w:after="0" w:line="240" w:lineRule="auto"/>
        <w:ind w:left="230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group id="_x0000_s1864" style="height:9.8pt;margin-left:58.04pt;margin-top:20.68pt;mso-position-horizontal-relative:page;position:absolute;width:18.74pt;z-index:-251564032" coordorigin="1161,414" coordsize="375,196">
            <v:shape id="_x0000_s1865" style="height:196;left:1161;position:absolute;top:414;width:375" coordorigin="1161,414" coordsize="375,196" path="m1504,551l1501,552,1532,601,1532,602,1533,602,1534,599,1535,589,1535,587,1536,583,1504,551xe" filled="t" fillcolor="#050000" stroked="f">
              <v:path arrowok="t"/>
            </v:shape>
            <v:shape id="_x0000_s1866" style="height:196;left:1161;position:absolute;top:414;width:375" coordorigin="1161,414" coordsize="375,196" path="m1437,557l1435,558,1439,596,1439,597,1439,598,1440,598,1442,596,1446,590,1448,587,1449,584,1437,557xe" filled="t" fillcolor="#050000" stroked="f">
              <v:path arrowok="t"/>
            </v:shape>
            <v:shape id="_x0000_s1867" style="height:196;left:1161;position:absolute;top:414;width:375" coordorigin="1161,414" coordsize="375,196" path="m1471,556l1468,558,1480,596,1480,597,1482,597,1483,595,1486,588,1488,585,1488,583,1471,556xe" filled="t" fillcolor="#050000" stroked="f">
              <v:path arrowok="t"/>
            </v:shape>
            <v:shape id="_x0000_s1868" style="height:196;left:1161;position:absolute;top:414;width:375" coordorigin="1161,414" coordsize="375,196" path="m1422,478l1419,479,1421,489,1422,496,1422,533,1422,536,1421,541,1420,544,1419,545,1428,557,1428,557,1430,557,1430,553,1430,544,1504,540,1505,540,1506,540,1506,539,1506,538,1504,537,1430,537,1430,502,1496,497,1506,497,1506,497,1507,496,1507,495,1429,495,1422,478xe" filled="t" fillcolor="#050000" stroked="f">
              <v:path arrowok="t"/>
            </v:shape>
            <v:shape id="_x0000_s1869" style="height:196;left:1161;position:absolute;top:414;width:375" coordorigin="1161,414" coordsize="375,196" path="m1506,497l1496,497,1491,533,1430,537,1504,537,1499,531,1503,507,1504,503,1505,500,1506,497xe" filled="t" fillcolor="#050000" stroked="f">
              <v:path arrowok="t"/>
            </v:shape>
            <v:shape id="_x0000_s1870" style="height:196;left:1161;position:absolute;top:414;width:375" coordorigin="1161,414" coordsize="375,196" path="m1452,416l1450,417,1452,420,1453,425,1455,438,1456,443,1456,493,1429,495,1507,495,1509,494,1510,494,1510,493,1463,493,1463,465,1525,460,1526,460,1526,459,1526,458,1463,458,1464,443,1465,433,1467,430,1467,429,1467,427,1467,427,1452,416xe" filled="t" fillcolor="#050000" stroked="f">
              <v:path arrowok="t"/>
            </v:shape>
            <v:shape id="_x0000_s1871" style="height:196;left:1161;position:absolute;top:414;width:375" coordorigin="1161,414" coordsize="375,196" path="m1500,483l1494,490,1463,493,1510,493,1509,492,1500,483xe" filled="t" fillcolor="#050000" stroked="f">
              <v:path arrowok="t"/>
            </v:shape>
            <v:shape id="_x0000_s1872" style="height:196;left:1161;position:absolute;top:414;width:375" coordorigin="1161,414" coordsize="375,196" path="m1509,453l1491,456,1463,458,1526,458,1526,458,1525,457,1509,453xe" filled="t" fillcolor="#050000" stroked="f">
              <v:path arrowok="t"/>
            </v:shape>
            <v:shape id="_x0000_s1873" style="height:196;left:1161;position:absolute;top:414;width:375" coordorigin="1161,414" coordsize="375,196" path="m1410,552l1408,552,1405,564,1403,573,1397,585,1394,589,1389,591,1392,605,1393,606,1393,607,1395,607,1411,566,1411,554,1410,552xe" filled="t" fillcolor="#050000" stroked="f">
              <v:path arrowok="t"/>
            </v:shape>
            <v:shape id="_x0000_s1874" style="height:196;left:1161;position:absolute;top:414;width:375" coordorigin="1161,414" coordsize="375,196" path="m1265,578l1264,581,1275,591,1284,600,1291,608,1291,609,1292,610,1293,610,1295,607,1298,598,1299,594,1290,594,1265,578xe" filled="t" fillcolor="#050000" stroked="f">
              <v:path arrowok="t"/>
            </v:shape>
            <v:shape id="_x0000_s1875" style="height:196;left:1161;position:absolute;top:414;width:375" coordorigin="1161,414" coordsize="375,196" path="m1216,522l1209,522,1209,576,1208,583,1205,589,1213,605,1214,605,1215,605,1216,594,1216,522xe" filled="t" fillcolor="#050000" stroked="f">
              <v:path arrowok="t"/>
            </v:shape>
            <v:shape id="_x0000_s1876" style="height:196;left:1161;position:absolute;top:414;width:375" coordorigin="1161,414" coordsize="375,196" path="m1299,524l1292,524,1292,583,1291,590,1290,594,1299,594,1299,589,1299,524xe" filled="t" fillcolor="#050000" stroked="f">
              <v:path arrowok="t"/>
            </v:shape>
            <v:shape id="_x0000_s1877" style="height:196;left:1161;position:absolute;top:414;width:375" coordorigin="1161,414" coordsize="375,196" path="m1251,535l1249,536,1259,564,1259,565,1260,566,1261,566,1262,564,1264,556,1265,554,1265,552,1251,535xe" filled="t" fillcolor="#050000" stroked="f">
              <v:path arrowok="t"/>
            </v:shape>
            <v:shape id="_x0000_s1878" style="height:196;left:1161;position:absolute;top:414;width:375" coordorigin="1161,414" coordsize="375,196" path="m1216,483l1209,483,1209,515,1161,544,1176,548,1188,537,1209,522,1216,522,1216,517,1225,511,1216,511,1216,483xe" filled="t" fillcolor="#050000" stroked="f">
              <v:path arrowok="t"/>
            </v:shape>
            <v:shape id="_x0000_s1879" style="height:196;left:1161;position:absolute;top:414;width:375" coordorigin="1161,414" coordsize="375,196" path="m1292,492l1288,492,1290,498,1292,506,1292,518,1228,523,1247,529,1266,527,1292,524,1299,524,1299,524,1339,520,1340,520,1340,519,1340,519,1339,518,1337,517,1299,517,1299,510,1300,505,1301,503,1302,503,1302,502,1301,501,1301,501,1292,492xe" filled="t" fillcolor="#050000" stroked="f">
              <v:path arrowok="t"/>
            </v:shape>
            <v:shape id="_x0000_s1880" style="height:196;left:1161;position:absolute;top:414;width:375" coordorigin="1161,414" coordsize="375,196" path="m1188,446l1186,447,1186,452,1185,459,1183,476,1177,496,1169,519,1171,521,1177,511,1182,500,1186,486,1209,483,1216,483,1216,482,1230,480,1188,480,1193,466,1195,462,1196,461,1197,461,1197,460,1197,459,1197,458,1197,458,1188,446xe" filled="t" fillcolor="#050000" stroked="f">
              <v:path arrowok="t"/>
            </v:shape>
            <v:shape id="_x0000_s1881" style="height:196;left:1161;position:absolute;top:414;width:375" coordorigin="1161,414" coordsize="375,196" path="m1330,511l1324,514,1313,516,1299,517,1337,517,1330,511xe" filled="t" fillcolor="#050000" stroked="f">
              <v:path arrowok="t"/>
            </v:shape>
            <v:shape id="_x0000_s1882" style="height:196;left:1161;position:absolute;top:414;width:375" coordorigin="1161,414" coordsize="375,196" path="m1232,502l1216,511,1225,511,1234,505,1232,502xe" filled="t" fillcolor="#050000" stroked="f">
              <v:path arrowok="t"/>
            </v:shape>
            <v:shape id="_x0000_s1883" style="height:196;left:1161;position:absolute;top:414;width:375" coordorigin="1161,414" coordsize="375,196" path="m1282,463l1275,463,1275,488,1224,492,1247,497,1267,495,1288,492,1292,492,1291,492,1341,488,1342,488,1343,488,1343,487,1282,487,1282,463xe" filled="t" fillcolor="#050000" stroked="f">
              <v:path arrowok="t"/>
            </v:shape>
            <v:shape id="_x0000_s1884" style="height:196;left:1161;position:absolute;top:414;width:375" coordorigin="1161,414" coordsize="375,196" path="m1328,481l1310,484,1282,487,1343,487,1343,486,1342,486,1342,485,1328,481xe" filled="t" fillcolor="#050000" stroked="f">
              <v:path arrowok="t"/>
            </v:shape>
            <v:shape id="_x0000_s1885" style="height:196;left:1161;position:absolute;top:414;width:375" coordorigin="1161,414" coordsize="375,196" path="m1206,415l1204,416,1208,424,1209,434,1209,477,1188,480,1230,480,1240,478,1241,478,1241,478,1241,477,1238,475,1216,475,1216,440,1216,438,1218,432,1219,430,1220,428,1221,427,1220,426,1220,426,1206,415xe" filled="t" fillcolor="#050000" stroked="f">
              <v:path arrowok="t"/>
            </v:shape>
            <v:shape id="_x0000_s1886" style="height:196;left:1161;position:absolute;top:414;width:375" coordorigin="1161,414" coordsize="375,196" path="m1232,470l1226,473,1221,474,1216,475,1238,475,1232,470xe" filled="t" fillcolor="#050000" stroked="f">
              <v:path arrowok="t"/>
            </v:shape>
            <v:shape id="_x0000_s1887" style="height:196;left:1161;position:absolute;top:414;width:375" coordorigin="1161,414" coordsize="375,196" path="m1274,414l1271,415,1273,420,1274,429,1275,457,1240,460,1248,468,1254,466,1263,464,1275,463,1282,463,1282,462,1317,459,1318,458,1319,458,1319,458,1318,457,1317,456,1282,456,1282,440,1285,425,1286,425,1285,423,1285,423,1274,414xe" filled="t" fillcolor="#050000" stroked="f">
              <v:path arrowok="t"/>
            </v:shape>
            <v:shape id="_x0000_s1888" style="height:196;left:1161;position:absolute;top:414;width:375" coordorigin="1161,414" coordsize="375,196" path="m1310,450l1306,452,1296,454,1282,456,1317,456,1310,450xe" filled="t" fillcolor="#050000" stroked="f">
              <v:path arrowok="t"/>
            </v:shape>
          </v:group>
        </w:pict>
      </w:r>
      <w:r>
        <w:pict>
          <v:group id="_x0000_s1889" style="height:9.48pt;margin-left:58.99pt;margin-top:40.84pt;mso-position-horizontal-relative:page;position:absolute;width:18.47pt;z-index:-251563008" coordorigin="1180,817" coordsize="369,190">
            <v:shape id="_x0000_s1890" style="height:190;left:1180;position:absolute;top:817;width:369" coordorigin="1180,817" coordsize="369,190" path="m1519,834l1507,838,1487,841,1458,844,1470,851,1482,849,1502,846,1530,842,1531,842,1531,841,1531,841,1530,840,1519,834xe" filled="t" fillcolor="#050000" stroked="f">
              <v:path arrowok="t"/>
            </v:shape>
            <v:shape id="_x0000_s1891" style="height:190;left:1180;position:absolute;top:817;width:369" coordorigin="1180,817" coordsize="369,190" path="m1471,974l1471,978,1487,993,1500,1006,1501,1006,1502,1006,1503,1004,1505,998,1506,993,1506,990,1496,990,1471,974xe" filled="t" fillcolor="#050000" stroked="f">
              <v:path arrowok="t"/>
            </v:shape>
            <v:shape id="_x0000_s1892" style="height:190;left:1180;position:absolute;top:817;width:369" coordorigin="1180,817" coordsize="369,190" path="m1422,904l1415,904,1415,966,1414,972,1413,980,1411,984,1409,987,1418,1004,1418,1005,1419,1005,1421,1005,1422,994,1422,904xe" filled="t" fillcolor="#050000" stroked="f">
              <v:path arrowok="t"/>
            </v:shape>
            <v:shape id="_x0000_s1893" style="height:190;left:1180;position:absolute;top:817;width:369" coordorigin="1180,817" coordsize="369,190" path="m1502,893l1496,893,1498,899,1498,908,1499,978,1498,986,1496,990,1506,990,1507,984,1507,966,1507,911,1508,906,1508,904,1509,902,1510,901,1510,901,1509,900,1502,893xe" filled="t" fillcolor="#050000" stroked="f">
              <v:path arrowok="t"/>
            </v:shape>
            <v:shape id="_x0000_s1894" style="height:190;left:1180;position:absolute;top:817;width:369" coordorigin="1180,817" coordsize="369,190" path="m1437,865l1434,865,1434,870,1428,879,1414,895,1402,908,1387,921,1370,936,1384,930,1400,917,1415,904,1422,904,1422,897,1430,889,1436,885,1440,883,1441,882,1440,879,1437,865xe" filled="t" fillcolor="#050000" stroked="f">
              <v:path arrowok="t"/>
            </v:shape>
            <v:shape id="_x0000_s1895" style="height:190;left:1180;position:absolute;top:817;width:369" coordorigin="1180,817" coordsize="369,190" path="m1537,877l1469,890,1437,893,1452,900,1469,896,1496,893,1502,893,1502,892,1548,887,1549,887,1549,887,1549,886,1549,886,1548,885,1537,877xe" filled="t" fillcolor="#050000" stroked="f">
              <v:path arrowok="t"/>
            </v:shape>
            <v:shape id="_x0000_s1896" style="height:190;left:1180;position:absolute;top:817;width:369" coordorigin="1180,817" coordsize="369,190" path="m1436,817l1433,818,1429,829,1419,844,1404,862,1383,883,1386,884,1399,874,1414,860,1433,839,1437,837,1441,835,1441,832,1436,817xe" filled="t" fillcolor="#050000" stroked="f">
              <v:path arrowok="t"/>
            </v:shape>
            <v:shape id="_x0000_s1897" style="height:190;left:1180;position:absolute;top:817;width:369" coordorigin="1180,817" coordsize="369,190" path="m1257,906l1254,906,1256,916,1257,925,1257,935,1258,963,1258,974,1257,980,1255,982,1263,994,1264,994,1264,995,1265,995,1265,994,1266,978,1316,974,1317,973,1318,973,1318,973,1317,972,1316,971,1266,971,1265,928,1305,924,1315,924,1316,922,1264,922,1257,906xe" filled="t" fillcolor="#050000" stroked="f">
              <v:path arrowok="t"/>
            </v:shape>
            <v:shape id="_x0000_s1898" style="height:190;left:1180;position:absolute;top:817;width:369" coordorigin="1180,817" coordsize="369,190" path="m1315,924l1305,924,1301,967,1266,971,1316,971,1309,963,1313,929,1314,925,1315,924xe" filled="t" fillcolor="#050000" stroked="f">
              <v:path arrowok="t"/>
            </v:shape>
            <v:shape id="_x0000_s1899" style="height:190;left:1180;position:absolute;top:817;width:369" coordorigin="1180,817" coordsize="369,190" path="m1310,907l1304,916,1264,922,1316,922,1317,920,1320,918,1321,918,1321,917,1320,917,1320,916,1310,907xe" filled="t" fillcolor="#050000" stroked="f">
              <v:path arrowok="t"/>
            </v:shape>
            <v:shape id="_x0000_s1900" style="height:190;left:1180;position:absolute;top:817;width:369" coordorigin="1180,817" coordsize="369,190" path="m1213,823l1210,825,1212,833,1213,841,1214,849,1215,878,1215,882,1214,886,1213,888,1212,890,1221,904,1221,905,1222,905,1223,905,1223,902,1223,894,1287,887,1223,887,1222,847,1277,842,1287,842,1288,840,1221,840,1213,823xe" filled="t" fillcolor="#050000" stroked="f">
              <v:path arrowok="t"/>
            </v:shape>
            <v:shape id="_x0000_s1901" style="height:190;left:1180;position:absolute;top:817;width:369" coordorigin="1180,817" coordsize="369,190" path="m1287,842l1277,842,1274,881,1223,887,1287,887,1288,887,1288,887,1288,886,1288,886,1287,885,1281,880,1285,849,1286,845,1287,842,1287,842xe" filled="t" fillcolor="#050000" stroked="f">
              <v:path arrowok="t"/>
            </v:shape>
            <v:shape id="_x0000_s1902" style="height:190;left:1180;position:absolute;top:817;width:369" coordorigin="1180,817" coordsize="369,190" path="m1282,824l1275,834,1221,840,1288,840,1288,839,1290,838,1293,836,1294,835,1293,834,1293,834,1293,834,1282,824xe" filled="t" fillcolor="#050000" stroked="f">
              <v:path arrowok="t"/>
            </v:shape>
            <v:shape id="_x0000_s1903" style="height:190;left:1180;position:absolute;top:817;width:369" coordorigin="1180,817" coordsize="369,190" path="m1183,907l1180,908,1182,914,1183,923,1184,936,1186,964,1186,976,1185,979,1182,982,1192,996,1193,997,1193,997,1194,997,1194,996,1194,987,1194,981,1238,974,1239,974,1239,974,1239,973,1194,973,1191,932,1227,927,1236,927,1236,927,1237,925,1190,925,1183,907xe" filled="t" fillcolor="#050000" stroked="f">
              <v:path arrowok="t"/>
            </v:shape>
            <v:shape id="_x0000_s1904" style="height:190;left:1180;position:absolute;top:817;width:369" coordorigin="1180,817" coordsize="369,190" path="m1236,927l1227,927,1225,968,1194,973,1239,973,1239,973,1239,973,1233,966,1235,935,1236,930,1236,927xe" filled="t" fillcolor="#050000" stroked="f">
              <v:path arrowok="t"/>
            </v:shape>
            <v:shape id="_x0000_s1905" style="height:190;left:1180;position:absolute;top:817;width:369" coordorigin="1180,817" coordsize="369,190" path="m1231,912l1224,921,1190,925,1237,925,1238,924,1239,923,1242,922,1242,921,1242,920,1242,920,1241,920,1231,912xe" filled="t" fillcolor="#050000" stroked="f">
              <v:path arrowok="t"/>
            </v:shape>
          </v:group>
        </w:pict>
      </w:r>
      <w:r>
        <w:pict>
          <v:shape id="_x0000_i1906" type="#_x0000_t75" style="height:11.02pt;mso-position-horizontal-relative:char;mso-position-vertical-relative:line;width:193.06pt">
            <v:imagedata r:id="rId70" o:title=""/>
            <w10:wrap type="none"/>
          </v:shape>
        </w:pict>
      </w:r>
    </w:p>
    <w:p>
      <w:pPr>
        <w:spacing w:before="1" w:after="0" w:line="80" w:lineRule="exact"/>
        <w:jc w:val="left"/>
        <w:rPr>
          <w:sz w:val="8"/>
          <w:szCs w:val="8"/>
        </w:rPr>
      </w:pPr>
    </w:p>
    <w:tbl>
      <w:tblPr>
        <w:tblW w:w="0" w:type="auto"/>
        <w:jc w:val="left"/>
        <w:tblInd w:w="107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248"/>
        <w:gridCol w:w="8606"/>
      </w:tblGrid>
      <w:tr>
        <w:tblPrEx>
          <w:tblW w:w="0" w:type="auto"/>
          <w:jc w:val="left"/>
          <w:tblInd w:w="107" w:type="dxa"/>
          <w:tblLayout w:type="fixed"/>
          <w:tblCellMar>
            <w:top w:w="0" w:type="dxa"/>
            <w:left w:w="0" w:type="dxa"/>
            <w:bottom w:w="0" w:type="dxa"/>
            <w:right w:w="0" w:type="dxa"/>
          </w:tblCellMar>
          <w:tblLook w:val="01E0"/>
        </w:tblPrEx>
        <w:trPr>
          <w:trHeight w:hRule="exact" w:val="403"/>
          <w:jc w:val="left"/>
        </w:trPr>
        <w:tc>
          <w:tcPr>
            <w:tcW w:w="1248" w:type="dxa"/>
            <w:tcBorders>
              <w:top w:val="single" w:sz="5" w:space="0" w:color="050000"/>
              <w:left w:val="single" w:sz="5" w:space="0" w:color="050000"/>
              <w:bottom w:val="single" w:sz="5" w:space="0" w:color="050000"/>
              <w:right w:val="single" w:sz="5" w:space="0" w:color="050000"/>
            </w:tcBorders>
          </w:tcPr>
          <w:p/>
        </w:tc>
        <w:tc>
          <w:tcPr>
            <w:tcW w:w="8606" w:type="dxa"/>
            <w:tcBorders>
              <w:top w:val="single" w:sz="5" w:space="0" w:color="050000"/>
              <w:left w:val="single" w:sz="5" w:space="0" w:color="050000"/>
              <w:bottom w:val="single" w:sz="5" w:space="0" w:color="050000"/>
              <w:right w:val="single" w:sz="5" w:space="0" w:color="050000"/>
            </w:tcBorders>
          </w:tcPr>
          <w:p>
            <w:pPr>
              <w:spacing w:before="90" w:after="0" w:line="240" w:lineRule="auto"/>
              <w:ind w:left="118" w:right="-2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pict>
                <v:shape id="_x0000_i1907" type="#_x0000_t75" style="height:10.88pt;mso-position-horizontal-relative:char;mso-position-vertical-relative:line;width:409.59pt">
                  <v:imagedata r:id="rId71" o:title=""/>
                  <w10:wrap type="none"/>
                </v:shape>
              </w:pict>
            </w:r>
          </w:p>
        </w:tc>
      </w:tr>
      <w:tr>
        <w:tblPrEx>
          <w:tblW w:w="0" w:type="auto"/>
          <w:jc w:val="left"/>
          <w:tblInd w:w="107" w:type="dxa"/>
          <w:tblLayout w:type="fixed"/>
          <w:tblCellMar>
            <w:top w:w="0" w:type="dxa"/>
            <w:left w:w="0" w:type="dxa"/>
            <w:bottom w:w="0" w:type="dxa"/>
            <w:right w:w="0" w:type="dxa"/>
          </w:tblCellMar>
          <w:tblLook w:val="01E0"/>
        </w:tblPrEx>
        <w:trPr>
          <w:trHeight w:hRule="exact" w:val="398"/>
          <w:jc w:val="left"/>
        </w:trPr>
        <w:tc>
          <w:tcPr>
            <w:tcW w:w="1248" w:type="dxa"/>
            <w:tcBorders>
              <w:top w:val="single" w:sz="5" w:space="0" w:color="050000"/>
              <w:left w:val="single" w:sz="5" w:space="0" w:color="050000"/>
              <w:bottom w:val="single" w:sz="5" w:space="0" w:color="050000"/>
              <w:right w:val="single" w:sz="5" w:space="0" w:color="050000"/>
            </w:tcBorders>
          </w:tcPr>
          <w:p/>
        </w:tc>
        <w:tc>
          <w:tcPr>
            <w:tcW w:w="8606" w:type="dxa"/>
            <w:tcBorders>
              <w:top w:val="single" w:sz="5" w:space="0" w:color="050000"/>
              <w:left w:val="single" w:sz="5" w:space="0" w:color="050000"/>
              <w:bottom w:val="single" w:sz="5" w:space="0" w:color="050000"/>
              <w:right w:val="single" w:sz="5" w:space="0" w:color="050000"/>
            </w:tcBorders>
          </w:tcPr>
          <w:p>
            <w:pPr>
              <w:spacing w:before="78" w:after="0" w:line="240" w:lineRule="auto"/>
              <w:ind w:left="111" w:right="-2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pict>
                <v:shape id="_x0000_i1908" type="#_x0000_t75" style="height:10.5pt;mso-position-horizontal-relative:char;mso-position-vertical-relative:line;width:40.49pt">
                  <v:imagedata r:id="rId72" o:title=""/>
                  <w10:wrap type="none"/>
                </v:shape>
              </w:pict>
            </w:r>
            <w:r>
              <w:rPr>
                <w:rFonts w:ascii="Times New Roman" w:eastAsia="Times New Roman" w:hAnsi="Times New Roman" w:cs="Times New Roman"/>
                <w:color w:val="050000"/>
                <w:w w:val="103"/>
                <w:position w:val="4"/>
                <w:sz w:val="20"/>
                <w:szCs w:val="20"/>
              </w:rPr>
              <w:t>;</w:t>
            </w:r>
            <w:r>
              <w:rPr>
                <w:rFonts w:ascii="Times New Roman" w:eastAsia="Times New Roman" w:hAnsi="Times New Roman" w:cs="Times New Roman"/>
                <w:color w:val="050000"/>
                <w:w w:val="100"/>
                <w:position w:val="4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9"/>
                <w:w w:val="100"/>
                <w:position w:val="4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50000"/>
                <w:spacing w:val="9"/>
                <w:w w:val="100"/>
                <w:position w:val="4"/>
                <w:sz w:val="20"/>
                <w:szCs w:val="20"/>
              </w:rPr>
              <w:pict>
                <v:shape id="_x0000_i1909" type="#_x0000_t75" style="height:11.02pt;mso-position-horizontal-relative:char;mso-position-vertical-relative:line;width:246.18pt">
                  <v:imagedata r:id="rId73" o:title=""/>
                  <w10:wrap type="none"/>
                </v:shape>
              </w:pict>
            </w:r>
          </w:p>
        </w:tc>
      </w:tr>
      <w:tr>
        <w:tblPrEx>
          <w:tblW w:w="0" w:type="auto"/>
          <w:jc w:val="left"/>
          <w:tblInd w:w="107" w:type="dxa"/>
          <w:tblLayout w:type="fixed"/>
          <w:tblCellMar>
            <w:top w:w="0" w:type="dxa"/>
            <w:left w:w="0" w:type="dxa"/>
            <w:bottom w:w="0" w:type="dxa"/>
            <w:right w:w="0" w:type="dxa"/>
          </w:tblCellMar>
          <w:tblLook w:val="01E0"/>
        </w:tblPrEx>
        <w:trPr>
          <w:trHeight w:hRule="exact" w:val="398"/>
          <w:jc w:val="left"/>
        </w:trPr>
        <w:tc>
          <w:tcPr>
            <w:tcW w:w="1248" w:type="dxa"/>
            <w:tcBorders>
              <w:top w:val="single" w:sz="5" w:space="0" w:color="050000"/>
              <w:left w:val="single" w:sz="5" w:space="0" w:color="050000"/>
              <w:bottom w:val="single" w:sz="5" w:space="0" w:color="050000"/>
              <w:right w:val="single" w:sz="5" w:space="0" w:color="050000"/>
            </w:tcBorders>
          </w:tcPr>
          <w:p/>
        </w:tc>
        <w:tc>
          <w:tcPr>
            <w:tcW w:w="8606" w:type="dxa"/>
            <w:tcBorders>
              <w:top w:val="single" w:sz="5" w:space="0" w:color="050000"/>
              <w:left w:val="single" w:sz="5" w:space="0" w:color="050000"/>
              <w:bottom w:val="single" w:sz="5" w:space="0" w:color="050000"/>
              <w:right w:val="single" w:sz="5" w:space="0" w:color="050000"/>
            </w:tcBorders>
          </w:tcPr>
          <w:p>
            <w:pPr>
              <w:spacing w:before="84" w:after="0" w:line="240" w:lineRule="auto"/>
              <w:ind w:left="110" w:right="-2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pict>
                <v:shape id="_x0000_i1910" type="#_x0000_t75" style="height:11.02pt;mso-position-horizontal-relative:char;mso-position-vertical-relative:line;width:247pt">
                  <v:imagedata r:id="rId74" o:title=""/>
                  <w10:wrap type="none"/>
                </v:shape>
              </w:pict>
            </w:r>
          </w:p>
        </w:tc>
      </w:tr>
      <w:tr>
        <w:tblPrEx>
          <w:tblW w:w="0" w:type="auto"/>
          <w:jc w:val="left"/>
          <w:tblInd w:w="107" w:type="dxa"/>
          <w:tblLayout w:type="fixed"/>
          <w:tblCellMar>
            <w:top w:w="0" w:type="dxa"/>
            <w:left w:w="0" w:type="dxa"/>
            <w:bottom w:w="0" w:type="dxa"/>
            <w:right w:w="0" w:type="dxa"/>
          </w:tblCellMar>
          <w:tblLook w:val="01E0"/>
        </w:tblPrEx>
        <w:trPr>
          <w:trHeight w:hRule="exact" w:val="403"/>
          <w:jc w:val="left"/>
        </w:trPr>
        <w:tc>
          <w:tcPr>
            <w:tcW w:w="1248" w:type="dxa"/>
            <w:tcBorders>
              <w:top w:val="single" w:sz="5" w:space="0" w:color="050000"/>
              <w:left w:val="single" w:sz="5" w:space="0" w:color="050000"/>
              <w:bottom w:val="single" w:sz="5" w:space="0" w:color="050000"/>
              <w:right w:val="single" w:sz="5" w:space="0" w:color="050000"/>
            </w:tcBorders>
          </w:tcPr>
          <w:p>
            <w:pPr>
              <w:spacing w:before="89" w:after="0" w:line="240" w:lineRule="auto"/>
              <w:ind w:left="108" w:right="-2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pict>
                <v:shape id="_x0000_i1911" type="#_x0000_t75" style="height:11.02pt;mso-position-horizontal-relative:char;mso-position-vertical-relative:line;width:40.71pt">
                  <v:imagedata r:id="rId75" o:title=""/>
                  <w10:wrap type="none"/>
                </v:shape>
              </w:pict>
            </w:r>
          </w:p>
        </w:tc>
        <w:tc>
          <w:tcPr>
            <w:tcW w:w="8606" w:type="dxa"/>
            <w:tcBorders>
              <w:top w:val="single" w:sz="5" w:space="0" w:color="050000"/>
              <w:left w:val="single" w:sz="5" w:space="0" w:color="050000"/>
              <w:bottom w:val="single" w:sz="5" w:space="0" w:color="050000"/>
              <w:right w:val="single" w:sz="5" w:space="0" w:color="050000"/>
            </w:tcBorders>
          </w:tcPr>
          <w:p/>
        </w:tc>
      </w:tr>
    </w:tbl>
    <w:p>
      <w:pPr>
        <w:spacing w:before="86" w:after="0" w:line="240" w:lineRule="auto"/>
        <w:ind w:left="4283" w:right="4252"/>
        <w:jc w:val="center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group id="_x0000_s1912" style="height:9.74pt;margin-left:58.43pt;margin-top:-35.28pt;mso-position-horizontal-relative:page;position:absolute;width:19.14pt;z-index:-251561984" coordorigin="1169,-706" coordsize="383,195">
            <v:shape id="_x0000_s1913" style="height:195;left:1169;position:absolute;top:-706;width:383" coordorigin="1169,-706" coordsize="383,195" path="m1462,-547l1465,-540,1479,-525,1491,-511,1492,-511,1492,-511,1495,-511,1497,-516,1500,-529,1489,-529,1462,-547xe" filled="t" fillcolor="#050000" stroked="f">
              <v:path arrowok="t"/>
            </v:shape>
            <v:shape id="_x0000_s1914" style="height:195;left:1169;position:absolute;top:-706;width:383" coordorigin="1169,-706" coordsize="383,195" path="m1412,-627l1393,-627,1404,-623,1399,-602,1395,-585,1404,-581,1412,-577,1416,-565,1405,-551,1389,-537,1371,-524,1373,-521,1421,-558,1426,-567,1449,-567,1443,-577,1423,-577,1404,-590,1408,-608,1412,-627xe" filled="t" fillcolor="#050000" stroked="f">
              <v:path arrowok="t"/>
            </v:shape>
            <v:shape id="_x0000_s1915" style="height:195;left:1169;position:absolute;top:-706;width:383" coordorigin="1169,-706" coordsize="383,195" path="m1501,-607l1493,-607,1494,-591,1495,-565,1493,-545,1489,-529,1500,-529,1500,-530,1503,-547,1504,-570,1503,-591,1501,-607xe" filled="t" fillcolor="#050000" stroked="f">
              <v:path arrowok="t"/>
            </v:shape>
            <v:shape id="_x0000_s1916" style="height:195;left:1169;position:absolute;top:-706;width:383" coordorigin="1169,-706" coordsize="383,195" path="m1449,-567l1426,-567,1435,-561,1444,-554,1453,-545,1453,-544,1454,-544,1454,-547,1454,-558,1454,-560,1449,-567xe" filled="t" fillcolor="#050000" stroked="f">
              <v:path arrowok="t"/>
            </v:shape>
            <v:shape id="_x0000_s1917" style="height:195;left:1169;position:absolute;top:-706;width:383" coordorigin="1169,-706" coordsize="383,195" path="m1446,-630l1412,-630,1435,-612,1430,-593,1423,-577,1443,-577,1436,-588,1441,-607,1446,-629,1446,-630xe" filled="t" fillcolor="#050000" stroked="f">
              <v:path arrowok="t"/>
            </v:shape>
            <v:shape id="_x0000_s1918" style="height:195;left:1169;position:absolute;top:-706;width:383" coordorigin="1169,-706" coordsize="383,195" path="m1480,-652l1478,-650,1485,-639,1490,-627,1492,-616,1443,-610,1453,-602,1471,-606,1493,-607,1501,-607,1501,-610,1551,-615,1551,-615,1551,-615,1551,-616,1551,-616,1551,-617,1500,-617,1498,-624,1496,-630,1496,-639,1497,-640,1491,-640,1488,-644,1485,-648,1480,-652xe" filled="t" fillcolor="#050000" stroked="f">
              <v:path arrowok="t"/>
            </v:shape>
            <v:shape id="_x0000_s1919" style="height:195;left:1169;position:absolute;top:-706;width:383" coordorigin="1169,-706" coordsize="383,195" path="m1541,-624l1527,-621,1500,-617,1551,-617,1541,-624xe" filled="t" fillcolor="#050000" stroked="f">
              <v:path arrowok="t"/>
            </v:shape>
            <v:shape id="_x0000_s1920" style="height:195;left:1169;position:absolute;top:-706;width:383" coordorigin="1169,-706" coordsize="383,195" path="m1416,-706l1414,-704,1414,-702,1415,-697,1414,-683,1411,-664,1406,-636,1370,-631,1379,-623,1384,-625,1393,-627,1412,-627,1412,-630,1446,-630,1447,-636,1448,-637,1414,-637,1421,-673,1422,-678,1424,-684,1428,-689,1428,-691,1427,-692,1416,-706xe" filled="t" fillcolor="#050000" stroked="f">
              <v:path arrowok="t"/>
            </v:shape>
            <v:shape id="_x0000_s1921" style="height:195;left:1169;position:absolute;top:-706;width:383" coordorigin="1169,-706" coordsize="383,195" path="m1442,-659l1440,-657,1440,-656,1440,-646,1440,-644,1440,-641,1414,-637,1448,-637,1449,-641,1451,-644,1451,-646,1442,-659xe" filled="t" fillcolor="#050000" stroked="f">
              <v:path arrowok="t"/>
            </v:shape>
            <v:shape id="_x0000_s1922" style="height:195;left:1169;position:absolute;top:-706;width:383" coordorigin="1169,-706" coordsize="383,195" path="m1526,-675l1514,-675,1491,-640,1497,-640,1510,-657,1520,-669,1526,-675,1526,-675xe" filled="t" fillcolor="#050000" stroked="f">
              <v:path arrowok="t"/>
            </v:shape>
            <v:shape id="_x0000_s1923" style="height:195;left:1169;position:absolute;top:-706;width:383" coordorigin="1169,-706" coordsize="383,195" path="m1521,-692l1514,-682,1449,-674,1468,-668,1487,-672,1514,-675,1526,-675,1530,-678,1532,-679,1533,-680,1533,-680,1533,-681,1533,-681,1521,-692xe" filled="t" fillcolor="#050000" stroked="f">
              <v:path arrowok="t"/>
            </v:shape>
            <v:shape id="_x0000_s1924" style="height:195;left:1169;position:absolute;top:-706;width:383" coordorigin="1169,-706" coordsize="383,195" path="m1237,-576l1227,-574,1227,-573,1232,-571,1236,-569,1239,-566,1240,-546,1224,-536,1206,-527,1185,-519,1186,-515,1208,-523,1227,-531,1244,-541,1257,-552,1267,-552,1262,-556,1265,-559,1256,-559,1241,-570,1239,-573,1237,-576xe" filled="t" fillcolor="#050000" stroked="f">
              <v:path arrowok="t"/>
            </v:shape>
            <v:shape id="_x0000_s1925" style="height:195;left:1169;position:absolute;top:-706;width:383" coordorigin="1169,-706" coordsize="383,195" path="m1267,-552l1257,-552,1298,-519,1336,-526,1336,-529,1326,-529,1317,-530,1303,-532,1296,-534,1282,-542,1272,-548,1267,-552xe" filled="t" fillcolor="#050000" stroked="f">
              <v:path arrowok="t"/>
            </v:shape>
            <v:shape id="_x0000_s1926" style="height:195;left:1169;position:absolute;top:-706;width:383" coordorigin="1169,-706" coordsize="383,195" path="m1336,-529l1326,-529,1336,-529xe" filled="t" fillcolor="#050000" stroked="f">
              <v:path arrowok="t"/>
            </v:shape>
            <v:shape id="_x0000_s1927" style="height:195;left:1169;position:absolute;top:-706;width:383" coordorigin="1169,-706" coordsize="383,195" path="m1238,-604l1216,-604,1223,-591,1212,-574,1199,-559,1185,-544,1169,-531,1187,-540,1202,-553,1215,-568,1227,-584,1270,-584,1275,-584,1286,-584,1286,-585,1228,-585,1233,-593,1236,-600,1238,-604xe" filled="t" fillcolor="#050000" stroked="f">
              <v:path arrowok="t"/>
            </v:shape>
            <v:shape id="_x0000_s1928" style="height:195;left:1169;position:absolute;top:-706;width:383" coordorigin="1169,-706" coordsize="383,195" path="m1286,-584l1275,-584,1271,-576,1264,-567,1256,-559,1265,-559,1269,-563,1275,-571,1281,-579,1284,-583,1286,-584xe" filled="t" fillcolor="#050000" stroked="f">
              <v:path arrowok="t"/>
            </v:shape>
            <v:shape id="_x0000_s1929" style="height:195;left:1169;position:absolute;top:-706;width:383" coordorigin="1169,-706" coordsize="383,195" path="m1270,-584l1227,-584,1236,-579,1240,-581,1253,-582,1270,-584xe" filled="t" fillcolor="#050000" stroked="f">
              <v:path arrowok="t"/>
            </v:shape>
            <v:shape id="_x0000_s1930" style="height:195;left:1169;position:absolute;top:-706;width:383" coordorigin="1169,-706" coordsize="383,195" path="m1282,-597l1277,-590,1228,-585,1286,-585,1287,-586,1290,-588,1291,-588,1291,-589,1282,-597xe" filled="t" fillcolor="#050000" stroked="f">
              <v:path arrowok="t"/>
            </v:shape>
            <v:shape id="_x0000_s1931" style="height:195;left:1169;position:absolute;top:-706;width:383" coordorigin="1169,-706" coordsize="383,195" path="m1245,-634l1240,-634,1239,-627,1237,-619,1233,-611,1189,-608,1198,-600,1205,-602,1216,-604,1238,-604,1239,-605,1309,-611,1310,-611,1310,-611,1242,-611,1245,-619,1248,-623,1250,-623,1251,-624,1250,-625,1245,-634xe" filled="t" fillcolor="#050000" stroked="f">
              <v:path arrowok="t"/>
            </v:shape>
            <v:shape id="_x0000_s1932" style="height:195;left:1169;position:absolute;top:-706;width:383" coordorigin="1169,-706" coordsize="383,195" path="m1194,-649l1191,-649,1190,-635,1186,-625,1177,-619,1181,-609,1182,-609,1182,-609,1183,-609,1193,-630,1240,-634,1245,-634,1245,-634,1261,-636,1194,-636,1194,-647,1194,-649xe" filled="t" fillcolor="#050000" stroked="f">
              <v:path arrowok="t"/>
            </v:shape>
            <v:shape id="_x0000_s1933" style="height:195;left:1169;position:absolute;top:-706;width:383" coordorigin="1169,-706" coordsize="383,195" path="m1289,-617l1269,-614,1242,-611,1310,-611,1310,-612,1310,-612,1310,-612,1289,-617xe" filled="t" fillcolor="#050000" stroked="f">
              <v:path arrowok="t"/>
            </v:shape>
            <v:shape id="_x0000_s1934" style="height:195;left:1169;position:absolute;top:-706;width:383" coordorigin="1169,-706" coordsize="383,195" path="m1321,-640l1311,-640,1302,-622,1305,-621,1311,-628,1315,-634,1321,-639,1321,-640xe" filled="t" fillcolor="#050000" stroked="f">
              <v:path arrowok="t"/>
            </v:shape>
            <v:shape id="_x0000_s1935" style="height:195;left:1169;position:absolute;top:-706;width:383" coordorigin="1169,-706" coordsize="383,195" path="m1211,-668l1208,-668,1220,-638,1194,-636,1261,-636,1292,-638,1221,-638,1223,-641,1225,-646,1226,-651,1211,-668xe" filled="t" fillcolor="#050000" stroked="f">
              <v:path arrowok="t"/>
            </v:shape>
            <v:shape id="_x0000_s1936" style="height:195;left:1169;position:absolute;top:-706;width:383" coordorigin="1169,-706" coordsize="383,195" path="m1293,-685l1291,-681,1285,-665,1273,-643,1221,-638,1292,-638,1311,-640,1321,-640,1323,-641,1326,-643,1327,-643,1279,-643,1286,-654,1291,-661,1296,-666,1299,-668,1301,-669,1301,-670,1302,-671,1293,-685xe" filled="t" fillcolor="#050000" stroked="f">
              <v:path arrowok="t"/>
            </v:shape>
            <v:shape id="_x0000_s1937" style="height:195;left:1169;position:absolute;top:-706;width:383" coordorigin="1169,-706" coordsize="383,195" path="m1317,-654l1311,-646,1279,-643,1327,-643,1327,-643,1327,-644,1327,-645,1326,-645,1317,-654xe" filled="t" fillcolor="#050000" stroked="f">
              <v:path arrowok="t"/>
            </v:shape>
            <v:shape id="_x0000_s1938" style="height:195;left:1169;position:absolute;top:-706;width:383" coordorigin="1169,-706" coordsize="383,195" path="m1251,-675l1242,-675,1253,-646,1253,-646,1253,-645,1254,-645,1255,-647,1258,-652,1260,-655,1261,-659,1251,-675xe" filled="t" fillcolor="#050000" stroked="f">
              <v:path arrowok="t"/>
            </v:shape>
            <v:shape id="_x0000_s1939" style="height:195;left:1169;position:absolute;top:-706;width:383" coordorigin="1169,-706" coordsize="383,195" path="m1296,-702l1294,-701,1294,-700,1293,-698,1219,-675,1194,-670,1195,-667,1198,-667,1202,-668,1208,-668,1211,-668,1211,-669,1221,-671,1232,-673,1242,-675,1251,-675,1250,-677,1274,-683,1287,-686,1294,-688,1299,-689,1306,-689,1306,-690,1305,-691,1305,-692,1296,-702xe" filled="t" fillcolor="#050000" stroked="f">
              <v:path arrowok="t"/>
            </v:shape>
          </v:group>
        </w:pict>
      </w:r>
      <w:r>
        <w:pict>
          <v:group id="_x0000_s1940" style="height:1.12pt;margin-left:120.96pt;margin-top:-7.26pt;mso-position-horizontal-relative:page;position:absolute;width:18.5pt;z-index:-251560960" coordorigin="2419,-145" coordsize="370,22">
            <v:shape id="_x0000_s1941" style="height:22;left:2419;position:absolute;top:-145;width:370" coordorigin="2419,-145" coordsize="370,22" path="m2781,-145l2775,-145,2772,-144,2768,-140,2767,-137,2767,-131,2768,-128,2772,-124,2775,-123,2781,-123,2784,-124,2788,-128,2789,-131,2789,-137,2788,-140,2784,-144,2781,-145xe" filled="t" fillcolor="#050000" stroked="f">
              <v:path arrowok="t"/>
            </v:shape>
            <v:shape id="_x0000_s1942" style="height:22;left:2419;position:absolute;top:-145;width:370" coordorigin="2419,-145" coordsize="370,22" path="m2712,-145l2706,-145,2703,-144,2699,-140,2698,-137,2698,-131,2699,-128,2703,-124,2706,-123,2712,-123,2715,-124,2719,-128,2720,-131,2720,-137,2719,-140,2715,-144,2712,-145xe" filled="t" fillcolor="#050000" stroked="f">
              <v:path arrowok="t"/>
            </v:shape>
            <v:shape id="_x0000_s1943" style="height:22;left:2419;position:absolute;top:-145;width:370" coordorigin="2419,-145" coordsize="370,22" path="m2644,-145l2637,-145,2635,-144,2630,-140,2629,-137,2629,-131,2630,-128,2635,-124,2637,-123,2643,-123,2646,-124,2650,-128,2652,-131,2652,-137,2650,-140,2646,-144,2644,-145xe" filled="t" fillcolor="#050000" stroked="f">
              <v:path arrowok="t"/>
            </v:shape>
            <v:shape id="_x0000_s1944" style="height:22;left:2419;position:absolute;top:-145;width:370" coordorigin="2419,-145" coordsize="370,22" path="m2571,-145l2565,-145,2562,-144,2558,-140,2557,-137,2557,-131,2558,-128,2562,-124,2565,-123,2571,-123,2574,-124,2578,-128,2579,-131,2579,-137,2578,-140,2574,-144,2571,-145xe" filled="t" fillcolor="#050000" stroked="f">
              <v:path arrowok="t"/>
            </v:shape>
            <v:shape id="_x0000_s1945" style="height:22;left:2419;position:absolute;top:-145;width:370" coordorigin="2419,-145" coordsize="370,22" path="m2502,-145l2496,-145,2493,-144,2489,-140,2488,-137,2488,-131,2489,-128,2493,-124,2496,-123,2502,-123,2505,-124,2509,-128,2510,-131,2510,-137,2509,-140,2505,-144,2502,-145xe" filled="t" fillcolor="#050000" stroked="f">
              <v:path arrowok="t"/>
            </v:shape>
            <v:shape id="_x0000_s1946" style="height:22;left:2419;position:absolute;top:-145;width:370" coordorigin="2419,-145" coordsize="370,22" path="m2434,-145l2427,-145,2425,-144,2420,-140,2419,-137,2419,-131,2420,-128,2425,-124,2427,-123,2433,-123,2436,-124,2440,-128,2442,-131,2442,-137,2440,-140,2436,-144,2434,-145xe" filled="t" fillcolor="#050000" stroked="f">
              <v:path arrowok="t"/>
            </v:shape>
          </v:group>
        </w:pic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000"/>
          <w:spacing w:val="12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fr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1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>l</w:t>
      </w:r>
    </w:p>
    <w:p>
      <w:pPr>
        <w:spacing w:before="9" w:after="0" w:line="150" w:lineRule="exact"/>
        <w:jc w:val="left"/>
        <w:rPr>
          <w:sz w:val="15"/>
          <w:szCs w:val="15"/>
        </w:rPr>
      </w:pPr>
    </w:p>
    <w:p>
      <w:pPr>
        <w:spacing w:before="0" w:after="0" w:line="240" w:lineRule="auto"/>
        <w:ind w:left="648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group id="_x0000_s1947" style="height:2.61pt;margin-left:256.05pt;margin-top:2.35pt;mso-position-horizontal-relative:page;position:absolute;width:1.54pt;z-index:-251559936" coordorigin="5121,47" coordsize="31,52">
            <v:shape id="_x0000_s1948" style="height:52;left:5121;position:absolute;top:47;width:31" coordorigin="5121,47" coordsize="31,52" path="m5152,68l5139,68,5140,68,5142,70,5142,72,5142,77,5125,94,5125,99,5133,96,5139,93,5149,82,5152,75,5152,68xe" filled="t" fillcolor="#050000" stroked="f">
              <v:path arrowok="t"/>
            </v:shape>
            <v:shape id="_x0000_s1949" style="height:52;left:5121;position:absolute;top:47;width:31" coordorigin="5121,47" coordsize="31,52" path="m5139,47l5130,47,5127,48,5122,53,5121,55,5121,62,5122,64,5124,66,5126,68,5129,69,5132,69,5134,69,5136,68,5137,68,5138,68,5152,68,5152,61,5150,56,5143,49,5139,47xe" filled="t" fillcolor="#050000" stroked="f">
              <v:path arrowok="t"/>
            </v:shape>
          </v:group>
        </w:pict>
      </w:r>
      <w:r>
        <w:pict>
          <v:group id="_x0000_s1950" style="height:0.1pt;margin-left:57.42pt;margin-top:30.8pt;mso-position-horizontal-relative:page;position:absolute;width:419.32pt;z-index:-251558912" coordorigin="1148,616" coordsize="8386,2">
            <v:shape id="_x0000_s1951" style="height:2;left:1148;position:absolute;top:616;width:8386" coordorigin="1148,616" coordsize="8386,21600" path="m1148,616l9535,616e" filled="f" stroked="t" strokecolor="#040000" strokeweight="0.41pt">
              <v:path arrowok="t"/>
            </v:shape>
          </v:group>
        </w:pict>
      </w:r>
      <w:r>
        <w:pict>
          <v:group id="_x0000_s1952" style="height:0.1pt;margin-left:57.42pt;margin-top:50.48pt;mso-position-horizontal-relative:page;position:absolute;width:419.32pt;z-index:-251557888" coordorigin="1148,1010" coordsize="8386,2">
            <v:shape id="_x0000_s1953" style="height:2;left:1148;position:absolute;top:1010;width:8386" coordorigin="1148,1010" coordsize="8386,21600" path="m1148,1010l9535,1010e" filled="f" stroked="t" strokecolor="#040000" strokeweight="0.41pt">
              <v:path arrowok="t"/>
            </v:shape>
          </v:group>
        </w:pict>
      </w:r>
      <w:r>
        <w:pict>
          <v:group id="_x0000_s1954" style="height:0.1pt;margin-left:57.42pt;margin-top:69.92pt;mso-position-horizontal-relative:page;position:absolute;width:419.68pt;z-index:-251556864" coordorigin="1148,1398" coordsize="8394,2">
            <v:shape id="_x0000_s1955" style="height:2;left:1148;position:absolute;top:1398;width:8394" coordorigin="1148,1398" coordsize="8394,21600" path="m1148,1398l9542,1398e" filled="f" stroked="t" strokecolor="#040000" strokeweight="0.41pt">
              <v:path arrowok="t"/>
            </v:shape>
          </v:group>
        </w:pict>
      </w:r>
      <w:r>
        <w:pict>
          <v:group id="_x0000_s1956" style="height:0.1pt;margin-left:57.41pt;margin-top:89.37pt;mso-position-horizontal-relative:page;position:absolute;width:419.68pt;z-index:-251555840" coordorigin="1148,1787" coordsize="8394,2">
            <v:shape id="_x0000_s1957" style="height:2;left:1148;position:absolute;top:1787;width:8394" coordorigin="1148,1787" coordsize="8394,21600" path="m1148,1787l9542,1787e" filled="f" stroked="t" strokecolor="#040000" strokeweight="0.41pt">
              <v:path arrowok="t"/>
            </v:shape>
          </v:group>
        </w:pict>
      </w:r>
      <w:r>
        <w:pict>
          <v:group id="_x0000_s1958" style="height:0.1pt;margin-left:57.4pt;margin-top:108.81pt;mso-position-horizontal-relative:page;position:absolute;width:419.32pt;z-index:-251554816" coordorigin="1148,2176" coordsize="8386,2">
            <v:shape id="_x0000_s1959" style="height:2;left:1148;position:absolute;top:2176;width:8386" coordorigin="1148,2176" coordsize="8386,21600" path="m1148,2176l9535,2176e" filled="f" stroked="t" strokecolor="#040000" strokeweight="0.41pt">
              <v:path arrowok="t"/>
            </v:shape>
          </v:group>
        </w:pic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wond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erf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2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fr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1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2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el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000"/>
          <w:spacing w:val="2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2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000"/>
          <w:spacing w:val="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li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el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0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yo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050000"/>
          <w:spacing w:val="1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0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color w:val="050000"/>
          <w:spacing w:val="2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000"/>
          <w:spacing w:val="2"/>
          <w:w w:val="100"/>
          <w:sz w:val="20"/>
          <w:szCs w:val="20"/>
        </w:rPr>
        <w:t>bou</w:t>
      </w:r>
      <w:r>
        <w:rPr>
          <w:rFonts w:ascii="Times New Roman" w:eastAsia="Times New Roman" w:hAnsi="Times New Roman" w:cs="Times New Roman"/>
          <w:color w:val="050000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000"/>
          <w:spacing w:val="1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000"/>
          <w:spacing w:val="2"/>
          <w:w w:val="103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000"/>
          <w:spacing w:val="1"/>
          <w:w w:val="103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000"/>
          <w:spacing w:val="3"/>
          <w:w w:val="103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000"/>
          <w:spacing w:val="0"/>
          <w:w w:val="103"/>
          <w:sz w:val="20"/>
          <w:szCs w:val="20"/>
        </w:rPr>
        <w:t>.</w:t>
      </w:r>
    </w:p>
    <w:p>
      <w:pPr>
        <w:spacing w:after="0" w:line="240" w:lineRule="auto"/>
        <w:jc w:val="left"/>
        <w:rPr>
          <w:rFonts w:ascii="Times New Roman" w:eastAsia="Times New Roman" w:hAnsi="Times New Roman" w:cs="Times New Roman"/>
          <w:sz w:val="20"/>
          <w:szCs w:val="20"/>
        </w:rPr>
        <w:sectPr>
          <w:footerReference w:type="default" r:id="rId76"/>
          <w:pgSz w:w="11900" w:h="16840"/>
          <w:pgMar w:top="1160" w:right="900" w:bottom="280" w:left="920" w:header="0" w:footer="0"/>
          <w:cols w:space="720"/>
        </w:sectPr>
      </w:pPr>
    </w:p>
    <w:p>
      <w:pPr>
        <w:spacing w:before="8" w:after="0" w:line="110" w:lineRule="exact"/>
        <w:jc w:val="left"/>
        <w:rPr>
          <w:sz w:val="11"/>
          <w:szCs w:val="11"/>
        </w:rPr>
      </w:pPr>
    </w:p>
    <w:p>
      <w:pPr>
        <w:spacing w:before="0" w:after="0" w:line="200" w:lineRule="exact"/>
        <w:jc w:val="left"/>
        <w:rPr>
          <w:sz w:val="20"/>
          <w:szCs w:val="20"/>
        </w:rPr>
      </w:pPr>
    </w:p>
    <w:p>
      <w:pPr>
        <w:tabs>
          <w:tab w:val="left" w:pos="6400"/>
        </w:tabs>
        <w:spacing w:before="28" w:after="0" w:line="240" w:lineRule="auto"/>
        <w:ind w:left="1889" w:right="-20"/>
        <w:jc w:val="left"/>
        <w:rPr>
          <w:rFonts w:ascii="Times New Roman" w:eastAsia="Times New Roman" w:hAnsi="Times New Roman" w:cs="Times New Roman"/>
          <w:sz w:val="29"/>
          <w:szCs w:val="29"/>
        </w:rPr>
      </w:pPr>
      <w:r>
        <w:pict>
          <v:group id="_x0000_s1960" style="height:14.97pt;margin-left:219.57pt;margin-top:2.02pt;mso-position-horizontal-relative:page;position:absolute;width:28.04pt;z-index:-251553792" coordorigin="4391,40" coordsize="561,299">
            <v:group id="_x0000_s1961" style="height:272;left:4401;position:absolute;top:55;width:230" coordorigin="4401,55" coordsize="230,272">
              <v:shape id="_x0000_s1962" style="height:272;left:4401;position:absolute;top:55;width:230" coordorigin="4401,55" coordsize="230,272" path="m4471,285l4482,299,4497,312,4510,325,4511,326,4512,327,4514,327,4517,322,4523,305,4507,305,4471,285xe" filled="t" fillcolor="#050100" stroked="f">
                <v:path arrowok="t"/>
              </v:shape>
              <v:shape id="_x0000_s1963" style="height:272;left:4401;position:absolute;top:55;width:230" coordorigin="4401,55" coordsize="230,272" path="m4522,233l4512,233,4514,241,4514,250,4514,269,4513,278,4510,296,4509,302,4507,305,4523,305,4524,301,4526,289,4526,273,4525,252,4522,233xe" filled="t" fillcolor="#050100" stroked="f">
                <v:path arrowok="t"/>
              </v:shape>
              <v:shape id="_x0000_s1964" style="height:272;left:4401;position:absolute;top:55;width:230" coordorigin="4401,55" coordsize="230,272" path="m4507,200l4503,202,4506,209,4509,217,4511,226,4401,234,4430,243,4448,240,4468,238,4489,235,4512,233,4522,233,4522,233,4627,227,4627,227,4628,226,4628,225,4628,225,4627,225,4519,225,4519,222,4518,220,4525,212,4514,212,4512,208,4510,204,4507,200xe" filled="t" fillcolor="#050100" stroked="f">
                <v:path arrowok="t"/>
              </v:shape>
              <v:shape id="_x0000_s1965" style="height:272;left:4401;position:absolute;top:55;width:230" coordorigin="4401,55" coordsize="230,272" path="m4607,214l4594,217,4575,220,4551,222,4519,225,4627,225,4627,224,4607,214xe" filled="t" fillcolor="#050100" stroked="f">
                <v:path arrowok="t"/>
              </v:shape>
              <v:shape id="_x0000_s1966" style="height:272;left:4401;position:absolute;top:55;width:230" coordorigin="4401,55" coordsize="230,272" path="m4565,178l4546,178,4514,212,4525,212,4531,205,4550,189,4564,179,4565,178xe" filled="t" fillcolor="#050100" stroked="f">
                <v:path arrowok="t"/>
              </v:shape>
              <v:shape id="_x0000_s1967" style="height:272;left:4401;position:absolute;top:55;width:230" coordorigin="4401,55" coordsize="230,272" path="m4425,123l4418,138,4412,158,4402,172,4409,190,4409,190,4411,190,4424,154,4539,145,4425,145,4425,124,4425,123xe" filled="t" fillcolor="#050100" stroked="f">
                <v:path arrowok="t"/>
              </v:shape>
              <v:shape id="_x0000_s1968" style="height:272;left:4401;position:absolute;top:55;width:230" coordorigin="4401,55" coordsize="230,272" path="m4563,158l4552,168,4443,179,4462,189,4475,187,4493,184,4517,181,4546,178,4565,178,4574,173,4575,172,4575,172,4575,171,4575,170,4563,158xe" filled="t" fillcolor="#050100" stroked="f">
                <v:path arrowok="t"/>
              </v:shape>
              <v:shape id="_x0000_s1969" style="height:272;left:4401;position:absolute;top:55;width:230" coordorigin="4401,55" coordsize="230,272" path="m4622,139l4606,139,4590,168,4594,170,4605,158,4612,150,4622,140,4622,139xe" filled="t" fillcolor="#050100" stroked="f">
                <v:path arrowok="t"/>
              </v:shape>
              <v:shape id="_x0000_s1970" style="height:272;left:4401;position:absolute;top:55;width:230" coordorigin="4401,55" coordsize="230,272" path="m4571,55l4567,56,4567,57,4567,59,4539,135,4425,145,4539,145,4606,139,4622,139,4626,136,4631,134,4631,134,4632,133,4632,132,4631,131,4630,130,4608,130,4553,124,4566,101,4576,86,4583,78,4584,77,4585,76,4584,74,4584,74,4571,55xe" filled="t" fillcolor="#050100" stroked="f">
                <v:path arrowok="t"/>
              </v:shape>
              <v:shape id="_x0000_s1971" style="height:272;left:4401;position:absolute;top:55;width:230" coordorigin="4401,55" coordsize="230,272" path="m4447,69l4444,72,4474,129,4474,130,4475,130,4476,130,4483,107,4447,69xe" filled="t" fillcolor="#050100" stroked="f">
                <v:path arrowok="t"/>
              </v:shape>
              <v:shape id="_x0000_s1972" style="height:272;left:4401;position:absolute;top:55;width:230" coordorigin="4401,55" coordsize="230,272" path="m4617,118l4608,130,4630,130,4617,118xe" filled="t" fillcolor="#050100" stroked="f">
                <v:path arrowok="t"/>
              </v:shape>
              <v:shape id="_x0000_s1973" style="height:272;left:4401;position:absolute;top:55;width:230" coordorigin="4401,55" coordsize="230,272" path="m4500,55l4497,56,4517,118,4517,119,4518,120,4519,120,4520,118,4525,110,4528,105,4530,98,4500,55xe" filled="t" fillcolor="#050100" stroked="f">
                <v:path arrowok="t"/>
              </v:shape>
            </v:group>
            <v:group id="_x0000_s1974" style="height:279;left:4682;position:absolute;top:50;width:260" coordorigin="4682,50" coordsize="260,279">
              <v:shape id="_x0000_s1975" style="height:279;left:4682;position:absolute;top:50;width:260" coordorigin="4682,50" coordsize="260,279" path="m4828,228l4816,228,4816,280,4816,289,4814,300,4813,304,4811,308,4823,328,4823,329,4824,330,4827,330,4828,317,4828,228xe" filled="t" fillcolor="#050100" stroked="f">
                <v:path arrowok="t"/>
              </v:shape>
              <v:shape id="_x0000_s1976" style="height:279;left:4682;position:absolute;top:50;width:260" coordorigin="4682,50" coordsize="260,279" path="m4750,150l4746,152,4750,159,4750,160,4752,170,4752,171,4753,184,4756,223,4682,229,4695,242,4711,238,4735,235,4816,228,4828,228,4828,228,4895,223,4766,223,4763,176,4816,171,4828,171,4828,170,4860,166,4762,166,4750,150xe" filled="t" fillcolor="#050100" stroked="f">
                <v:path arrowok="t"/>
              </v:shape>
              <v:shape id="_x0000_s1977" style="height:279;left:4682;position:absolute;top:50;width:260" coordorigin="4682,50" coordsize="260,279" path="m4828,171l4816,171,4816,219,4766,223,4895,223,4941,219,4942,219,4942,218,4828,218,4828,171xe" filled="t" fillcolor="#050100" stroked="f">
                <v:path arrowok="t"/>
              </v:shape>
              <v:shape id="_x0000_s1978" style="height:279;left:4682;position:absolute;top:50;width:260" coordorigin="4682,50" coordsize="260,279" path="m4917,207l4904,209,4885,212,4859,215,4828,218,4942,218,4941,217,4939,215,4917,207xe" filled="t" fillcolor="#050100" stroked="f">
                <v:path arrowok="t"/>
              </v:shape>
              <v:shape id="_x0000_s1979" style="height:279;left:4682;position:absolute;top:50;width:260" coordorigin="4682,50" coordsize="260,279" path="m4778,50l4774,51,4774,53,4774,54,4752,110,4703,174,4707,176,4722,162,4736,148,4749,133,4761,117,4809,117,4816,116,4828,116,4828,114,4844,112,4764,112,4768,107,4774,98,4781,87,4785,80,4788,76,4791,74,4792,74,4792,73,4792,72,4792,71,4778,50xe" filled="t" fillcolor="#050100" stroked="f">
                <v:path arrowok="t"/>
              </v:shape>
              <v:shape id="_x0000_s1980" style="height:279;left:4682;position:absolute;top:50;width:260" coordorigin="4682,50" coordsize="260,279" path="m4828,116l4816,116,4816,161,4762,166,4860,166,4895,163,4897,163,4898,162,4898,161,4897,161,4896,160,4895,159,4828,159,4828,116xe" filled="t" fillcolor="#050100" stroked="f">
                <v:path arrowok="t"/>
              </v:shape>
              <v:shape id="_x0000_s1981" style="height:279;left:4682;position:absolute;top:50;width:260" coordorigin="4682,50" coordsize="260,279" path="m4875,152l4856,156,4828,159,4895,159,4875,152xe" filled="t" fillcolor="#050100" stroked="f">
                <v:path arrowok="t"/>
              </v:shape>
              <v:shape id="_x0000_s1982" style="height:279;left:4682;position:absolute;top:50;width:260" coordorigin="4682,50" coordsize="260,279" path="m4809,117l4761,117,4775,123,4793,120,4809,117xe" filled="t" fillcolor="#050100" stroked="f">
                <v:path arrowok="t"/>
              </v:shape>
              <v:shape id="_x0000_s1983" style="height:279;left:4682;position:absolute;top:50;width:260" coordorigin="4682,50" coordsize="260,279" path="m4886,92l4820,105,4764,112,4844,112,4902,105,4903,105,4903,104,4903,103,4902,102,4886,92xe" filled="t" fillcolor="#050100" stroked="f">
                <v:path arrowok="t"/>
              </v:shape>
            </v:group>
          </v:group>
        </w:pict>
      </w:r>
      <w:r>
        <w:pict>
          <v:group id="_x0000_s1984" style="height:14.16pt;margin-left:256.14pt;margin-top:2.41pt;mso-position-horizontal-relative:page;position:absolute;width:26.33pt;z-index:-251552768" coordorigin="5123,48" coordsize="527,283">
            <v:group id="_x0000_s1985" style="height:263;left:5133;position:absolute;top:58;width:250" coordorigin="5133,58" coordsize="250,263">
              <v:shape id="_x0000_s1986" style="height:263;left:5133;position:absolute;top:58;width:250" coordorigin="5133,58" coordsize="250,263" path="m5214,183l5203,183,5203,277,5202,283,5201,291,5199,294,5197,297,5208,319,5208,321,5209,321,5211,321,5214,206,5214,205,5215,205,5216,204,5239,204,5231,198,5214,198,5214,183xe" filled="t" fillcolor="#050100" stroked="f">
                <v:path arrowok="t"/>
              </v:shape>
              <v:shape id="_x0000_s1987" style="height:263;left:5133;position:absolute;top:58;width:250" coordorigin="5133,58" coordsize="250,263" path="m5318,138l5284,138,5301,155,5298,176,5275,250,5239,299,5224,312,5232,311,5275,269,5300,213,5315,152,5316,147,5317,143,5319,142,5320,142,5320,141,5320,140,5319,139,5318,138xe" filled="t" fillcolor="#050100" stroked="f">
                <v:path arrowok="t"/>
              </v:shape>
              <v:shape id="_x0000_s1988" style="height:263;left:5133;position:absolute;top:58;width:250" coordorigin="5133,58" coordsize="250,263" path="m5300,262l5307,277,5319,293,5329,309,5330,310,5331,311,5333,311,5336,307,5346,289,5346,288,5331,288,5300,262xe" filled="t" fillcolor="#050100" stroked="f">
                <v:path arrowok="t"/>
              </v:shape>
              <v:shape id="_x0000_s1989" style="height:263;left:5133;position:absolute;top:58;width:250" coordorigin="5133,58" coordsize="250,263" path="m5374,134l5312,134,5361,136,5359,156,5348,236,5331,288,5346,288,5364,212,5373,135,5374,134xe" filled="t" fillcolor="#050100" stroked="f">
                <v:path arrowok="t"/>
              </v:shape>
              <v:shape id="_x0000_s1990" style="height:263;left:5133;position:absolute;top:58;width:250" coordorigin="5133,58" coordsize="250,263" path="m5233,146l5185,146,5217,147,5207,162,5151,221,5133,237,5142,236,5158,224,5173,212,5188,198,5203,183,5214,183,5214,170,5230,151,5233,146xe" filled="t" fillcolor="#050100" stroked="f">
                <v:path arrowok="t"/>
              </v:shape>
              <v:shape id="_x0000_s1991" style="height:263;left:5133;position:absolute;top:58;width:250" coordorigin="5133,58" coordsize="250,263" path="m5239,204l5216,204,5253,235,5254,236,5254,236,5256,236,5256,235,5256,224,5255,220,5253,215,5239,204xe" filled="t" fillcolor="#050100" stroked="f">
                <v:path arrowok="t"/>
              </v:shape>
              <v:shape id="_x0000_s1992" style="height:263;left:5133;position:absolute;top:58;width:250" coordorigin="5133,58" coordsize="250,263" path="m5254,153l5245,165,5233,180,5214,198,5231,198,5227,195,5246,181,5257,174,5259,174,5260,172,5254,153xe" filled="t" fillcolor="#050100" stroked="f">
                <v:path arrowok="t"/>
              </v:shape>
              <v:shape id="_x0000_s1993" style="height:263;left:5133;position:absolute;top:58;width:250" coordorigin="5133,58" coordsize="250,263" path="m5237,116l5227,127,5145,139,5165,148,5185,146,5233,146,5239,138,5244,134,5248,132,5249,131,5250,131,5250,129,5249,129,5248,128,5237,116xe" filled="t" fillcolor="#050100" stroked="f">
                <v:path arrowok="t"/>
              </v:shape>
              <v:shape id="_x0000_s1994" style="height:263;left:5133;position:absolute;top:58;width:250" coordorigin="5133,58" coordsize="250,263" path="m5369,107l5361,119,5258,131,5269,141,5273,140,5284,138,5318,138,5312,134,5374,134,5374,132,5374,131,5377,125,5378,123,5380,122,5382,121,5383,120,5383,119,5383,118,5382,117,5369,107xe" filled="t" fillcolor="#050100" stroked="f">
                <v:path arrowok="t"/>
              </v:shape>
              <v:shape id="_x0000_s1995" style="height:263;left:5133;position:absolute;top:58;width:250" coordorigin="5133,58" coordsize="250,263" path="m5194,58l5191,61,5221,107,5221,108,5222,108,5224,108,5225,106,5228,99,5229,94,5230,87,5194,58xe" filled="t" fillcolor="#050100" stroked="f">
                <v:path arrowok="t"/>
              </v:shape>
            </v:group>
            <v:group id="_x0000_s1996" style="height:166;left:5445;position:absolute;top:106;width:195" coordorigin="5445,106" coordsize="195,166">
              <v:shape id="_x0000_s1997" style="height:166;left:5445;position:absolute;top:106;width:195" coordorigin="5445,106" coordsize="195,166" path="m5613,106l5549,116,5481,122,5506,132,5524,130,5552,127,5637,119,5639,118,5639,118,5639,117,5639,116,5638,115,5613,106xe" filled="t" fillcolor="#050100" stroked="f">
                <v:path arrowok="t"/>
              </v:shape>
              <v:shape id="_x0000_s1998" style="height:166;left:5445;position:absolute;top:106;width:195" coordorigin="5445,106" coordsize="195,166" path="m5655,242l5639,245,5617,247,5588,250,5445,260,5469,272,5484,270,5505,267,5535,265,5678,255,5680,255,5681,254,5681,253,5680,253,5679,252,5655,242xe" filled="t" fillcolor="#050100" stroked="f">
                <v:path arrowok="t"/>
              </v:shape>
            </v:group>
          </v:group>
        </w:pict>
      </w:r>
      <w:r>
        <w:pict>
          <v:group id="_x0000_s1999" style="height:12.56pt;margin-left:286.81pt;margin-top:2.79pt;mso-position-horizontal-relative:page;position:absolute;width:12.54pt;z-index:-251551744" coordorigin="5736,56" coordsize="251,251">
            <v:shape id="_x0000_s2000" style="height:251;left:5736;position:absolute;top:56;width:251" coordorigin="5736,56" coordsize="251,251" path="m5849,56l5848,68,5850,85,5852,108,5852,135,5852,289,5736,294,5754,307,5759,306,5767,305,5779,304,5984,294,5986,294,5987,293,5987,292,5986,291,5985,290,5983,289,5865,289,5865,178,5951,169,5953,169,5953,168,5865,168,5865,116,5867,94,5871,83,5871,82,5872,81,5872,79,5871,79,5870,78,5849,56xe" filled="t" fillcolor="#050100" stroked="f">
              <v:path arrowok="t"/>
            </v:shape>
            <v:shape id="_x0000_s2001" style="height:251;left:5736;position:absolute;top:56;width:251" coordorigin="5736,56" coordsize="251,251" path="m5968,278l5896,287,5865,289,5983,289,5968,278xe" filled="t" fillcolor="#050100" stroked="f">
              <v:path arrowok="t"/>
            </v:shape>
            <v:shape id="_x0000_s2002" style="height:251;left:5736;position:absolute;top:56;width:251" coordorigin="5736,56" coordsize="251,251" path="m5929,158l5912,162,5890,165,5865,168,5953,168,5953,167,5953,167,5952,166,5929,158xe" filled="t" fillcolor="#050100" stroked="f">
              <v:path arrowok="t"/>
            </v:shape>
          </v:group>
        </w:pict>
      </w:r>
      <w:r>
        <w:pict>
          <v:group id="_x0000_s2003" style="height:8.28pt;margin-left:309.74pt;margin-top:5.32pt;mso-position-horizontal-relative:page;position:absolute;width:9.73pt;z-index:-251550720" coordorigin="6195,106" coordsize="195,166">
            <v:shape id="_x0000_s2004" style="height:166;left:6195;position:absolute;top:106;width:195" coordorigin="6195,106" coordsize="195,166" path="m6363,106l6299,116,6231,122,6256,132,6274,130,6302,127,6387,119,6389,118,6389,118,6389,117,6389,116,6388,115,6363,106xe" filled="t" fillcolor="#050100" stroked="f">
              <v:path arrowok="t"/>
            </v:shape>
            <v:shape id="_x0000_s2005" style="height:166;left:6195;position:absolute;top:106;width:195" coordorigin="6195,106" coordsize="195,166" path="m6405,242l6389,245,6367,247,6338,250,6195,260,6219,272,6234,270,6255,267,6285,265,6428,255,6430,255,6430,254,6430,253,6430,253,6429,252,6405,242xe" filled="t" fillcolor="#050100" stroked="f">
              <v:path arrowok="t"/>
            </v:shape>
          </v:group>
        </w:pict>
      </w:r>
      <w:r>
        <w:pict>
          <v:group id="_x0000_s2006" style="height:14.38pt;margin-left:324.18pt;margin-top:2.28pt;mso-position-horizontal-relative:page;position:absolute;width:28.32pt;z-index:-251549696" coordorigin="6484,46" coordsize="566,288">
            <v:group id="_x0000_s2007" style="height:267;left:6494;position:absolute;top:56;width:237" coordorigin="6494,56" coordsize="237,267">
              <v:shape id="_x0000_s2008" style="height:267;left:6494;position:absolute;top:56;width:237" coordorigin="6494,56" coordsize="237,267" path="m6620,169l6608,169,6608,270,6608,278,6606,290,6604,294,6601,297,6615,321,6616,322,6616,323,6618,323,6619,321,6620,313,6620,297,6620,278,6620,169xe" filled="t" fillcolor="#050100" stroked="f">
                <v:path arrowok="t"/>
              </v:shape>
              <v:shape id="_x0000_s2009" style="height:267;left:6494;position:absolute;top:56;width:237" coordorigin="6494,56" coordsize="237,267" path="m6603,56l6601,61,6605,75,6607,96,6608,117,6608,159,6494,166,6522,177,6538,175,6557,173,6581,171,6608,169,6620,169,6620,168,6728,161,6730,161,6732,160,6732,159,6731,158,6620,158,6620,117,6622,92,6624,79,6625,78,6626,77,6626,75,6625,74,6624,74,6603,56xe" filled="t" fillcolor="#050100" stroked="f">
                <v:path arrowok="t"/>
              </v:shape>
              <v:shape id="_x0000_s2010" style="height:267;left:6494;position:absolute;top:56;width:237" coordorigin="6494,56" coordsize="237,267" path="m6708,147l6695,150,6676,153,6651,156,6620,158,6731,158,6729,157,6708,147xe" filled="t" fillcolor="#050100" stroked="f">
                <v:path arrowok="t"/>
              </v:shape>
            </v:group>
            <v:group id="_x0000_s2011" style="height:264;left:6787;position:absolute;top:56;width:253" coordorigin="6787,56" coordsize="253,264">
              <v:shape id="_x0000_s2012" style="height:264;left:6787;position:absolute;top:56;width:253" coordorigin="6787,56" coordsize="253,264" path="m6892,162l6855,162,6880,167,6876,185,6845,261,6787,318,6795,320,6853,266,6886,194,6890,173,6892,162xe" filled="t" fillcolor="#050100" stroked="f">
                <v:path arrowok="t"/>
              </v:shape>
              <v:shape id="_x0000_s2013" style="height:264;left:6787;position:absolute;top:56;width:253" coordorigin="6787,56" coordsize="253,264" path="m6954,144l6940,144,6933,266,6932,276,6935,286,6944,295,6960,300,6986,302,6994,302,7040,295,7039,290,6964,290,6956,288,6946,280,6944,271,6945,253,6950,162,6951,150,6954,144xe" filled="t" fillcolor="#050100" stroked="f">
                <v:path arrowok="t"/>
              </v:shape>
              <v:shape id="_x0000_s2014" style="height:264;left:6787;position:absolute;top:56;width:253" coordorigin="6787,56" coordsize="253,264" path="m7027,232l7022,232,7021,286,7018,287,7012,288,6993,290,6983,290,7039,290,7034,273,7030,253,7027,232xe" filled="t" fillcolor="#050100" stroked="f">
                <v:path arrowok="t"/>
              </v:shape>
              <v:shape id="_x0000_s2015" style="height:264;left:6787;position:absolute;top:56;width:253" coordorigin="6787,56" coordsize="253,264" path="m6883,56l6881,61,6884,77,6885,103,6884,123,6882,143,6805,156,6820,166,6835,163,6855,162,6892,162,6894,151,6940,144,6954,144,6955,141,6955,141,6895,141,6896,131,6897,122,6898,112,6899,102,6900,95,6902,87,6903,84,6904,82,6905,81,6905,79,6904,78,6903,77,6883,56xe" filled="t" fillcolor="#050100" stroked="f">
                <v:path arrowok="t"/>
              </v:shape>
              <v:shape id="_x0000_s2016" style="height:264;left:6787;position:absolute;top:56;width:253" coordorigin="6787,56" coordsize="253,264" path="m6946,120l6937,134,6895,141,6955,141,6962,136,6963,135,6963,135,6963,134,6963,133,6962,133,6946,120xe" filled="t" fillcolor="#050100" stroked="f">
                <v:path arrowok="t"/>
              </v:shape>
            </v:group>
          </v:group>
        </w:pict>
      </w:r>
      <w:r>
        <w:pict>
          <v:group id="_x0000_s2017" style="height:13.87pt;margin-left:356.11pt;margin-top:2.56pt;mso-position-horizontal-relative:page;position:absolute;width:9.63pt;z-index:-251548672" coordorigin="7122,51" coordsize="193,277">
            <v:shape id="_x0000_s2018" style="height:277;left:7122;position:absolute;top:51;width:193" coordorigin="7122,51" coordsize="193,277" path="m7219,210l7206,210,7206,279,7206,286,7204,294,7202,299,7199,303,7212,327,7213,328,7213,329,7217,329,7219,318,7219,210xe" filled="t" fillcolor="#050100" stroked="f">
              <v:path arrowok="t"/>
            </v:shape>
            <v:shape id="_x0000_s2019" style="height:277;left:7122;position:absolute;top:51;width:193" coordorigin="7122,51" coordsize="193,277" path="m7126,112l7122,113,7126,127,7128,138,7130,192,7131,204,7129,211,7125,215,7139,237,7140,237,7141,237,7142,235,7143,227,7143,215,7206,210,7219,210,7219,208,7254,205,7142,205,7139,145,7206,138,7219,138,7219,137,7233,136,7139,136,7126,112xe" filled="t" fillcolor="#050100" stroked="f">
              <v:path arrowok="t"/>
            </v:shape>
            <v:shape id="_x0000_s2020" style="height:277;left:7122;position:absolute;top:51;width:193" coordorigin="7122,51" coordsize="193,277" path="m7219,138l7206,138,7206,199,7142,205,7254,205,7305,201,7306,200,7307,200,7307,199,7307,198,7306,198,7219,198,7219,138xe" filled="t" fillcolor="#050100" stroked="f">
              <v:path arrowok="t"/>
            </v:shape>
            <v:shape id="_x0000_s2021" style="height:277;left:7122;position:absolute;top:51;width:193" coordorigin="7122,51" coordsize="193,277" path="m7307,130l7292,130,7284,191,7219,198,7306,198,7297,189,7304,136,7305,132,7307,130xe" filled="t" fillcolor="#050100" stroked="f">
              <v:path arrowok="t"/>
            </v:shape>
            <v:shape id="_x0000_s2022" style="height:277;left:7122;position:absolute;top:51;width:193" coordorigin="7122,51" coordsize="193,277" path="m7200,51l7197,53,7201,62,7204,71,7205,84,7206,102,7206,128,7139,136,7233,136,7292,130,7307,130,7308,128,7310,126,7314,123,7315,122,7315,121,7314,121,7314,120,7287,120,7219,105,7220,84,7223,73,7223,72,7223,71,7223,70,7223,69,7221,67,7200,51xe" filled="t" fillcolor="#050100" stroked="f">
              <v:path arrowok="t"/>
            </v:shape>
            <v:shape id="_x0000_s2023" style="height:277;left:7122;position:absolute;top:51;width:193" coordorigin="7122,51" coordsize="193,277" path="m7300,106l7287,120,7314,120,7300,106xe" filled="t" fillcolor="#050100" stroked="f">
              <v:path arrowok="t"/>
            </v:shape>
          </v:group>
        </w:pict>
      </w:r>
      <w:r>
        <w:rPr>
          <w:rFonts w:ascii="Times New Roman" w:eastAsia="Times New Roman" w:hAnsi="Times New Roman" w:cs="Times New Roman"/>
          <w:b/>
          <w:bCs/>
          <w:color w:val="050100"/>
          <w:spacing w:val="1"/>
          <w:w w:val="102"/>
          <w:sz w:val="29"/>
          <w:szCs w:val="29"/>
        </w:rPr>
        <w:t>20</w:t>
      </w:r>
      <w:r>
        <w:rPr>
          <w:rFonts w:ascii="Times New Roman" w:eastAsia="Times New Roman" w:hAnsi="Times New Roman" w:cs="Times New Roman"/>
          <w:b/>
          <w:bCs/>
          <w:color w:val="050100"/>
          <w:spacing w:val="1"/>
          <w:w w:val="102"/>
          <w:sz w:val="29"/>
          <w:szCs w:val="29"/>
        </w:rPr>
        <w:t>1</w:t>
      </w:r>
      <w:r>
        <w:rPr>
          <w:rFonts w:ascii="Times New Roman" w:eastAsia="Times New Roman" w:hAnsi="Times New Roman" w:cs="Times New Roman"/>
          <w:b/>
          <w:bCs/>
          <w:color w:val="050100"/>
          <w:spacing w:val="1"/>
          <w:w w:val="102"/>
          <w:sz w:val="29"/>
          <w:szCs w:val="29"/>
        </w:rPr>
        <w:t>7</w:t>
      </w:r>
      <w:r>
        <w:rPr>
          <w:rFonts w:ascii="Times New Roman" w:eastAsia="Times New Roman" w:hAnsi="Times New Roman" w:cs="Times New Roman"/>
          <w:b/>
          <w:bCs/>
          <w:color w:val="050100"/>
          <w:spacing w:val="1"/>
          <w:w w:val="102"/>
          <w:sz w:val="29"/>
          <w:szCs w:val="29"/>
        </w:rPr>
        <w:t>-20</w:t>
      </w:r>
      <w:r>
        <w:rPr>
          <w:rFonts w:ascii="Times New Roman" w:eastAsia="Times New Roman" w:hAnsi="Times New Roman" w:cs="Times New Roman"/>
          <w:b/>
          <w:bCs/>
          <w:color w:val="050100"/>
          <w:spacing w:val="1"/>
          <w:w w:val="102"/>
          <w:sz w:val="29"/>
          <w:szCs w:val="29"/>
        </w:rPr>
        <w:t>1</w:t>
      </w:r>
      <w:r>
        <w:rPr>
          <w:rFonts w:ascii="Times New Roman" w:eastAsia="Times New Roman" w:hAnsi="Times New Roman" w:cs="Times New Roman"/>
          <w:b/>
          <w:bCs/>
          <w:color w:val="050100"/>
          <w:spacing w:val="0"/>
          <w:w w:val="102"/>
          <w:sz w:val="29"/>
          <w:szCs w:val="29"/>
        </w:rPr>
        <w:t>8</w:t>
      </w:r>
      <w:r>
        <w:rPr>
          <w:rFonts w:ascii="Times New Roman" w:eastAsia="Times New Roman" w:hAnsi="Times New Roman" w:cs="Times New Roman"/>
          <w:b/>
          <w:bCs/>
          <w:color w:val="050100"/>
          <w:spacing w:val="0"/>
          <w:w w:val="100"/>
          <w:sz w:val="29"/>
          <w:szCs w:val="29"/>
        </w:rPr>
        <w:tab/>
      </w:r>
      <w:r>
        <w:rPr>
          <w:rFonts w:ascii="Times New Roman" w:eastAsia="Times New Roman" w:hAnsi="Times New Roman" w:cs="Times New Roman"/>
          <w:b/>
          <w:bCs/>
          <w:color w:val="050100"/>
          <w:spacing w:val="1"/>
          <w:w w:val="102"/>
          <w:sz w:val="29"/>
          <w:szCs w:val="29"/>
        </w:rPr>
        <w:t>1</w:t>
      </w:r>
      <w:r>
        <w:rPr>
          <w:rFonts w:ascii="Times New Roman" w:eastAsia="Times New Roman" w:hAnsi="Times New Roman" w:cs="Times New Roman"/>
          <w:b/>
          <w:bCs/>
          <w:color w:val="050100"/>
          <w:spacing w:val="0"/>
          <w:w w:val="102"/>
          <w:sz w:val="29"/>
          <w:szCs w:val="29"/>
        </w:rPr>
        <w:t>0</w:t>
      </w:r>
      <w:r>
        <w:rPr>
          <w:rFonts w:ascii="Times New Roman" w:eastAsia="Times New Roman" w:hAnsi="Times New Roman" w:cs="Times New Roman"/>
          <w:b/>
          <w:bCs/>
          <w:color w:val="050100"/>
          <w:spacing w:val="26"/>
          <w:w w:val="100"/>
          <w:sz w:val="29"/>
          <w:szCs w:val="29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50100"/>
          <w:spacing w:val="26"/>
          <w:w w:val="100"/>
          <w:sz w:val="29"/>
          <w:szCs w:val="29"/>
        </w:rPr>
        <w:pict>
          <v:shape id="_x0000_i2024" type="#_x0000_t75" style="height:14.49pt;mso-position-horizontal-relative:char;mso-position-vertical-relative:line;width:58.32pt">
            <v:imagedata r:id="rId77" o:title=""/>
            <w10:wrap type="none"/>
          </v:shape>
        </w:pict>
      </w:r>
    </w:p>
    <w:p>
      <w:pPr>
        <w:spacing w:before="6" w:after="0" w:line="260" w:lineRule="exact"/>
        <w:jc w:val="left"/>
        <w:rPr>
          <w:sz w:val="26"/>
          <w:szCs w:val="26"/>
        </w:rPr>
      </w:pPr>
    </w:p>
    <w:p>
      <w:pPr>
        <w:spacing w:before="0" w:after="0" w:line="240" w:lineRule="auto"/>
        <w:ind w:left="4348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i2025" type="#_x0000_t75" style="height:14.92pt;mso-position-horizontal-relative:char;mso-position-vertical-relative:line;width:58.77pt">
            <v:imagedata r:id="rId78" o:title=""/>
            <w10:wrap type="none"/>
          </v:shape>
        </w:pict>
      </w:r>
    </w:p>
    <w:p>
      <w:pPr>
        <w:spacing w:before="7" w:after="0" w:line="160" w:lineRule="exact"/>
        <w:jc w:val="left"/>
        <w:rPr>
          <w:sz w:val="16"/>
          <w:szCs w:val="16"/>
        </w:rPr>
      </w:pPr>
    </w:p>
    <w:p>
      <w:pPr>
        <w:spacing w:before="0" w:after="0" w:line="200" w:lineRule="exact"/>
        <w:jc w:val="left"/>
        <w:rPr>
          <w:sz w:val="20"/>
          <w:szCs w:val="20"/>
        </w:rPr>
      </w:pPr>
    </w:p>
    <w:p>
      <w:pPr>
        <w:spacing w:before="0" w:after="0" w:line="227" w:lineRule="exact"/>
        <w:ind w:left="1432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group id="_x0000_s2026" style="height:1.13pt;margin-left:62.01pt;margin-top:4.61pt;mso-position-horizontal-relative:page;position:absolute;width:8.29pt;z-index:-251547648" coordorigin="1240,92" coordsize="166,23">
            <v:shape id="_x0000_s2027" style="height:23;left:1240;position:absolute;top:92;width:166" coordorigin="1240,92" coordsize="166,23" path="m1388,92l1371,95,1342,98,1326,100,1240,106,1255,115,1270,112,1296,110,1404,101,1405,101,1406,101,1406,100,1406,100,1405,99,1388,92xe" filled="t" fillcolor="#050100" stroked="f">
              <v:path arrowok="t"/>
            </v:shape>
          </v:group>
        </w:pict>
      </w:r>
      <w:r>
        <w:pict>
          <v:group id="_x0000_s2028" style="height:2.25pt;margin-left:72.68pt;margin-top:6.49pt;mso-position-horizontal-relative:page;position:absolute;width:2.14pt;z-index:-251546624" coordorigin="1454,130" coordsize="43,45">
            <v:shape id="_x0000_s2029" style="height:45;left:1454;position:absolute;top:130;width:43" coordorigin="1454,130" coordsize="43,45" path="m1454,130l1454,136,1470,152,1480,166,1482,170,1483,172,1485,174,1487,175,1491,175,1493,174,1496,168,1496,166,1496,160,1496,158,1464,134,1454,130xe" filled="t" fillcolor="#050100" stroked="f">
              <v:path arrowok="t"/>
            </v:shape>
          </v:group>
        </w:pict>
      </w:r>
      <w:r>
        <w:pict>
          <v:group id="_x0000_s2030" style="height:10.42pt;margin-left:82.85pt;margin-top:0.36pt;mso-position-horizontal-relative:page;position:absolute;width:18.97pt;z-index:-251545600" coordorigin="1657,7" coordsize="379,208">
            <v:group id="_x0000_s2031" style="height:183;left:1667;position:absolute;top:20;width:157" coordorigin="1667,20" coordsize="157,183">
              <v:shape id="_x0000_s2032" style="height:183;left:1667;position:absolute;top:20;width:157" coordorigin="1667,20" coordsize="157,183" path="m1783,92l1775,92,1775,173,1773,182,1770,186,1780,203,1780,203,1781,203,1782,202,1782,196,1783,186,1783,92xe" filled="t" fillcolor="#050100" stroked="f">
                <v:path arrowok="t"/>
              </v:shape>
              <v:shape id="_x0000_s2033" style="height:183;left:1667;position:absolute;top:20;width:157" coordorigin="1667,20" coordsize="157,183" path="m1736,27l1734,27,1735,38,1736,46,1733,106,1715,163,1689,195,1704,185,1738,118,1741,95,1775,92,1783,92,1783,91,1803,89,1742,89,1746,52,1760,48,1744,48,1736,27xe" filled="t" fillcolor="#050100" stroked="f">
                <v:path arrowok="t"/>
              </v:shape>
              <v:shape id="_x0000_s2034" style="height:183;left:1667;position:absolute;top:20;width:157" coordorigin="1667,20" coordsize="157,183" path="m1670,46l1668,46,1669,54,1670,61,1670,108,1669,113,1667,117,1674,131,1675,131,1675,132,1677,132,1677,125,1677,113,1716,108,1717,108,1717,107,1717,107,1716,106,1677,106,1677,68,1706,63,1714,63,1715,62,1716,61,1676,61,1670,46xe" filled="t" fillcolor="#050100" stroked="f">
                <v:path arrowok="t"/>
              </v:shape>
              <v:shape id="_x0000_s2035" style="height:183;left:1667;position:absolute;top:20;width:157" coordorigin="1667,20" coordsize="157,183" path="m1714,63l1706,63,1702,103,1677,106,1716,106,1709,100,1714,65,1714,63xe" filled="t" fillcolor="#050100" stroked="f">
                <v:path arrowok="t"/>
              </v:shape>
              <v:shape id="_x0000_s2036" style="height:183;left:1667;position:absolute;top:20;width:157" coordorigin="1667,20" coordsize="157,183" path="m1807,79l1792,83,1770,86,1742,89,1803,89,1823,87,1824,87,1824,86,1824,86,1824,85,1823,85,1807,79xe" filled="t" fillcolor="#050100" stroked="f">
                <v:path arrowok="t"/>
              </v:shape>
              <v:shape id="_x0000_s2037" style="height:183;left:1667;position:absolute;top:20;width:157" coordorigin="1667,20" coordsize="157,183" path="m1709,49l1703,57,1676,61,1716,61,1719,59,1719,58,1719,58,1719,58,1719,57,1709,49xe" filled="t" fillcolor="#050100" stroked="f">
                <v:path arrowok="t"/>
              </v:shape>
              <v:shape id="_x0000_s2038" style="height:183;left:1667;position:absolute;top:20;width:157" coordorigin="1667,20" coordsize="157,183" path="m1795,20l1793,22,1793,25,1789,28,1772,36,1760,41,1744,48,1760,48,1766,46,1783,40,1795,36,1802,33,1807,32,1808,32,1809,32,1809,31,1808,30,1808,30,1795,20xe" filled="t" fillcolor="#050100" stroked="f">
                <v:path arrowok="t"/>
              </v:shape>
            </v:group>
            <v:group id="_x0000_s2039" style="height:188;left:1873;position:absolute;top:17;width:154" coordorigin="1873,17" coordsize="154,188">
              <v:shape id="_x0000_s2040" style="height:188;left:1873;position:absolute;top:17;width:154" coordorigin="1873,17" coordsize="154,188" path="m1956,162l1960,173,1973,190,1982,204,1982,205,1982,206,1983,206,1994,188,1983,188,1956,162xe" filled="t" fillcolor="#050100" stroked="f">
                <v:path arrowok="t"/>
              </v:shape>
              <v:shape id="_x0000_s2041" style="height:188;left:1873;position:absolute;top:17;width:154" coordorigin="1873,17" coordsize="154,188" path="m1959,17l1958,19,1959,23,1960,31,1960,42,1959,59,1955,82,1896,87,1909,93,1926,95,1949,107,1942,125,1907,174,1873,199,1880,199,1940,146,1963,88,2020,88,2020,85,2022,81,2023,81,1964,81,1967,64,1969,52,1970,45,1970,41,1972,37,1975,33,1975,33,1975,32,1975,31,1959,17xe" filled="t" fillcolor="#050100" stroked="f">
                <v:path arrowok="t"/>
              </v:shape>
              <v:shape id="_x0000_s2042" style="height:188;left:1873;position:absolute;top:17;width:154" coordorigin="1873,17" coordsize="154,188" path="m2020,88l1963,88,2010,93,2006,113,2003,133,1998,152,1991,174,1983,188,1994,188,2012,129,2019,90,2020,88xe" filled="t" fillcolor="#050100" stroked="f">
                <v:path arrowok="t"/>
              </v:shape>
              <v:shape id="_x0000_s2043" style="height:188;left:1873;position:absolute;top:17;width:154" coordorigin="1873,17" coordsize="154,188" path="m2016,68l2010,77,1964,81,2023,81,2026,79,2026,78,2026,77,2026,77,2026,76,2016,68xe" filled="t" fillcolor="#050100" stroked="f">
                <v:path arrowok="t"/>
              </v:shape>
            </v:group>
          </v:group>
        </w:pict>
      </w:r>
      <w:r>
        <w:pict>
          <v:group id="_x0000_s2044" style="height:9.68pt;margin-left:109.41pt;margin-top:0.75pt;mso-position-horizontal-relative:page;position:absolute;width:13.55pt;z-index:-251544576" coordorigin="2188,15" coordsize="271,194">
            <v:shape id="_x0000_s2045" style="height:194;left:2188;position:absolute;top:15;width:271" coordorigin="2188,15" coordsize="271,194" path="m2388,146l2386,149,2431,197,2432,198,2433,198,2435,198,2436,193,2436,181,2388,146xe" filled="t" fillcolor="#050100" stroked="f">
              <v:path arrowok="t"/>
            </v:shape>
            <v:shape id="_x0000_s2046" style="height:194;left:2188;position:absolute;top:15;width:271" coordorigin="2188,15" coordsize="271,194" path="m2353,87l2345,87,2347,132,2286,136,2305,143,2323,141,2351,138,2434,131,2354,131,2353,87xe" filled="t" fillcolor="#050100" stroked="f">
              <v:path arrowok="t"/>
            </v:shape>
            <v:shape id="_x0000_s2047" style="height:194;left:2188;position:absolute;top:15;width:271" coordorigin="2188,15" coordsize="271,194" path="m2400,83l2392,83,2390,128,2354,131,2434,131,2458,129,2459,129,2459,128,2459,127,2398,127,2400,83xe" filled="t" fillcolor="#050100" stroked="f">
              <v:path arrowok="t"/>
            </v:shape>
            <v:shape id="_x0000_s2048" style="height:194;left:2188;position:absolute;top:15;width:271" coordorigin="2188,15" coordsize="271,194" path="m2441,121l2423,125,2398,127,2459,127,2458,127,2441,121xe" filled="t" fillcolor="#050100" stroked="f">
              <v:path arrowok="t"/>
            </v:shape>
            <v:shape id="_x0000_s2049" style="height:194;left:2188;position:absolute;top:15;width:271" coordorigin="2188,15" coordsize="271,194" path="m2340,22l2338,25,2341,31,2343,41,2345,80,2301,85,2311,93,2320,91,2331,89,2345,87,2353,87,2353,87,2392,83,2400,83,2401,82,2428,80,2353,80,2352,53,2352,46,2352,41,2354,37,2354,36,2355,34,2354,34,2353,33,2340,22xe" filled="t" fillcolor="#050100" stroked="f">
              <v:path arrowok="t"/>
            </v:shape>
            <v:shape id="_x0000_s2050" style="height:194;left:2188;position:absolute;top:15;width:271" coordorigin="2188,15" coordsize="271,194" path="m2392,15l2390,17,2393,21,2394,27,2394,33,2393,47,2392,76,2353,80,2428,80,2441,78,2442,78,2443,78,2443,77,2443,76,2442,75,2441,75,2401,75,2403,40,2404,33,2407,29,2407,29,2407,28,2407,27,2406,27,2392,15xe" filled="t" fillcolor="#050100" stroked="f">
              <v:path arrowok="t"/>
            </v:shape>
            <v:shape id="_x0000_s2051" style="height:194;left:2188;position:absolute;top:15;width:271" coordorigin="2188,15" coordsize="271,194" path="m2434,68l2427,71,2416,73,2401,75,2441,75,2434,68xe" filled="t" fillcolor="#050100" stroked="f">
              <v:path arrowok="t"/>
            </v:shape>
            <v:shape id="_x0000_s2052" style="height:194;left:2188;position:absolute;top:15;width:271" coordorigin="2188,15" coordsize="271,194" path="m2353,144l2350,147,2344,159,2333,174,2317,190,2295,207,2298,209,2314,199,2329,186,2346,171,2352,165,2356,162,2357,161,2358,161,2359,160,2359,159,2353,144xe" filled="t" fillcolor="#050100" stroked="f">
              <v:path arrowok="t"/>
            </v:shape>
            <v:shape id="_x0000_s2053" style="height:194;left:2188;position:absolute;top:15;width:271" coordorigin="2188,15" coordsize="271,194" path="m2241,23l2194,77,2188,119,2191,137,2198,155,2210,177,2223,192,2239,207,2241,203,2230,192,2219,176,2209,157,2205,142,2203,122,2203,95,2207,77,2216,54,2228,37,2241,23xe" filled="t" fillcolor="#050100" stroked="f">
              <v:path arrowok="t"/>
            </v:shape>
          </v:group>
        </w:pict>
      </w:r>
      <w:r>
        <w:pict>
          <v:group id="_x0000_s2054" style="height:9.28pt;margin-left:271.5pt;margin-top:0.95pt;mso-position-horizontal-relative:page;position:absolute;width:13.6pt;z-index:-251543552" coordorigin="5430,19" coordsize="272,186">
            <v:shape id="_x0000_s2055" style="height:186;left:5430;position:absolute;top:19;width:272" coordorigin="5430,19" coordsize="272,186" path="m5652,21l5658,31,5669,46,5677,62,5683,81,5686,103,5687,128,5683,147,5674,169,5664,186,5651,202,5661,198,5696,148,5702,108,5700,92,5693,73,5681,50,5668,35,5652,21xe" filled="t" fillcolor="#050100" stroked="f">
              <v:path arrowok="t"/>
            </v:shape>
            <v:shape id="_x0000_s2056" style="height:186;left:5430;position:absolute;top:19;width:272" coordorigin="5430,19" coordsize="272,186" path="m5506,168l5506,172,5519,187,5532,203,5532,204,5533,204,5534,204,5536,202,5542,193,5545,186,5533,186,5506,168xe" filled="t" fillcolor="#050100" stroked="f">
              <v:path arrowok="t"/>
            </v:shape>
            <v:shape id="_x0000_s2057" style="height:186;left:5430;position:absolute;top:19;width:272" coordorigin="5430,19" coordsize="272,186" path="m5512,116l5492,116,5502,122,5496,139,5487,156,5472,176,5457,189,5439,202,5455,196,5470,185,5484,170,5499,152,5507,134,5512,116xe" filled="t" fillcolor="#050100" stroked="f">
              <v:path arrowok="t"/>
            </v:shape>
            <v:shape id="_x0000_s2058" style="height:186;left:5430;position:absolute;top:19;width:272" coordorigin="5430,19" coordsize="272,186" path="m5560,113l5513,113,5552,116,5548,136,5544,155,5541,170,5537,180,5533,186,5545,186,5559,119,5560,115,5560,113xe" filled="t" fillcolor="#050100" stroked="f">
              <v:path arrowok="t"/>
            </v:shape>
            <v:shape id="_x0000_s2059" style="height:186;left:5430;position:absolute;top:19;width:272" coordorigin="5430,19" coordsize="272,186" path="m5498,35l5495,36,5495,37,5494,47,5460,104,5430,132,5441,128,5484,84,5501,59,5504,54,5507,52,5508,52,5507,51,5507,50,5498,35xe" filled="t" fillcolor="#050100" stroked="f">
              <v:path arrowok="t"/>
            </v:shape>
            <v:shape id="_x0000_s2060" style="height:186;left:5430;position:absolute;top:19;width:272" coordorigin="5430,19" coordsize="272,186" path="m5557,93l5552,101,5471,112,5482,119,5485,118,5492,116,5512,116,5513,113,5560,113,5561,111,5563,107,5564,105,5566,103,5567,103,5567,102,5567,101,5567,101,5566,101,5557,93xe" filled="t" fillcolor="#050100" stroked="f">
              <v:path arrowok="t"/>
            </v:shape>
            <v:shape id="_x0000_s2061" style="height:186;left:5430;position:absolute;top:19;width:272" coordorigin="5430,19" coordsize="272,186" path="m5520,19l5519,21,5522,23,5525,25,5530,33,5537,43,5548,60,5583,116,5617,113,5617,110,5607,108,5600,106,5542,41,5534,24,5534,21,5520,19xe" filled="t" fillcolor="#050100" stroked="f">
              <v:path arrowok="t"/>
            </v:shape>
          </v:group>
        </w:pict>
      </w:r>
      <w:r>
        <w:pict>
          <v:group id="_x0000_s2062" style="height:9.54pt;margin-left:83.12pt;margin-top:24.13pt;mso-position-horizontal-relative:page;position:absolute;width:8.76pt;z-index:-251542528" coordorigin="1662,483" coordsize="175,191">
            <v:shape id="_x0000_s2063" style="height:191;left:1662;position:absolute;top:483;width:175" coordorigin="1662,483" coordsize="175,191" path="m1746,597l1739,597,1741,603,1741,604,1742,610,1742,651,1741,656,1739,661,1747,672,1747,673,1748,673,1749,673,1749,672,1749,657,1799,653,1801,653,1802,653,1802,652,1801,652,1801,651,1749,651,1748,614,1790,610,1799,610,1800,609,1802,608,1748,608,1746,597xe" filled="t" fillcolor="#050100" stroked="f">
              <v:path arrowok="t"/>
            </v:shape>
            <v:shape id="_x0000_s2064" style="height:191;left:1662;position:absolute;top:483;width:175" coordorigin="1662,483" coordsize="175,191" path="m1799,610l1790,610,1786,648,1749,651,1801,651,1794,645,1798,614,1798,612,1799,610xe" filled="t" fillcolor="#050100" stroked="f">
              <v:path arrowok="t"/>
            </v:shape>
            <v:shape id="_x0000_s2065" style="height:191;left:1662;position:absolute;top:483;width:175" coordorigin="1662,483" coordsize="175,191" path="m1665,512l1662,513,1664,523,1664,531,1664,545,1665,591,1665,606,1665,611,1663,615,1670,626,1671,627,1672,627,1673,621,1673,610,1706,606,1714,606,1714,604,1673,604,1672,566,1702,566,1711,564,1672,564,1671,534,1688,532,1695,532,1695,531,1710,529,1670,529,1665,512xe" filled="t" fillcolor="#050100" stroked="f">
              <v:path arrowok="t"/>
            </v:shape>
            <v:shape id="_x0000_s2066" style="height:191;left:1662;position:absolute;top:483;width:175" coordorigin="1662,483" coordsize="175,191" path="m1714,606l1706,606,1711,615,1712,616,1713,616,1713,615,1713,614,1714,608,1714,606xe" filled="t" fillcolor="#050100" stroked="f">
              <v:path arrowok="t"/>
            </v:shape>
            <v:shape id="_x0000_s2067" style="height:191;left:1662;position:absolute;top:483;width:175" coordorigin="1662,483" coordsize="175,191" path="m1756,537l1749,537,1751,538,1758,545,1764,566,1751,579,1736,593,1718,607,1717,611,1725,607,1732,602,1739,597,1746,597,1745,592,1760,579,1774,564,1783,564,1778,560,1782,555,1773,555,1765,548,1761,543,1757,538,1756,537xe" filled="t" fillcolor="#050100" stroked="f">
              <v:path arrowok="t"/>
            </v:shape>
            <v:shape id="_x0000_s2068" style="height:191;left:1662;position:absolute;top:483;width:175" coordorigin="1662,483" coordsize="175,191" path="m1793,597l1788,603,1748,608,1802,608,1803,607,1803,607,1803,606,1803,606,1802,605,1793,597xe" filled="t" fillcolor="#050100" stroked="f">
              <v:path arrowok="t"/>
            </v:shape>
            <v:shape id="_x0000_s2069" style="height:191;left:1662;position:absolute;top:483;width:175" coordorigin="1662,483" coordsize="175,191" path="m1695,567l1688,567,1688,603,1673,604,1714,604,1715,603,1706,603,1704,602,1695,602,1695,567xe" filled="t" fillcolor="#050100" stroked="f">
              <v:path arrowok="t"/>
            </v:shape>
            <v:shape id="_x0000_s2070" style="height:191;left:1662;position:absolute;top:483;width:175" coordorigin="1662,483" coordsize="175,191" path="m1695,532l1688,532,1688,562,1672,564,1711,564,1710,581,1709,591,1708,598,1706,603,1715,603,1716,586,1718,562,1711,562,1710,561,1695,561,1695,532xe" filled="t" fillcolor="#050100" stroked="f">
              <v:path arrowok="t"/>
            </v:shape>
            <v:shape id="_x0000_s2071" style="height:191;left:1662;position:absolute;top:483;width:175" coordorigin="1662,483" coordsize="175,191" path="m1702,599l1701,600,1699,601,1695,602,1704,602,1702,599xe" filled="t" fillcolor="#050100" stroked="f">
              <v:path arrowok="t"/>
            </v:shape>
            <v:shape id="_x0000_s2072" style="height:191;left:1662;position:absolute;top:483;width:175" coordorigin="1662,483" coordsize="175,191" path="m1783,564l1774,564,1805,600,1838,597,1838,594,1825,594,1815,591,1808,586,1795,576,1783,564xe" filled="t" fillcolor="#050100" stroked="f">
              <v:path arrowok="t"/>
            </v:shape>
            <v:shape id="_x0000_s2073" style="height:191;left:1662;position:absolute;top:483;width:175" coordorigin="1662,483" coordsize="175,191" path="m1702,566l1672,566,1678,570,1680,569,1683,568,1688,567,1695,567,1695,567,1702,566xe" filled="t" fillcolor="#050100" stroked="f">
              <v:path arrowok="t"/>
            </v:shape>
            <v:shape id="_x0000_s2074" style="height:191;left:1662;position:absolute;top:483;width:175" coordorigin="1662,483" coordsize="175,191" path="m1761,483l1759,483,1760,485,1760,489,1757,504,1747,528,1737,545,1725,563,1728,565,1735,557,1742,548,1749,537,1756,537,1756,536,1756,534,1750,534,1756,525,1780,525,1792,523,1803,523,1803,522,1757,522,1760,517,1763,513,1766,505,1767,502,1770,499,1771,498,1773,496,1773,496,1773,495,1773,495,1761,483xe" filled="t" fillcolor="#050100" stroked="f">
              <v:path arrowok="t"/>
            </v:shape>
            <v:shape id="_x0000_s2075" style="height:191;left:1662;position:absolute;top:483;width:175" coordorigin="1662,483" coordsize="175,191" path="m1722,528l1713,528,1711,562,1718,562,1720,532,1721,531,1722,528xe" filled="t" fillcolor="#050100" stroked="f">
              <v:path arrowok="t"/>
            </v:shape>
            <v:shape id="_x0000_s2076" style="height:191;left:1662;position:absolute;top:483;width:175" coordorigin="1662,483" coordsize="175,191" path="m1707,558l1704,559,1701,560,1695,561,1710,561,1707,558xe" filled="t" fillcolor="#050100" stroked="f">
              <v:path arrowok="t"/>
            </v:shape>
            <v:shape id="_x0000_s2077" style="height:191;left:1662;position:absolute;top:483;width:175" coordorigin="1662,483" coordsize="175,191" path="m1803,523l1792,523,1786,535,1779,546,1773,555,1782,555,1785,551,1791,541,1798,530,1801,525,1803,523xe" filled="t" fillcolor="#050100" stroked="f">
              <v:path arrowok="t"/>
            </v:shape>
            <v:shape id="_x0000_s2078" style="height:191;left:1662;position:absolute;top:483;width:175" coordorigin="1662,483" coordsize="175,191" path="m1756,534l1750,534,1756,534,1756,534xe" filled="t" fillcolor="#050100" stroked="f">
              <v:path arrowok="t"/>
            </v:shape>
            <v:shape id="_x0000_s2079" style="height:191;left:1662;position:absolute;top:483;width:175" coordorigin="1662,483" coordsize="175,191" path="m1780,525l1756,525,1762,529,1766,528,1776,526,1780,525xe" filled="t" fillcolor="#050100" stroked="f">
              <v:path arrowok="t"/>
            </v:shape>
            <v:shape id="_x0000_s2080" style="height:191;left:1662;position:absolute;top:483;width:175" coordorigin="1662,483" coordsize="175,191" path="m1717,517l1713,523,1670,529,1710,529,1713,528,1722,528,1726,526,1726,525,1725,524,1725,524,1717,517xe" filled="t" fillcolor="#050100" stroked="f">
              <v:path arrowok="t"/>
            </v:shape>
            <v:shape id="_x0000_s2081" style="height:191;left:1662;position:absolute;top:483;width:175" coordorigin="1662,483" coordsize="175,191" path="m1799,509l1791,518,1757,522,1803,522,1804,522,1808,520,1808,519,1808,519,1808,518,1799,509xe" filled="t" fillcolor="#050100" stroked="f">
              <v:path arrowok="t"/>
            </v:shape>
          </v:group>
        </w:pic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position w:val="0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color w:val="050100"/>
          <w:spacing w:val="0"/>
          <w:w w:val="100"/>
          <w:position w:val="0"/>
          <w:sz w:val="20"/>
          <w:szCs w:val="20"/>
        </w:rPr>
        <w:t>5</w: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position w:val="0"/>
          <w:sz w:val="20"/>
          <w:szCs w:val="20"/>
        </w:rPr>
        <w:pict>
          <v:shape id="_x0000_i2082" type="#_x0000_t75" style="height:10.86pt;mso-position-horizontal-relative:char;mso-position-vertical-relative:line;width:62.21pt">
            <v:imagedata r:id="rId79" o:title=""/>
            <w10:wrap type="none"/>
          </v:shape>
        </w:pict>
      </w:r>
      <w:r>
        <w:rPr>
          <w:rFonts w:ascii="Times New Roman" w:eastAsia="Times New Roman" w:hAnsi="Times New Roman" w:cs="Times New Roman"/>
          <w:color w:val="050100"/>
          <w:spacing w:val="34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100"/>
          <w:spacing w:val="0"/>
          <w:w w:val="100"/>
          <w:position w:val="0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color w:val="050100"/>
          <w:spacing w:val="1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100"/>
          <w:spacing w:val="1"/>
          <w:w w:val="100"/>
          <w:position w:val="0"/>
          <w:sz w:val="20"/>
          <w:szCs w:val="20"/>
        </w:rPr>
        <w:pict>
          <v:shape id="_x0000_i2083" type="#_x0000_t75" style="height:10.68pt;mso-position-horizontal-relative:char;mso-position-vertical-relative:line;width:41.83pt">
            <v:imagedata r:id="rId80" o:title=""/>
            <w10:wrap type="none"/>
          </v:shape>
        </w:pict>
      </w:r>
      <w:r>
        <w:rPr>
          <w:rFonts w:ascii="Times New Roman" w:eastAsia="Times New Roman" w:hAnsi="Times New Roman" w:cs="Times New Roman"/>
          <w:color w:val="050100"/>
          <w:spacing w:val="10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100"/>
          <w:spacing w:val="2"/>
          <w:w w:val="103"/>
          <w:position w:val="0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color w:val="050100"/>
          <w:spacing w:val="0"/>
          <w:w w:val="103"/>
          <w:position w:val="0"/>
          <w:sz w:val="20"/>
          <w:szCs w:val="20"/>
        </w:rPr>
        <w:t>5</w:t>
      </w:r>
    </w:p>
    <w:p>
      <w:pPr>
        <w:spacing w:before="0" w:after="0" w:line="200" w:lineRule="exact"/>
        <w:jc w:val="left"/>
        <w:rPr>
          <w:sz w:val="20"/>
          <w:szCs w:val="20"/>
        </w:rPr>
      </w:pPr>
    </w:p>
    <w:p>
      <w:pPr>
        <w:spacing w:before="0" w:after="0" w:line="200" w:lineRule="exact"/>
        <w:jc w:val="left"/>
        <w:rPr>
          <w:sz w:val="20"/>
          <w:szCs w:val="20"/>
        </w:rPr>
      </w:pPr>
    </w:p>
    <w:p>
      <w:pPr>
        <w:spacing w:before="10" w:after="0" w:line="260" w:lineRule="exact"/>
        <w:jc w:val="left"/>
        <w:rPr>
          <w:sz w:val="26"/>
          <w:szCs w:val="26"/>
        </w:rPr>
      </w:pPr>
    </w:p>
    <w:p>
      <w:pPr>
        <w:spacing w:before="39" w:after="0" w:line="227" w:lineRule="exact"/>
        <w:ind w:left="542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group id="_x0000_s2084" style="height:5.87pt;margin-left:62.07pt;margin-top:4.49pt;mso-position-horizontal-relative:page;position:absolute;width:6.75pt;z-index:-251541504" coordorigin="1241,90" coordsize="135,117">
            <v:shape id="_x0000_s2085" style="height:117;left:1241;position:absolute;top:90;width:135" coordorigin="1241,90" coordsize="135,117" path="m1365,90l1291,101,1267,103,1277,112,1283,110,1293,109,1375,101,1376,101,1376,100,1376,100,1376,99,1375,99,1365,90xe" filled="t" fillcolor="#050100" stroked="f">
              <v:path arrowok="t"/>
            </v:shape>
            <v:shape id="_x0000_s2086" style="height:117;left:1241;position:absolute;top:90;width:135" coordorigin="1241,90" coordsize="135,117" path="m1387,186l1370,189,1343,192,1241,199,1258,207,1275,205,1302,202,1403,195,1404,195,1405,195,1405,194,1404,194,1404,193,1387,186xe" filled="t" fillcolor="#050100" stroked="f">
              <v:path arrowok="t"/>
            </v:shape>
          </v:group>
        </w:pict>
      </w:r>
      <w:r>
        <w:pict>
          <v:group id="_x0000_s2087" style="height:2.25pt;margin-left:72.68pt;margin-top:8.45pt;mso-position-horizontal-relative:page;position:absolute;width:2.14pt;z-index:-251540480" coordorigin="1454,169" coordsize="43,45">
            <v:shape id="_x0000_s2088" style="height:45;left:1454;position:absolute;top:169;width:43" coordorigin="1454,169" coordsize="43,45" path="m1454,169l1454,175,1470,191,1480,205,1482,209,1483,211,1485,213,1487,214,1491,214,1493,213,1496,207,1496,205,1496,199,1496,197,1464,173,1454,169xe" filled="t" fillcolor="#050100" stroked="f">
              <v:path arrowok="t"/>
            </v:shape>
          </v:group>
        </w:pict>
      </w:r>
      <w:r>
        <w:pict>
          <v:group id="_x0000_s2089" style="height:9.68pt;margin-left:130.41pt;margin-top:2.7pt;mso-position-horizontal-relative:page;position:absolute;width:13.55pt;z-index:-251539456" coordorigin="2608,54" coordsize="271,194">
            <v:shape id="_x0000_s2090" style="height:194;left:2608;position:absolute;top:54;width:271" coordorigin="2608,54" coordsize="271,194" path="m2808,185l2806,188,2851,236,2852,237,2853,237,2855,237,2856,232,2856,220,2808,185xe" filled="t" fillcolor="#050100" stroked="f">
              <v:path arrowok="t"/>
            </v:shape>
            <v:shape id="_x0000_s2091" style="height:194;left:2608;position:absolute;top:54;width:271" coordorigin="2608,54" coordsize="271,194" path="m2773,126l2765,126,2767,171,2706,175,2725,182,2743,180,2771,177,2854,170,2774,170,2773,126xe" filled="t" fillcolor="#050100" stroked="f">
              <v:path arrowok="t"/>
            </v:shape>
            <v:shape id="_x0000_s2092" style="height:194;left:2608;position:absolute;top:54;width:271" coordorigin="2608,54" coordsize="271,194" path="m2820,122l2812,122,2810,167,2774,170,2854,170,2877,168,2878,168,2879,168,2879,167,2879,166,2818,166,2820,122xe" filled="t" fillcolor="#050100" stroked="f">
              <v:path arrowok="t"/>
            </v:shape>
            <v:shape id="_x0000_s2093" style="height:194;left:2608;position:absolute;top:54;width:271" coordorigin="2608,54" coordsize="271,194" path="m2861,160l2843,164,2818,166,2879,166,2878,166,2861,160xe" filled="t" fillcolor="#050100" stroked="f">
              <v:path arrowok="t"/>
            </v:shape>
            <v:shape id="_x0000_s2094" style="height:194;left:2608;position:absolute;top:54;width:271" coordorigin="2608,54" coordsize="271,194" path="m2760,61l2758,64,2761,70,2763,79,2763,80,2765,119,2721,124,2731,132,2740,130,2751,128,2765,126,2773,126,2773,126,2812,122,2820,122,2821,121,2848,119,2773,119,2772,89,2772,85,2772,80,2774,76,2774,75,2775,73,2774,73,2773,72,2760,61xe" filled="t" fillcolor="#050100" stroked="f">
              <v:path arrowok="t"/>
            </v:shape>
            <v:shape id="_x0000_s2095" style="height:194;left:2608;position:absolute;top:54;width:271" coordorigin="2608,54" coordsize="271,194" path="m2812,54l2810,56,2813,60,2814,66,2814,85,2812,115,2773,119,2848,119,2861,117,2862,117,2863,117,2863,116,2863,115,2861,114,2821,114,2823,79,2824,72,2827,68,2827,68,2827,67,2827,66,2812,54xe" filled="t" fillcolor="#050100" stroked="f">
              <v:path arrowok="t"/>
            </v:shape>
            <v:shape id="_x0000_s2096" style="height:194;left:2608;position:absolute;top:54;width:271" coordorigin="2608,54" coordsize="271,194" path="m2854,107l2847,110,2836,112,2821,114,2861,114,2854,107xe" filled="t" fillcolor="#050100" stroked="f">
              <v:path arrowok="t"/>
            </v:shape>
            <v:shape id="_x0000_s2097" style="height:194;left:2608;position:absolute;top:54;width:271" coordorigin="2608,54" coordsize="271,194" path="m2773,183l2770,186,2764,198,2753,213,2737,229,2715,246,2718,248,2734,238,2749,225,2766,210,2772,204,2776,201,2778,200,2779,199,2779,198,2773,183xe" filled="t" fillcolor="#050100" stroked="f">
              <v:path arrowok="t"/>
            </v:shape>
            <v:shape id="_x0000_s2098" style="height:194;left:2608;position:absolute;top:54;width:271" coordorigin="2608,54" coordsize="271,194" path="m2661,62l2614,116,2608,158,2611,176,2618,194,2630,216,2643,231,2659,246,2661,242,2650,231,2639,215,2629,196,2625,181,2623,161,2623,134,2627,116,2636,93,2648,76,2661,62xe" filled="t" fillcolor="#050100" stroked="f">
              <v:path arrowok="t"/>
            </v:shape>
          </v:group>
        </w:pict>
      </w:r>
      <w:r>
        <w:pict>
          <v:group id="_x0000_s2099" style="height:9.28pt;margin-left:292.5pt;margin-top:2.89pt;mso-position-horizontal-relative:page;position:absolute;width:13.6pt;z-index:-251538432" coordorigin="5850,58" coordsize="272,186">
            <v:shape id="_x0000_s2100" style="height:186;left:5850;position:absolute;top:58;width:272" coordorigin="5850,58" coordsize="272,186" path="m6072,60l6078,70,6089,85,6097,101,6103,120,6106,142,6107,167,6103,186,6094,208,6084,225,6071,241,6081,237,6116,187,6122,147,6120,131,6113,112,6101,89,6088,74,6072,60xe" filled="t" fillcolor="#050100" stroked="f">
              <v:path arrowok="t"/>
            </v:shape>
            <v:shape id="_x0000_s2101" style="height:186;left:5850;position:absolute;top:58;width:272" coordorigin="5850,58" coordsize="272,186" path="m5926,207l5926,211,5939,226,5952,242,5952,243,5953,243,5954,243,5956,241,5962,232,5965,225,5953,225,5926,207xe" filled="t" fillcolor="#050100" stroked="f">
              <v:path arrowok="t"/>
            </v:shape>
            <v:shape id="_x0000_s2102" style="height:186;left:5850;position:absolute;top:58;width:272" coordorigin="5850,58" coordsize="272,186" path="m5932,155l5912,155,5922,161,5916,178,5907,195,5892,215,5877,228,5859,241,5875,235,5890,224,5904,209,5919,191,5927,173,5932,155xe" filled="t" fillcolor="#050100" stroked="f">
              <v:path arrowok="t"/>
            </v:shape>
            <v:shape id="_x0000_s2103" style="height:186;left:5850;position:absolute;top:58;width:272" coordorigin="5850,58" coordsize="272,186" path="m5980,152l5933,152,5972,155,5968,175,5964,194,5961,209,5957,219,5953,225,5965,225,5979,158,5980,154,5980,152xe" filled="t" fillcolor="#050100" stroked="f">
              <v:path arrowok="t"/>
            </v:shape>
            <v:shape id="_x0000_s2104" style="height:186;left:5850;position:absolute;top:58;width:272" coordorigin="5850,58" coordsize="272,186" path="m5918,74l5915,75,5915,76,5914,86,5880,143,5850,171,5861,167,5904,123,5921,98,5924,93,5927,91,5928,91,5927,90,5918,74xe" filled="t" fillcolor="#050100" stroked="f">
              <v:path arrowok="t"/>
            </v:shape>
            <v:shape id="_x0000_s2105" style="height:186;left:5850;position:absolute;top:58;width:272" coordorigin="5850,58" coordsize="272,186" path="m5977,132l5972,140,5891,151,5902,158,5905,157,5912,155,5932,155,5933,152,5980,152,5981,150,5983,146,5984,144,5986,142,5987,142,5987,141,5987,140,5987,140,5986,140,5977,132xe" filled="t" fillcolor="#050100" stroked="f">
              <v:path arrowok="t"/>
            </v:shape>
            <v:shape id="_x0000_s2106" style="height:186;left:5850;position:absolute;top:58;width:272" coordorigin="5850,58" coordsize="272,186" path="m5940,58l5939,60,5942,62,5945,64,5950,72,5957,82,5968,99,6003,155,6037,152,6037,149,6027,147,6020,145,5968,89,5953,63,5954,60,5940,58xe" filled="t" fillcolor="#050100" stroked="f">
              <v:path arrowok="t"/>
            </v:shape>
          </v:group>
        </w:pict>
      </w:r>
      <w:r>
        <w:pict>
          <v:shape id="_x0000_i2107" type="#_x0000_t75" style="height:10.73pt;mso-position-horizontal-relative:char;mso-position-vertical-relative:line;width:40.98pt">
            <v:imagedata r:id="rId81" o:title=""/>
            <w10:wrap type="none"/>
          </v:shape>
        </w:pict>
      </w:r>
      <w:r>
        <w:rPr>
          <w:rFonts w:ascii="Times New Roman" w:eastAsia="Times New Roman" w:hAnsi="Times New Roman" w:cs="Times New Roman"/>
          <w:position w:val="0"/>
          <w:sz w:val="20"/>
          <w:szCs w:val="20"/>
        </w:rPr>
        <w:t xml:space="preserve">          </w: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position w:val="0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color w:val="050100"/>
          <w:spacing w:val="0"/>
          <w:w w:val="100"/>
          <w:position w:val="0"/>
          <w:sz w:val="20"/>
          <w:szCs w:val="20"/>
        </w:rPr>
        <w:t>5</w: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position w:val="0"/>
          <w:sz w:val="20"/>
          <w:szCs w:val="20"/>
        </w:rPr>
        <w:pict>
          <v:shape id="_x0000_i2108" type="#_x0000_t75" style="height:10.86pt;mso-position-horizontal-relative:char;mso-position-vertical-relative:line;width:62.21pt">
            <v:imagedata r:id="rId82" o:title=""/>
            <w10:wrap type="none"/>
          </v:shape>
        </w:pict>
      </w:r>
      <w:r>
        <w:rPr>
          <w:rFonts w:ascii="Times New Roman" w:eastAsia="Times New Roman" w:hAnsi="Times New Roman" w:cs="Times New Roman"/>
          <w:color w:val="050100"/>
          <w:spacing w:val="34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100"/>
          <w:spacing w:val="0"/>
          <w:w w:val="100"/>
          <w:position w:val="0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color w:val="050100"/>
          <w:spacing w:val="1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100"/>
          <w:spacing w:val="1"/>
          <w:w w:val="100"/>
          <w:position w:val="0"/>
          <w:sz w:val="20"/>
          <w:szCs w:val="20"/>
        </w:rPr>
        <w:pict>
          <v:shape id="_x0000_i2109" type="#_x0000_t75" style="height:10.68pt;mso-position-horizontal-relative:char;mso-position-vertical-relative:line;width:41.83pt">
            <v:imagedata r:id="rId83" o:title=""/>
            <w10:wrap type="none"/>
          </v:shape>
        </w:pict>
      </w:r>
      <w:r>
        <w:rPr>
          <w:rFonts w:ascii="Times New Roman" w:eastAsia="Times New Roman" w:hAnsi="Times New Roman" w:cs="Times New Roman"/>
          <w:color w:val="050100"/>
          <w:spacing w:val="10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100"/>
          <w:spacing w:val="2"/>
          <w:w w:val="103"/>
          <w:position w:val="0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color w:val="050100"/>
          <w:spacing w:val="0"/>
          <w:w w:val="103"/>
          <w:position w:val="0"/>
          <w:sz w:val="20"/>
          <w:szCs w:val="20"/>
        </w:rPr>
        <w:t>5</w:t>
      </w:r>
    </w:p>
    <w:p>
      <w:pPr>
        <w:spacing w:before="0" w:after="0" w:line="190" w:lineRule="exact"/>
        <w:jc w:val="left"/>
        <w:rPr>
          <w:sz w:val="19"/>
          <w:szCs w:val="19"/>
        </w:rPr>
      </w:pPr>
    </w:p>
    <w:p>
      <w:pPr>
        <w:tabs>
          <w:tab w:val="left" w:pos="540"/>
          <w:tab w:val="left" w:pos="3040"/>
          <w:tab w:val="left" w:pos="5980"/>
        </w:tabs>
        <w:spacing w:before="11" w:after="0" w:line="240" w:lineRule="auto"/>
        <w:ind w:left="120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Calibri" w:eastAsia="Calibri" w:hAnsi="Calibri" w:cs="Calibri"/>
          <w:b/>
          <w:bCs/>
          <w:color w:val="050100"/>
          <w:spacing w:val="0"/>
          <w:w w:val="100"/>
          <w:sz w:val="24"/>
          <w:szCs w:val="24"/>
        </w:rPr>
        <w:t>!</w:t>
      </w:r>
      <w:r>
        <w:rPr>
          <w:rFonts w:ascii="Calibri" w:eastAsia="Calibri" w:hAnsi="Calibri" w:cs="Calibri"/>
          <w:b/>
          <w:bCs/>
          <w:color w:val="050100"/>
          <w:spacing w:val="0"/>
          <w:w w:val="1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2</w: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color w:val="050100"/>
          <w:spacing w:val="1"/>
          <w:w w:val="100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2</w:t>
      </w:r>
      <w:r>
        <w:rPr>
          <w:rFonts w:ascii="Times New Roman" w:eastAsia="Times New Roman" w:hAnsi="Times New Roman" w:cs="Times New Roman"/>
          <w:color w:val="050100"/>
          <w:spacing w:val="0"/>
          <w:w w:val="100"/>
          <w:sz w:val="20"/>
          <w:szCs w:val="20"/>
        </w:rPr>
        <w:t>5</w:t>
      </w:r>
      <w:r>
        <w:rPr>
          <w:rFonts w:ascii="Times New Roman" w:eastAsia="Times New Roman" w:hAnsi="Times New Roman" w:cs="Times New Roman"/>
          <w:color w:val="050100"/>
          <w:spacing w:val="1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CDA</w:t>
      </w:r>
      <w:r>
        <w:rPr>
          <w:rFonts w:ascii="Times New Roman" w:eastAsia="Times New Roman" w:hAnsi="Times New Roman" w:cs="Times New Roman"/>
          <w:color w:val="050100"/>
          <w:spacing w:val="0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100"/>
          <w:spacing w:val="-2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100"/>
          <w:spacing w:val="0"/>
          <w:w w:val="100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2</w: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6</w:t>
      </w:r>
      <w:r>
        <w:rPr>
          <w:rFonts w:ascii="Times New Roman" w:eastAsia="Times New Roman" w:hAnsi="Times New Roman" w:cs="Times New Roman"/>
          <w:color w:val="050100"/>
          <w:spacing w:val="1"/>
          <w:w w:val="100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3</w:t>
      </w:r>
      <w:r>
        <w:rPr>
          <w:rFonts w:ascii="Times New Roman" w:eastAsia="Times New Roman" w:hAnsi="Times New Roman" w:cs="Times New Roman"/>
          <w:color w:val="050100"/>
          <w:spacing w:val="0"/>
          <w:w w:val="100"/>
          <w:sz w:val="20"/>
          <w:szCs w:val="20"/>
        </w:rPr>
        <w:t>0</w:t>
      </w:r>
      <w:r>
        <w:rPr>
          <w:rFonts w:ascii="Times New Roman" w:eastAsia="Times New Roman" w:hAnsi="Times New Roman" w:cs="Times New Roman"/>
          <w:color w:val="050100"/>
          <w:spacing w:val="1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BDA</w: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color w:val="050100"/>
          <w:spacing w:val="0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100"/>
          <w:spacing w:val="-2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100"/>
          <w:spacing w:val="0"/>
          <w:w w:val="100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3</w: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color w:val="050100"/>
          <w:spacing w:val="1"/>
          <w:w w:val="100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3</w:t>
      </w:r>
      <w:r>
        <w:rPr>
          <w:rFonts w:ascii="Times New Roman" w:eastAsia="Times New Roman" w:hAnsi="Times New Roman" w:cs="Times New Roman"/>
          <w:color w:val="050100"/>
          <w:spacing w:val="0"/>
          <w:w w:val="100"/>
          <w:sz w:val="20"/>
          <w:szCs w:val="20"/>
        </w:rPr>
        <w:t>5</w:t>
      </w:r>
      <w:r>
        <w:rPr>
          <w:rFonts w:ascii="Times New Roman" w:eastAsia="Times New Roman" w:hAnsi="Times New Roman" w:cs="Times New Roman"/>
          <w:color w:val="050100"/>
          <w:spacing w:val="1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100"/>
          <w:spacing w:val="2"/>
          <w:w w:val="103"/>
          <w:sz w:val="20"/>
          <w:szCs w:val="20"/>
        </w:rPr>
        <w:t>AA</w:t>
      </w:r>
      <w:r>
        <w:rPr>
          <w:rFonts w:ascii="Times New Roman" w:eastAsia="Times New Roman" w:hAnsi="Times New Roman" w:cs="Times New Roman"/>
          <w:color w:val="050100"/>
          <w:spacing w:val="2"/>
          <w:w w:val="103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100"/>
          <w:spacing w:val="2"/>
          <w:w w:val="103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100"/>
          <w:spacing w:val="0"/>
          <w:w w:val="103"/>
          <w:sz w:val="20"/>
          <w:szCs w:val="20"/>
        </w:rPr>
        <w:t>D</w:t>
      </w:r>
    </w:p>
    <w:p>
      <w:pPr>
        <w:spacing w:before="14" w:after="0" w:line="200" w:lineRule="exact"/>
        <w:jc w:val="left"/>
        <w:rPr>
          <w:sz w:val="20"/>
          <w:szCs w:val="20"/>
        </w:rPr>
      </w:pPr>
    </w:p>
    <w:p>
      <w:pPr>
        <w:spacing w:before="0" w:after="0" w:line="227" w:lineRule="exact"/>
        <w:ind w:left="551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group id="_x0000_s2110" style="height:6.95pt;margin-left:62.36pt;margin-top:2.14pt;mso-position-horizontal-relative:page;position:absolute;width:6.22pt;z-index:-251537408" coordorigin="1247,43" coordsize="124,139">
            <v:shape id="_x0000_s2111" style="height:139;left:1247;position:absolute;top:43;width:124" coordorigin="1247,43" coordsize="124,139" path="m1361,96l1276,108,1288,115,1297,114,1313,111,1338,109,1371,106,1372,106,1372,105,1371,104,1361,96xe" filled="t" fillcolor="#050100" stroked="f">
              <v:path arrowok="t"/>
            </v:shape>
            <v:shape id="_x0000_s2112" style="height:139;left:1247;position:absolute;top:43;width:124" coordorigin="1247,43" coordsize="124,139" path="m1368,43l1300,52,1267,55,1278,63,1345,55,1378,52,1380,52,1380,52,1380,51,1380,50,1379,50,1368,43xe" filled="t" fillcolor="#050100" stroked="f">
              <v:path arrowok="t"/>
            </v:shape>
            <v:shape id="_x0000_s2113" style="height:139;left:1247;position:absolute;top:43;width:124" coordorigin="1247,43" coordsize="124,139" path="m1389,162l1274,172,1247,173,1260,182,1339,175,1401,172,1403,172,1403,172,1403,171,1403,171,1402,170,1389,162xe" filled="t" fillcolor="#050100" stroked="f">
              <v:path arrowok="t"/>
            </v:shape>
          </v:group>
        </w:pict>
      </w:r>
      <w:r>
        <w:pict>
          <v:group id="_x0000_s2114" style="height:2.25pt;margin-left:72.68pt;margin-top:6.49pt;mso-position-horizontal-relative:page;position:absolute;width:2.14pt;z-index:-251536384" coordorigin="1454,130" coordsize="43,45">
            <v:shape id="_x0000_s2115" style="height:45;left:1454;position:absolute;top:130;width:43" coordorigin="1454,130" coordsize="43,45" path="m1454,130l1454,136,1470,152,1480,166,1482,170,1483,172,1485,174,1487,175,1491,175,1493,174,1496,168,1496,166,1496,160,1496,158,1464,134,1454,130xe" filled="t" fillcolor="#050100" stroked="f">
              <v:path arrowok="t"/>
            </v:shape>
          </v:group>
        </w:pict>
      </w:r>
      <w:r>
        <w:pict>
          <v:group id="_x0000_s2116" style="height:9.68pt;margin-left:130.41pt;margin-top:0.75pt;mso-position-horizontal-relative:page;position:absolute;width:13.55pt;z-index:-251535360" coordorigin="2608,15" coordsize="271,194">
            <v:shape id="_x0000_s2117" style="height:194;left:2608;position:absolute;top:15;width:271" coordorigin="2608,15" coordsize="271,194" path="m2808,146l2806,149,2851,197,2852,198,2853,198,2855,198,2856,193,2856,181,2808,146xe" filled="t" fillcolor="#050100" stroked="f">
              <v:path arrowok="t"/>
            </v:shape>
            <v:shape id="_x0000_s2118" style="height:194;left:2608;position:absolute;top:15;width:271" coordorigin="2608,15" coordsize="271,194" path="m2773,87l2765,87,2767,132,2706,136,2725,143,2743,141,2771,138,2854,131,2774,131,2773,87xe" filled="t" fillcolor="#050100" stroked="f">
              <v:path arrowok="t"/>
            </v:shape>
            <v:shape id="_x0000_s2119" style="height:194;left:2608;position:absolute;top:15;width:271" coordorigin="2608,15" coordsize="271,194" path="m2820,83l2812,83,2810,128,2774,131,2854,131,2878,129,2879,129,2879,128,2879,127,2818,127,2820,83xe" filled="t" fillcolor="#050100" stroked="f">
              <v:path arrowok="t"/>
            </v:shape>
            <v:shape id="_x0000_s2120" style="height:194;left:2608;position:absolute;top:15;width:271" coordorigin="2608,15" coordsize="271,194" path="m2861,121l2843,125,2818,127,2879,127,2878,127,2861,121xe" filled="t" fillcolor="#050100" stroked="f">
              <v:path arrowok="t"/>
            </v:shape>
            <v:shape id="_x0000_s2121" style="height:194;left:2608;position:absolute;top:15;width:271" coordorigin="2608,15" coordsize="271,194" path="m2760,22l2758,25,2761,31,2763,40,2763,41,2765,80,2721,85,2731,93,2740,91,2751,89,2765,87,2773,87,2773,87,2812,83,2820,83,2821,82,2848,80,2773,80,2772,50,2772,46,2772,41,2774,37,2774,36,2775,34,2774,34,2773,33,2760,22xe" filled="t" fillcolor="#050100" stroked="f">
              <v:path arrowok="t"/>
            </v:shape>
            <v:shape id="_x0000_s2122" style="height:194;left:2608;position:absolute;top:15;width:271" coordorigin="2608,15" coordsize="271,194" path="m2812,15l2810,17,2813,21,2814,27,2814,40,2812,76,2773,80,2848,80,2861,78,2862,78,2863,78,2863,77,2863,76,2862,75,2861,75,2821,75,2823,40,2824,33,2827,29,2827,29,2827,28,2827,27,2812,15xe" filled="t" fillcolor="#050100" stroked="f">
              <v:path arrowok="t"/>
            </v:shape>
            <v:shape id="_x0000_s2123" style="height:194;left:2608;position:absolute;top:15;width:271" coordorigin="2608,15" coordsize="271,194" path="m2854,68l2847,71,2836,73,2821,75,2861,75,2854,68xe" filled="t" fillcolor="#050100" stroked="f">
              <v:path arrowok="t"/>
            </v:shape>
            <v:shape id="_x0000_s2124" style="height:194;left:2608;position:absolute;top:15;width:271" coordorigin="2608,15" coordsize="271,194" path="m2773,144l2770,147,2764,159,2753,174,2737,190,2715,207,2718,209,2734,199,2749,186,2766,171,2772,165,2776,162,2778,161,2779,160,2779,159,2773,144xe" filled="t" fillcolor="#050100" stroked="f">
              <v:path arrowok="t"/>
            </v:shape>
            <v:shape id="_x0000_s2125" style="height:194;left:2608;position:absolute;top:15;width:271" coordorigin="2608,15" coordsize="271,194" path="m2661,23l2614,77,2608,119,2611,137,2618,155,2630,177,2643,192,2659,207,2661,203,2650,192,2639,176,2629,157,2625,142,2623,122,2623,95,2627,77,2636,54,2648,37,2661,23xe" filled="t" fillcolor="#050100" stroked="f">
              <v:path arrowok="t"/>
            </v:shape>
          </v:group>
        </w:pict>
      </w:r>
      <w:r>
        <w:pict>
          <v:group id="_x0000_s2126" style="height:9.28pt;margin-left:292.5pt;margin-top:0.95pt;mso-position-horizontal-relative:page;position:absolute;width:13.6pt;z-index:-251534336" coordorigin="5850,19" coordsize="272,186">
            <v:shape id="_x0000_s2127" style="height:186;left:5850;position:absolute;top:19;width:272" coordorigin="5850,19" coordsize="272,186" path="m6072,21l6078,31,6089,46,6097,62,6103,81,6106,103,6107,128,6103,147,6094,169,6084,186,6071,202,6081,198,6116,148,6122,108,6120,92,6113,73,6101,50,6088,35,6072,21xe" filled="t" fillcolor="#050100" stroked="f">
              <v:path arrowok="t"/>
            </v:shape>
            <v:shape id="_x0000_s2128" style="height:186;left:5850;position:absolute;top:19;width:272" coordorigin="5850,19" coordsize="272,186" path="m5926,168l5926,172,5939,187,5952,203,5952,204,5953,204,5954,204,5956,202,5962,193,5965,186,5953,186,5926,168xe" filled="t" fillcolor="#050100" stroked="f">
              <v:path arrowok="t"/>
            </v:shape>
            <v:shape id="_x0000_s2129" style="height:186;left:5850;position:absolute;top:19;width:272" coordorigin="5850,19" coordsize="272,186" path="m5932,116l5912,116,5922,122,5916,139,5907,156,5892,176,5877,189,5859,202,5875,196,5890,185,5904,170,5919,152,5927,134,5932,116xe" filled="t" fillcolor="#050100" stroked="f">
              <v:path arrowok="t"/>
            </v:shape>
            <v:shape id="_x0000_s2130" style="height:186;left:5850;position:absolute;top:19;width:272" coordorigin="5850,19" coordsize="272,186" path="m5980,113l5933,113,5972,116,5968,136,5964,155,5961,170,5957,180,5953,186,5965,186,5979,119,5980,115,5980,113xe" filled="t" fillcolor="#050100" stroked="f">
              <v:path arrowok="t"/>
            </v:shape>
            <v:shape id="_x0000_s2131" style="height:186;left:5850;position:absolute;top:19;width:272" coordorigin="5850,19" coordsize="272,186" path="m5918,35l5915,36,5915,37,5914,47,5880,104,5850,132,5861,128,5904,84,5921,59,5924,54,5927,52,5928,52,5927,51,5918,35xe" filled="t" fillcolor="#050100" stroked="f">
              <v:path arrowok="t"/>
            </v:shape>
            <v:shape id="_x0000_s2132" style="height:186;left:5850;position:absolute;top:19;width:272" coordorigin="5850,19" coordsize="272,186" path="m5977,93l5972,101,5891,112,5902,119,5905,118,5912,116,5932,116,5933,113,5980,113,5981,111,5983,107,5984,105,5986,103,5987,103,5987,102,5987,101,5987,101,5986,101,5977,93xe" filled="t" fillcolor="#050100" stroked="f">
              <v:path arrowok="t"/>
            </v:shape>
            <v:shape id="_x0000_s2133" style="height:186;left:5850;position:absolute;top:19;width:272" coordorigin="5850,19" coordsize="272,186" path="m5940,19l5939,21,5942,23,5945,25,5950,33,5957,43,5968,60,6003,116,6037,113,6037,110,6027,108,6020,106,5968,50,5953,24,5954,21,5940,19xe" filled="t" fillcolor="#050100" stroked="f">
              <v:path arrowok="t"/>
            </v:shape>
          </v:group>
        </w:pict>
      </w:r>
      <w:r>
        <w:pict>
          <v:shape id="_x0000_i2134" type="#_x0000_t75" style="height:10.43pt;mso-position-horizontal-relative:char;mso-position-vertical-relative:line;width:40.52pt">
            <v:imagedata r:id="rId84" o:title=""/>
            <w10:wrap type="none"/>
          </v:shape>
        </w:pict>
      </w:r>
      <w:r>
        <w:rPr>
          <w:rFonts w:ascii="Times New Roman" w:eastAsia="Times New Roman" w:hAnsi="Times New Roman" w:cs="Times New Roman"/>
          <w:position w:val="0"/>
          <w:sz w:val="20"/>
          <w:szCs w:val="20"/>
        </w:rPr>
        <w:t xml:space="preserve">          </w: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position w:val="0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color w:val="050100"/>
          <w:spacing w:val="0"/>
          <w:w w:val="100"/>
          <w:position w:val="0"/>
          <w:sz w:val="20"/>
          <w:szCs w:val="20"/>
        </w:rPr>
        <w:t>0</w: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position w:val="0"/>
          <w:sz w:val="20"/>
          <w:szCs w:val="20"/>
        </w:rPr>
        <w:pict>
          <v:shape id="_x0000_i2135" type="#_x0000_t75" style="height:10.86pt;mso-position-horizontal-relative:char;mso-position-vertical-relative:line;width:62.21pt">
            <v:imagedata r:id="rId85" o:title=""/>
            <w10:wrap type="none"/>
          </v:shape>
        </w:pict>
      </w:r>
      <w:r>
        <w:rPr>
          <w:rFonts w:ascii="Times New Roman" w:eastAsia="Times New Roman" w:hAnsi="Times New Roman" w:cs="Times New Roman"/>
          <w:color w:val="050100"/>
          <w:spacing w:val="34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100"/>
          <w:spacing w:val="0"/>
          <w:w w:val="100"/>
          <w:position w:val="0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color w:val="050100"/>
          <w:spacing w:val="1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100"/>
          <w:spacing w:val="1"/>
          <w:w w:val="100"/>
          <w:position w:val="0"/>
          <w:sz w:val="20"/>
          <w:szCs w:val="20"/>
        </w:rPr>
        <w:pict>
          <v:shape id="_x0000_i2136" type="#_x0000_t75" style="height:10.68pt;mso-position-horizontal-relative:char;mso-position-vertical-relative:line;width:41.83pt">
            <v:imagedata r:id="rId86" o:title=""/>
            <w10:wrap type="none"/>
          </v:shape>
        </w:pict>
      </w:r>
      <w:r>
        <w:rPr>
          <w:rFonts w:ascii="Times New Roman" w:eastAsia="Times New Roman" w:hAnsi="Times New Roman" w:cs="Times New Roman"/>
          <w:color w:val="050100"/>
          <w:spacing w:val="10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100"/>
          <w:spacing w:val="2"/>
          <w:w w:val="103"/>
          <w:position w:val="0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color w:val="050100"/>
          <w:spacing w:val="0"/>
          <w:w w:val="103"/>
          <w:position w:val="0"/>
          <w:sz w:val="20"/>
          <w:szCs w:val="20"/>
        </w:rPr>
        <w:t>0</w:t>
      </w:r>
    </w:p>
    <w:p>
      <w:pPr>
        <w:spacing w:before="4" w:after="0" w:line="200" w:lineRule="exact"/>
        <w:jc w:val="left"/>
        <w:rPr>
          <w:sz w:val="20"/>
          <w:szCs w:val="20"/>
        </w:rPr>
      </w:pPr>
    </w:p>
    <w:p>
      <w:pPr>
        <w:tabs>
          <w:tab w:val="left" w:pos="3060"/>
        </w:tabs>
        <w:spacing w:before="39" w:after="0" w:line="240" w:lineRule="auto"/>
        <w:ind w:left="540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3</w: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6</w:t>
      </w:r>
      <w:r>
        <w:rPr>
          <w:rFonts w:ascii="Times New Roman" w:eastAsia="Times New Roman" w:hAnsi="Times New Roman" w:cs="Times New Roman"/>
          <w:color w:val="050100"/>
          <w:spacing w:val="1"/>
          <w:w w:val="100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4</w:t>
      </w:r>
      <w:r>
        <w:rPr>
          <w:rFonts w:ascii="Times New Roman" w:eastAsia="Times New Roman" w:hAnsi="Times New Roman" w:cs="Times New Roman"/>
          <w:color w:val="050100"/>
          <w:spacing w:val="0"/>
          <w:w w:val="100"/>
          <w:sz w:val="20"/>
          <w:szCs w:val="20"/>
        </w:rPr>
        <w:t>0</w:t>
      </w:r>
      <w:r>
        <w:rPr>
          <w:rFonts w:ascii="Times New Roman" w:eastAsia="Times New Roman" w:hAnsi="Times New Roman" w:cs="Times New Roman"/>
          <w:color w:val="050100"/>
          <w:spacing w:val="1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100"/>
          <w:spacing w:val="0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100"/>
          <w:spacing w:val="-2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100"/>
          <w:spacing w:val="0"/>
          <w:w w:val="100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4</w: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color w:val="050100"/>
          <w:spacing w:val="1"/>
          <w:w w:val="100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4</w:t>
      </w:r>
      <w:r>
        <w:rPr>
          <w:rFonts w:ascii="Times New Roman" w:eastAsia="Times New Roman" w:hAnsi="Times New Roman" w:cs="Times New Roman"/>
          <w:color w:val="050100"/>
          <w:spacing w:val="0"/>
          <w:w w:val="100"/>
          <w:sz w:val="20"/>
          <w:szCs w:val="20"/>
        </w:rPr>
        <w:t>5</w:t>
      </w:r>
      <w:r>
        <w:rPr>
          <w:rFonts w:ascii="Times New Roman" w:eastAsia="Times New Roman" w:hAnsi="Times New Roman" w:cs="Times New Roman"/>
          <w:color w:val="050100"/>
          <w:spacing w:val="1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100"/>
          <w:spacing w:val="2"/>
          <w:w w:val="103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100"/>
          <w:spacing w:val="2"/>
          <w:w w:val="103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100"/>
          <w:spacing w:val="2"/>
          <w:w w:val="103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100"/>
          <w:spacing w:val="2"/>
          <w:w w:val="103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100"/>
          <w:spacing w:val="0"/>
          <w:w w:val="103"/>
          <w:sz w:val="20"/>
          <w:szCs w:val="20"/>
        </w:rPr>
        <w:t>B</w:t>
      </w:r>
    </w:p>
    <w:p>
      <w:pPr>
        <w:spacing w:before="16" w:after="0" w:line="220" w:lineRule="exact"/>
        <w:jc w:val="left"/>
        <w:rPr>
          <w:sz w:val="22"/>
          <w:szCs w:val="22"/>
        </w:rPr>
      </w:pPr>
    </w:p>
    <w:p>
      <w:pPr>
        <w:spacing w:before="0" w:after="0" w:line="227" w:lineRule="exact"/>
        <w:ind w:left="563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group id="_x0000_s2137" style="height:8.7pt;margin-left:62.37pt;margin-top:1.33pt;mso-position-horizontal-relative:page;position:absolute;width:12.94pt;z-index:-251533312" coordorigin="1247,27" coordsize="259,174">
            <v:group id="_x0000_s2138" style="height:154;left:1257;position:absolute;top:37;width:139" coordorigin="1257,37" coordsize="139,154">
              <v:shape id="_x0000_s2139" style="height:154;left:1257;position:absolute;top:37;width:139" coordorigin="1257,37" coordsize="139,154" path="m1260,39l1257,39,1260,50,1261,58,1261,61,1261,66,1263,151,1263,163,1262,170,1259,174,1268,189,1269,190,1269,191,1271,191,1271,186,1271,176,1368,170,1380,170,1380,169,1271,169,1268,62,1303,59,1308,59,1308,58,1329,56,1334,56,1333,56,1348,55,1267,55,1260,39xe" filled="t" fillcolor="#050100" stroked="f">
                <v:path arrowok="t"/>
              </v:shape>
              <v:shape id="_x0000_s2140" style="height:154;left:1257;position:absolute;top:37;width:139" coordorigin="1257,37" coordsize="139,154" path="m1380,170l1368,170,1375,183,1375,184,1376,184,1377,181,1380,172,1380,170xe" filled="t" fillcolor="#050100" stroked="f">
                <v:path arrowok="t"/>
              </v:shape>
              <v:shape id="_x0000_s2141" style="height:154;left:1257;position:absolute;top:37;width:139" coordorigin="1257,37" coordsize="139,154" path="m1357,162l1347,164,1330,165,1304,167,1271,169,1380,169,1380,168,1368,168,1357,162xe" filled="t" fillcolor="#050100" stroked="f">
                <v:path arrowok="t"/>
              </v:shape>
              <v:shape id="_x0000_s2142" style="height:154;left:1257;position:absolute;top:37;width:139" coordorigin="1257,37" coordsize="139,154" path="m1383,131l1376,131,1374,157,1372,164,1368,168,1380,168,1381,164,1381,162,1382,149,1383,131xe" filled="t" fillcolor="#050100" stroked="f">
                <v:path arrowok="t"/>
              </v:shape>
              <v:shape id="_x0000_s2143" style="height:154;left:1257;position:absolute;top:37;width:139" coordorigin="1257,37" coordsize="139,154" path="m1308,59l1303,59,1303,61,1303,81,1282,141,1271,149,1275,150,1311,80,1312,73,1313,69,1314,66,1315,66,1315,65,1315,64,1314,64,1308,59xe" filled="t" fillcolor="#050100" stroked="f">
                <v:path arrowok="t"/>
              </v:shape>
              <v:shape id="_x0000_s2144" style="height:154;left:1257;position:absolute;top:37;width:139" coordorigin="1257,37" coordsize="139,154" path="m1334,56l1329,56,1331,61,1331,66,1331,122,1332,127,1336,133,1340,134,1354,134,1364,133,1376,131,1383,131,1384,130,1376,130,1373,127,1344,127,1341,126,1339,122,1339,119,1338,77,1340,71,1342,67,1342,66,1343,66,1343,65,1342,64,1341,63,1334,56xe" filled="t" fillcolor="#050100" stroked="f">
                <v:path arrowok="t"/>
              </v:shape>
              <v:shape id="_x0000_s2145" style="height:154;left:1257;position:absolute;top:37;width:139" coordorigin="1257,37" coordsize="139,154" path="m1391,52l1381,52,1376,130,1384,130,1390,54,1391,52xe" filled="t" fillcolor="#050100" stroked="f">
                <v:path arrowok="t"/>
              </v:shape>
              <v:shape id="_x0000_s2146" style="height:154;left:1257;position:absolute;top:37;width:139" coordorigin="1257,37" coordsize="139,154" path="m1368,122l1362,126,1355,127,1373,127,1368,122xe" filled="t" fillcolor="#050100" stroked="f">
                <v:path arrowok="t"/>
              </v:shape>
              <v:shape id="_x0000_s2147" style="height:154;left:1257;position:absolute;top:37;width:139" coordorigin="1257,37" coordsize="139,154" path="m1386,37l1380,45,1267,55,1348,55,1381,52,1391,52,1392,50,1395,47,1396,47,1396,46,1396,45,1396,45,1395,44,1386,37xe" filled="t" fillcolor="#050100" stroked="f">
                <v:path arrowok="t"/>
              </v:shape>
            </v:group>
            <v:group id="_x0000_s2148" style="height:45;left:1454;position:absolute;top:130;width:43" coordorigin="1454,130" coordsize="43,45">
              <v:shape id="_x0000_s2149" style="height:45;left:1454;position:absolute;top:130;width:43" coordorigin="1454,130" coordsize="43,45" path="m1454,130l1454,136,1470,152,1480,166,1482,170,1483,172,1485,174,1487,175,1491,175,1493,174,1496,168,1496,166,1496,160,1496,158,1464,134,1454,130xe" filled="t" fillcolor="#050100" stroked="f">
                <v:path arrowok="t"/>
              </v:shape>
            </v:group>
          </v:group>
        </w:pict>
      </w:r>
      <w:r>
        <w:pict>
          <v:group id="_x0000_s2150" style="height:9.68pt;margin-left:130.41pt;margin-top:0.75pt;mso-position-horizontal-relative:page;position:absolute;width:13.55pt;z-index:-251532288" coordorigin="2608,15" coordsize="271,194">
            <v:shape id="_x0000_s2151" style="height:194;left:2608;position:absolute;top:15;width:271" coordorigin="2608,15" coordsize="271,194" path="m2808,146l2806,149,2851,197,2852,198,2853,198,2855,198,2856,193,2856,181,2808,146xe" filled="t" fillcolor="#050100" stroked="f">
              <v:path arrowok="t"/>
            </v:shape>
            <v:shape id="_x0000_s2152" style="height:194;left:2608;position:absolute;top:15;width:271" coordorigin="2608,15" coordsize="271,194" path="m2773,87l2765,87,2767,132,2706,136,2725,143,2743,141,2771,138,2854,131,2774,131,2773,87xe" filled="t" fillcolor="#050100" stroked="f">
              <v:path arrowok="t"/>
            </v:shape>
            <v:shape id="_x0000_s2153" style="height:194;left:2608;position:absolute;top:15;width:271" coordorigin="2608,15" coordsize="271,194" path="m2820,83l2812,83,2810,128,2774,131,2854,131,2878,129,2879,129,2879,128,2879,127,2818,127,2820,83xe" filled="t" fillcolor="#050100" stroked="f">
              <v:path arrowok="t"/>
            </v:shape>
            <v:shape id="_x0000_s2154" style="height:194;left:2608;position:absolute;top:15;width:271" coordorigin="2608,15" coordsize="271,194" path="m2861,121l2843,125,2818,127,2879,127,2878,127,2861,121xe" filled="t" fillcolor="#050100" stroked="f">
              <v:path arrowok="t"/>
            </v:shape>
            <v:shape id="_x0000_s2155" style="height:194;left:2608;position:absolute;top:15;width:271" coordorigin="2608,15" coordsize="271,194" path="m2760,22l2758,25,2761,31,2763,40,2763,41,2765,80,2721,85,2731,93,2740,91,2751,89,2765,87,2773,87,2773,87,2812,83,2820,83,2821,82,2848,80,2773,80,2772,50,2772,46,2772,41,2774,37,2774,36,2775,34,2774,34,2773,33,2760,22xe" filled="t" fillcolor="#050100" stroked="f">
              <v:path arrowok="t"/>
            </v:shape>
            <v:shape id="_x0000_s2156" style="height:194;left:2608;position:absolute;top:15;width:271" coordorigin="2608,15" coordsize="271,194" path="m2812,15l2810,17,2813,21,2814,27,2814,40,2812,76,2773,80,2848,80,2861,78,2862,78,2863,78,2863,77,2863,76,2862,75,2861,75,2821,75,2823,40,2824,33,2827,29,2827,29,2827,28,2827,27,2826,27,2812,15xe" filled="t" fillcolor="#050100" stroked="f">
              <v:path arrowok="t"/>
            </v:shape>
            <v:shape id="_x0000_s2157" style="height:194;left:2608;position:absolute;top:15;width:271" coordorigin="2608,15" coordsize="271,194" path="m2854,68l2847,71,2836,73,2821,75,2861,75,2854,68xe" filled="t" fillcolor="#050100" stroked="f">
              <v:path arrowok="t"/>
            </v:shape>
            <v:shape id="_x0000_s2158" style="height:194;left:2608;position:absolute;top:15;width:271" coordorigin="2608,15" coordsize="271,194" path="m2773,144l2770,147,2764,159,2753,174,2737,190,2715,207,2718,209,2734,199,2749,186,2766,171,2772,165,2776,162,2777,161,2778,161,2779,160,2779,159,2773,144xe" filled="t" fillcolor="#050100" stroked="f">
              <v:path arrowok="t"/>
            </v:shape>
            <v:shape id="_x0000_s2159" style="height:194;left:2608;position:absolute;top:15;width:271" coordorigin="2608,15" coordsize="271,194" path="m2661,23l2614,77,2608,119,2611,137,2618,155,2630,177,2643,192,2659,207,2661,203,2650,192,2639,176,2629,157,2625,142,2623,122,2623,95,2627,77,2636,54,2648,37,2661,23xe" filled="t" fillcolor="#050100" stroked="f">
              <v:path arrowok="t"/>
            </v:shape>
          </v:group>
        </w:pict>
      </w:r>
      <w:r>
        <w:pict>
          <v:group id="_x0000_s2160" style="height:9.28pt;margin-left:292.5pt;margin-top:0.95pt;mso-position-horizontal-relative:page;position:absolute;width:13.6pt;z-index:-251531264" coordorigin="5850,19" coordsize="272,186">
            <v:shape id="_x0000_s2161" style="height:186;left:5850;position:absolute;top:19;width:272" coordorigin="5850,19" coordsize="272,186" path="m6072,21l6078,32,6089,46,6097,62,6103,81,6106,103,6107,128,6103,147,6094,169,6084,186,6071,202,6081,198,6116,148,6122,108,6120,92,6113,73,6101,50,6088,35,6072,21xe" filled="t" fillcolor="#050100" stroked="f">
              <v:path arrowok="t"/>
            </v:shape>
            <v:shape id="_x0000_s2162" style="height:186;left:5850;position:absolute;top:19;width:272" coordorigin="5850,19" coordsize="272,186" path="m5926,168l5926,172,5939,187,5952,203,5952,204,5953,204,5954,204,5956,202,5962,193,5965,186,5953,186,5926,168xe" filled="t" fillcolor="#050100" stroked="f">
              <v:path arrowok="t"/>
            </v:shape>
            <v:shape id="_x0000_s2163" style="height:186;left:5850;position:absolute;top:19;width:272" coordorigin="5850,19" coordsize="272,186" path="m5932,116l5912,116,5922,122,5916,139,5907,156,5892,176,5877,189,5859,202,5875,196,5890,185,5904,170,5919,152,5927,134,5932,116xe" filled="t" fillcolor="#050100" stroked="f">
              <v:path arrowok="t"/>
            </v:shape>
            <v:shape id="_x0000_s2164" style="height:186;left:5850;position:absolute;top:19;width:272" coordorigin="5850,19" coordsize="272,186" path="m5980,113l5933,113,5972,116,5968,136,5964,155,5961,170,5957,180,5953,186,5965,186,5979,119,5980,115,5980,113xe" filled="t" fillcolor="#050100" stroked="f">
              <v:path arrowok="t"/>
            </v:shape>
            <v:shape id="_x0000_s2165" style="height:186;left:5850;position:absolute;top:19;width:272" coordorigin="5850,19" coordsize="272,186" path="m5918,35l5915,36,5915,37,5914,47,5880,104,5850,132,5861,128,5904,84,5921,59,5924,54,5926,53,5927,52,5928,52,5927,51,5927,50,5918,35xe" filled="t" fillcolor="#050100" stroked="f">
              <v:path arrowok="t"/>
            </v:shape>
            <v:shape id="_x0000_s2166" style="height:186;left:5850;position:absolute;top:19;width:272" coordorigin="5850,19" coordsize="272,186" path="m5977,93l5972,101,5891,112,5902,119,5905,118,5912,116,5932,116,5933,113,5980,113,5981,111,5983,107,5984,105,5986,103,5987,103,5987,102,5987,101,5987,101,5986,101,5977,93xe" filled="t" fillcolor="#050100" stroked="f">
              <v:path arrowok="t"/>
            </v:shape>
            <v:shape id="_x0000_s2167" style="height:186;left:5850;position:absolute;top:19;width:272" coordorigin="5850,19" coordsize="272,186" path="m5940,19l5939,21,5942,23,5945,25,5950,33,5957,43,5968,60,6003,116,6037,113,6037,110,6027,108,6020,106,5968,50,5953,24,5954,21,5940,19xe" filled="t" fillcolor="#050100" stroked="f">
              <v:path arrowok="t"/>
            </v:shape>
          </v:group>
        </w:pict>
      </w:r>
      <w:r>
        <w:pict>
          <v:shape id="_x0000_i2168" type="#_x0000_t75" style="height:10.42pt;mso-position-horizontal-relative:char;mso-position-vertical-relative:line;width:40.42pt">
            <v:imagedata r:id="rId87" o:title=""/>
            <w10:wrap type="none"/>
          </v:shape>
        </w:pict>
      </w:r>
      <w:r>
        <w:rPr>
          <w:rFonts w:ascii="Times New Roman" w:eastAsia="Times New Roman" w:hAnsi="Times New Roman" w:cs="Times New Roman"/>
          <w:position w:val="0"/>
          <w:sz w:val="20"/>
          <w:szCs w:val="20"/>
        </w:rPr>
        <w:t xml:space="preserve">          </w: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position w:val="0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color w:val="050100"/>
          <w:spacing w:val="0"/>
          <w:w w:val="100"/>
          <w:position w:val="0"/>
          <w:sz w:val="20"/>
          <w:szCs w:val="20"/>
        </w:rPr>
        <w:t>5</w: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position w:val="0"/>
          <w:sz w:val="20"/>
          <w:szCs w:val="20"/>
        </w:rPr>
        <w:pict>
          <v:shape id="_x0000_i2169" type="#_x0000_t75" style="height:10.86pt;mso-position-horizontal-relative:char;mso-position-vertical-relative:line;width:62.21pt">
            <v:imagedata r:id="rId88" o:title=""/>
            <w10:wrap type="none"/>
          </v:shape>
        </w:pict>
      </w:r>
      <w:r>
        <w:rPr>
          <w:rFonts w:ascii="Times New Roman" w:eastAsia="Times New Roman" w:hAnsi="Times New Roman" w:cs="Times New Roman"/>
          <w:color w:val="050100"/>
          <w:spacing w:val="34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100"/>
          <w:spacing w:val="0"/>
          <w:w w:val="100"/>
          <w:position w:val="0"/>
          <w:sz w:val="20"/>
          <w:szCs w:val="20"/>
        </w:rPr>
        <w:t>2</w:t>
      </w:r>
      <w:r>
        <w:rPr>
          <w:rFonts w:ascii="Times New Roman" w:eastAsia="Times New Roman" w:hAnsi="Times New Roman" w:cs="Times New Roman"/>
          <w:color w:val="050100"/>
          <w:spacing w:val="1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100"/>
          <w:spacing w:val="1"/>
          <w:w w:val="100"/>
          <w:position w:val="0"/>
          <w:sz w:val="20"/>
          <w:szCs w:val="20"/>
        </w:rPr>
        <w:pict>
          <v:shape id="_x0000_i2170" type="#_x0000_t75" style="height:10.68pt;mso-position-horizontal-relative:char;mso-position-vertical-relative:line;width:41.83pt">
            <v:imagedata r:id="rId89" o:title=""/>
            <w10:wrap type="none"/>
          </v:shape>
        </w:pict>
      </w:r>
      <w:r>
        <w:rPr>
          <w:rFonts w:ascii="Times New Roman" w:eastAsia="Times New Roman" w:hAnsi="Times New Roman" w:cs="Times New Roman"/>
          <w:color w:val="050100"/>
          <w:spacing w:val="10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100"/>
          <w:spacing w:val="2"/>
          <w:w w:val="103"/>
          <w:position w:val="0"/>
          <w:sz w:val="20"/>
          <w:szCs w:val="20"/>
        </w:rPr>
        <w:t>3</w:t>
      </w:r>
      <w:r>
        <w:rPr>
          <w:rFonts w:ascii="Times New Roman" w:eastAsia="Times New Roman" w:hAnsi="Times New Roman" w:cs="Times New Roman"/>
          <w:color w:val="050100"/>
          <w:spacing w:val="0"/>
          <w:w w:val="103"/>
          <w:position w:val="0"/>
          <w:sz w:val="20"/>
          <w:szCs w:val="20"/>
        </w:rPr>
        <w:t>0</w:t>
      </w:r>
    </w:p>
    <w:p>
      <w:pPr>
        <w:spacing w:before="4" w:after="0" w:line="200" w:lineRule="exact"/>
        <w:jc w:val="left"/>
        <w:rPr>
          <w:sz w:val="20"/>
          <w:szCs w:val="20"/>
        </w:rPr>
      </w:pPr>
    </w:p>
    <w:p>
      <w:pPr>
        <w:spacing w:before="39" w:after="0" w:line="489" w:lineRule="auto"/>
        <w:ind w:left="540" w:right="7129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100"/>
          <w:spacing w:val="0"/>
          <w:w w:val="100"/>
          <w:sz w:val="20"/>
          <w:szCs w:val="20"/>
        </w:rPr>
        <w:t>)</w:t>
      </w:r>
      <w:r>
        <w:rPr>
          <w:rFonts w:ascii="Times New Roman" w:eastAsia="Times New Roman" w:hAnsi="Times New Roman" w:cs="Times New Roman"/>
          <w:color w:val="050100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4</w: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6</w:t>
      </w:r>
      <w:r>
        <w:rPr>
          <w:rFonts w:ascii="Times New Roman" w:eastAsia="Times New Roman" w:hAnsi="Times New Roman" w:cs="Times New Roman"/>
          <w:color w:val="050100"/>
          <w:spacing w:val="1"/>
          <w:w w:val="100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4</w:t>
      </w:r>
      <w:r>
        <w:rPr>
          <w:rFonts w:ascii="Times New Roman" w:eastAsia="Times New Roman" w:hAnsi="Times New Roman" w:cs="Times New Roman"/>
          <w:color w:val="050100"/>
          <w:spacing w:val="0"/>
          <w:w w:val="100"/>
          <w:sz w:val="20"/>
          <w:szCs w:val="20"/>
        </w:rPr>
        <w:t>8</w:t>
      </w:r>
      <w:r>
        <w:rPr>
          <w:rFonts w:ascii="Times New Roman" w:eastAsia="Times New Roman" w:hAnsi="Times New Roman" w:cs="Times New Roman"/>
          <w:color w:val="050100"/>
          <w:spacing w:val="1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100"/>
          <w:spacing w:val="2"/>
          <w:w w:val="103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100"/>
          <w:spacing w:val="2"/>
          <w:w w:val="103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100"/>
          <w:spacing w:val="0"/>
          <w:w w:val="103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color w:val="050100"/>
          <w:spacing w:val="0"/>
          <w:w w:val="10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color w:val="050100"/>
          <w:spacing w:val="0"/>
          <w:w w:val="100"/>
          <w:sz w:val="20"/>
          <w:szCs w:val="20"/>
        </w:rPr>
        <w:t>)</w:t>
      </w:r>
      <w:r>
        <w:rPr>
          <w:rFonts w:ascii="Times New Roman" w:eastAsia="Times New Roman" w:hAnsi="Times New Roman" w:cs="Times New Roman"/>
          <w:color w:val="050100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4</w: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9</w:t>
      </w:r>
      <w:r>
        <w:rPr>
          <w:rFonts w:ascii="Times New Roman" w:eastAsia="Times New Roman" w:hAnsi="Times New Roman" w:cs="Times New Roman"/>
          <w:color w:val="050100"/>
          <w:spacing w:val="1"/>
          <w:w w:val="100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5</w:t>
      </w:r>
      <w:r>
        <w:rPr>
          <w:rFonts w:ascii="Times New Roman" w:eastAsia="Times New Roman" w:hAnsi="Times New Roman" w:cs="Times New Roman"/>
          <w:color w:val="050100"/>
          <w:spacing w:val="0"/>
          <w:w w:val="100"/>
          <w:sz w:val="20"/>
          <w:szCs w:val="20"/>
        </w:rPr>
        <w:t>2</w:t>
      </w:r>
      <w:r>
        <w:rPr>
          <w:rFonts w:ascii="Times New Roman" w:eastAsia="Times New Roman" w:hAnsi="Times New Roman" w:cs="Times New Roman"/>
          <w:color w:val="050100"/>
          <w:spacing w:val="1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100"/>
          <w:spacing w:val="2"/>
          <w:w w:val="103"/>
          <w:sz w:val="20"/>
          <w:szCs w:val="20"/>
        </w:rPr>
        <w:t>BAD</w:t>
      </w:r>
      <w:r>
        <w:rPr>
          <w:rFonts w:ascii="Times New Roman" w:eastAsia="Times New Roman" w:hAnsi="Times New Roman" w:cs="Times New Roman"/>
          <w:color w:val="050100"/>
          <w:spacing w:val="0"/>
          <w:w w:val="103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100"/>
          <w:spacing w:val="0"/>
          <w:w w:val="10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100"/>
          <w:spacing w:val="0"/>
          <w:w w:val="100"/>
          <w:sz w:val="20"/>
          <w:szCs w:val="20"/>
        </w:rPr>
        <w:t>)</w:t>
      </w:r>
      <w:r>
        <w:rPr>
          <w:rFonts w:ascii="Times New Roman" w:eastAsia="Times New Roman" w:hAnsi="Times New Roman" w:cs="Times New Roman"/>
          <w:color w:val="050100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5</w: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3</w:t>
      </w:r>
      <w:r>
        <w:rPr>
          <w:rFonts w:ascii="Times New Roman" w:eastAsia="Times New Roman" w:hAnsi="Times New Roman" w:cs="Times New Roman"/>
          <w:color w:val="050100"/>
          <w:spacing w:val="1"/>
          <w:w w:val="100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5</w:t>
      </w:r>
      <w:r>
        <w:rPr>
          <w:rFonts w:ascii="Times New Roman" w:eastAsia="Times New Roman" w:hAnsi="Times New Roman" w:cs="Times New Roman"/>
          <w:color w:val="050100"/>
          <w:spacing w:val="0"/>
          <w:w w:val="100"/>
          <w:sz w:val="20"/>
          <w:szCs w:val="20"/>
        </w:rPr>
        <w:t>6</w:t>
      </w:r>
      <w:r>
        <w:rPr>
          <w:rFonts w:ascii="Times New Roman" w:eastAsia="Times New Roman" w:hAnsi="Times New Roman" w:cs="Times New Roman"/>
          <w:color w:val="050100"/>
          <w:spacing w:val="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100"/>
          <w:spacing w:val="2"/>
          <w:w w:val="103"/>
          <w:sz w:val="20"/>
          <w:szCs w:val="20"/>
        </w:rPr>
        <w:t>ADD</w:t>
      </w:r>
      <w:r>
        <w:rPr>
          <w:rFonts w:ascii="Times New Roman" w:eastAsia="Times New Roman" w:hAnsi="Times New Roman" w:cs="Times New Roman"/>
          <w:color w:val="050100"/>
          <w:spacing w:val="0"/>
          <w:w w:val="103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color w:val="050100"/>
          <w:spacing w:val="0"/>
          <w:w w:val="10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100"/>
          <w:spacing w:val="3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100"/>
          <w:spacing w:val="0"/>
          <w:w w:val="100"/>
          <w:sz w:val="20"/>
          <w:szCs w:val="20"/>
        </w:rPr>
        <w:t>)</w:t>
      </w:r>
      <w:r>
        <w:rPr>
          <w:rFonts w:ascii="Times New Roman" w:eastAsia="Times New Roman" w:hAnsi="Times New Roman" w:cs="Times New Roman"/>
          <w:color w:val="050100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5</w: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7</w:t>
      </w:r>
      <w:r>
        <w:rPr>
          <w:rFonts w:ascii="Times New Roman" w:eastAsia="Times New Roman" w:hAnsi="Times New Roman" w:cs="Times New Roman"/>
          <w:color w:val="050100"/>
          <w:spacing w:val="1"/>
          <w:w w:val="100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6</w:t>
      </w:r>
      <w:r>
        <w:rPr>
          <w:rFonts w:ascii="Times New Roman" w:eastAsia="Times New Roman" w:hAnsi="Times New Roman" w:cs="Times New Roman"/>
          <w:color w:val="050100"/>
          <w:spacing w:val="0"/>
          <w:w w:val="100"/>
          <w:sz w:val="20"/>
          <w:szCs w:val="20"/>
        </w:rPr>
        <w:t>0</w:t>
      </w:r>
      <w:r>
        <w:rPr>
          <w:rFonts w:ascii="Times New Roman" w:eastAsia="Times New Roman" w:hAnsi="Times New Roman" w:cs="Times New Roman"/>
          <w:color w:val="050100"/>
          <w:spacing w:val="1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100"/>
          <w:spacing w:val="3"/>
          <w:w w:val="103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100"/>
          <w:spacing w:val="2"/>
          <w:w w:val="103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color w:val="050100"/>
          <w:spacing w:val="2"/>
          <w:w w:val="103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100"/>
          <w:spacing w:val="0"/>
          <w:w w:val="103"/>
          <w:sz w:val="20"/>
          <w:szCs w:val="20"/>
        </w:rPr>
        <w:t>C</w:t>
      </w:r>
    </w:p>
    <w:p>
      <w:pPr>
        <w:spacing w:before="1" w:after="0" w:line="227" w:lineRule="exact"/>
        <w:ind w:left="1432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group id="_x0000_s2171" style="height:8.39pt;margin-left:61.38pt;margin-top:1.4pt;mso-position-horizontal-relative:page;position:absolute;width:13.94pt;z-index:-251530240" coordorigin="1228,28" coordsize="279,168">
            <v:group id="_x0000_s2172" style="height:148;left:1238;position:absolute;top:38;width:170" coordorigin="1238,38" coordsize="170,148">
              <v:shape id="_x0000_s2173" style="height:148;left:1238;position:absolute;top:38;width:170" coordorigin="1238,38" coordsize="170,148" path="m1311,107l1303,107,1292,175,1238,178,1247,186,1252,185,1260,184,1384,176,1406,175,1407,175,1407,175,1407,174,1300,174,1311,107xe" filled="t" fillcolor="#050100" stroked="f">
                <v:path arrowok="t"/>
              </v:shape>
              <v:shape id="_x0000_s2174" style="height:148;left:1238;position:absolute;top:38;width:170" coordorigin="1238,38" coordsize="170,148" path="m1364,102l1355,102,1346,171,1300,174,1407,174,1402,171,1354,171,1362,107,1363,104,1364,102xe" filled="t" fillcolor="#050100" stroked="f">
                <v:path arrowok="t"/>
              </v:shape>
              <v:shape id="_x0000_s2175" style="height:148;left:1238;position:absolute;top:38;width:170" coordorigin="1238,38" coordsize="170,148" path="m1394,165l1378,168,1354,171,1402,171,1394,165xe" filled="t" fillcolor="#050100" stroked="f">
                <v:path arrowok="t"/>
              </v:shape>
              <v:shape id="_x0000_s2176" style="height:148;left:1238;position:absolute;top:38;width:170" coordorigin="1238,38" coordsize="170,148" path="m1320,53l1312,53,1304,100,1270,104,1279,111,1285,110,1293,108,1303,107,1311,107,1311,106,1355,102,1364,102,1365,100,1365,100,1312,100,1320,53xe" filled="t" fillcolor="#050100" stroked="f">
                <v:path arrowok="t"/>
              </v:shape>
              <v:shape id="_x0000_s2177" style="height:148;left:1238;position:absolute;top:38;width:170" coordorigin="1238,38" coordsize="170,148" path="m1358,87l1352,95,1312,100,1365,100,1366,99,1368,97,1369,97,1369,96,1369,96,1368,95,1358,87xe" filled="t" fillcolor="#050100" stroked="f">
                <v:path arrowok="t"/>
              </v:shape>
              <v:shape id="_x0000_s2178" style="height:148;left:1238;position:absolute;top:38;width:170" coordorigin="1238,38" coordsize="170,148" path="m1378,38l1364,41,1338,44,1322,46,1257,51,1270,58,1287,55,1312,53,1320,53,1320,52,1389,47,1390,47,1390,46,1389,46,1389,45,1378,38xe" filled="t" fillcolor="#050100" stroked="f">
                <v:path arrowok="t"/>
              </v:shape>
            </v:group>
            <v:group id="_x0000_s2179" style="height:45;left:1454;position:absolute;top:131;width:43" coordorigin="1454,131" coordsize="43,45">
              <v:shape id="_x0000_s2180" style="height:45;left:1454;position:absolute;top:131;width:43" coordorigin="1454,131" coordsize="43,45" path="m1454,131l1454,137,1470,153,1480,167,1482,171,1483,173,1485,175,1487,176,1491,176,1493,175,1496,169,1496,167,1496,161,1496,159,1464,135,1454,131xe" filled="t" fillcolor="#050100" stroked="f">
                <v:path arrowok="t"/>
              </v:shape>
            </v:group>
          </v:group>
        </w:pict>
      </w:r>
      <w:r>
        <w:pict>
          <v:group id="_x0000_s2181" style="height:10.43pt;margin-left:82.12pt;margin-top:0.36pt;mso-position-horizontal-relative:page;position:absolute;width:19.96pt;z-index:-251529216" coordorigin="1642,7" coordsize="399,209">
            <v:group id="_x0000_s2182" style="height:189;left:1652;position:absolute;top:17;width:180" coordorigin="1652,17" coordsize="180,189">
              <v:shape id="_x0000_s2183" style="height:189;left:1652;position:absolute;top:17;width:180" coordorigin="1652,17" coordsize="180,189" path="m1752,162l1749,162,1748,168,1744,174,1736,181,1723,192,1703,206,1712,204,1730,194,1745,183,1749,180,1752,179,1755,178,1755,176,1752,162xe" filled="t" fillcolor="#050100" stroked="f">
                <v:path arrowok="t"/>
              </v:shape>
              <v:shape id="_x0000_s2184" style="height:189;left:1652;position:absolute;top:17;width:180" coordorigin="1652,17" coordsize="180,189" path="m1778,166l1776,168,1816,200,1816,200,1817,201,1818,201,1818,200,1818,195,1817,190,1816,185,1778,166xe" filled="t" fillcolor="#050100" stroked="f">
                <v:path arrowok="t"/>
              </v:shape>
              <v:shape id="_x0000_s2185" style="height:189;left:1652;position:absolute;top:17;width:180" coordorigin="1652,17" coordsize="180,189" path="m1731,68l1729,68,1732,74,1733,82,1735,158,1698,162,1709,168,1726,165,1749,162,1752,162,1799,157,1742,157,1742,143,1783,137,1742,137,1741,123,1782,118,1782,118,1783,117,1783,117,1741,117,1741,104,1774,99,1741,99,1740,84,1779,78,1740,78,1731,68xe" filled="t" fillcolor="#050100" stroked="f">
                <v:path arrowok="t"/>
              </v:shape>
              <v:shape id="_x0000_s2186" style="height:189;left:1652;position:absolute;top:17;width:180" coordorigin="1652,17" coordsize="180,189" path="m1697,96l1690,96,1690,145,1652,164,1667,167,1679,158,1698,147,1707,141,1697,141,1697,96xe" filled="t" fillcolor="#050100" stroked="f">
                <v:path arrowok="t"/>
              </v:shape>
              <v:shape id="_x0000_s2187" style="height:189;left:1652;position:absolute;top:17;width:180" coordorigin="1652,17" coordsize="180,189" path="m1802,76l1793,76,1790,152,1742,157,1799,157,1832,154,1832,154,1833,154,1833,153,1833,153,1832,152,1831,152,1797,152,1800,86,1800,82,1800,79,1802,76xe" filled="t" fillcolor="#050100" stroked="f">
                <v:path arrowok="t"/>
              </v:shape>
              <v:shape id="_x0000_s2188" style="height:189;left:1652;position:absolute;top:17;width:180" coordorigin="1652,17" coordsize="180,189" path="m1825,146l1820,148,1811,150,1797,152,1831,152,1825,146xe" filled="t" fillcolor="#050100" stroked="f">
                <v:path arrowok="t"/>
              </v:shape>
              <v:shape id="_x0000_s2189" style="height:189;left:1652;position:absolute;top:17;width:180" coordorigin="1652,17" coordsize="180,189" path="m1721,129l1697,141,1707,141,1723,131,1721,129xe" filled="t" fillcolor="#050100" stroked="f">
                <v:path arrowok="t"/>
              </v:shape>
              <v:shape id="_x0000_s2190" style="height:189;left:1652;position:absolute;top:17;width:180" coordorigin="1652,17" coordsize="180,189" path="m1776,130l1773,132,1761,135,1742,137,1783,137,1784,137,1784,136,1783,136,1776,130xe" filled="t" fillcolor="#050100" stroked="f">
                <v:path arrowok="t"/>
              </v:shape>
              <v:shape id="_x0000_s2191" style="height:189;left:1652;position:absolute;top:17;width:180" coordorigin="1652,17" coordsize="180,189" path="m1776,111l1773,112,1761,115,1741,117,1783,117,1783,117,1782,116,1776,111xe" filled="t" fillcolor="#050100" stroked="f">
                <v:path arrowok="t"/>
              </v:shape>
              <v:shape id="_x0000_s2192" style="height:189;left:1652;position:absolute;top:17;width:180" coordorigin="1652,17" coordsize="180,189" path="m1687,23l1685,25,1688,32,1690,43,1690,91,1656,98,1664,103,1670,101,1679,99,1690,96,1697,96,1697,95,1723,89,1723,89,1697,89,1697,48,1698,41,1700,38,1700,37,1700,36,1700,35,1687,23xe" filled="t" fillcolor="#050100" stroked="f">
                <v:path arrowok="t"/>
              </v:shape>
              <v:shape id="_x0000_s2193" style="height:189;left:1652;position:absolute;top:17;width:180" coordorigin="1652,17" coordsize="180,189" path="m1774,91l1770,93,1759,96,1741,99,1774,99,1780,98,1781,97,1781,97,1774,91xe" filled="t" fillcolor="#050100" stroked="f">
                <v:path arrowok="t"/>
              </v:shape>
              <v:shape id="_x0000_s2194" style="height:189;left:1652;position:absolute;top:17;width:180" coordorigin="1652,17" coordsize="180,189" path="m1715,82l1711,84,1705,86,1697,89,1723,89,1723,88,1722,88,1715,82xe" filled="t" fillcolor="#050100" stroked="f">
                <v:path arrowok="t"/>
              </v:shape>
              <v:shape id="_x0000_s2195" style="height:189;left:1652;position:absolute;top:17;width:180" coordorigin="1652,17" coordsize="180,189" path="m1765,58l1759,58,1758,75,1740,78,1779,78,1793,76,1802,76,1802,75,1802,75,1764,75,1765,58xe" filled="t" fillcolor="#050100" stroked="f">
                <v:path arrowok="t"/>
              </v:shape>
              <v:shape id="_x0000_s2196" style="height:189;left:1652;position:absolute;top:17;width:180" coordorigin="1652,17" coordsize="180,189" path="m1797,63l1792,70,1764,75,1802,75,1803,74,1805,73,1805,72,1805,71,1805,70,1804,70,1797,63xe" filled="t" fillcolor="#050100" stroked="f">
                <v:path arrowok="t"/>
              </v:shape>
              <v:shape id="_x0000_s2197" style="height:189;left:1652;position:absolute;top:17;width:180" coordorigin="1652,17" coordsize="180,189" path="m1761,17l1759,18,1760,21,1760,23,1760,41,1760,44,1759,52,1709,58,1719,65,1733,62,1759,58,1765,58,1766,57,1804,52,1766,52,1767,44,1768,39,1769,33,1770,30,1772,29,1772,28,1772,27,1772,27,1771,26,1761,17xe" filled="t" fillcolor="#050100" stroked="f">
                <v:path arrowok="t"/>
              </v:shape>
              <v:shape id="_x0000_s2198" style="height:189;left:1652;position:absolute;top:17;width:180" coordorigin="1652,17" coordsize="180,189" path="m1807,43l1790,48,1766,52,1804,52,1819,50,1820,49,1820,49,1820,49,1819,48,1807,43xe" filled="t" fillcolor="#050100" stroked="f">
                <v:path arrowok="t"/>
              </v:shape>
            </v:group>
            <v:group id="_x0000_s2199" style="height:175;left:1879;position:absolute;top:24;width:153" coordorigin="1879,24" coordsize="153,175">
              <v:shape id="_x0000_s2200" style="height:175;left:1879;position:absolute;top:24;width:153" coordorigin="1879,24" coordsize="153,175" path="m1958,140l1951,140,1951,186,1879,190,1890,199,1897,197,1909,196,1925,194,1945,193,1997,190,2030,189,2032,188,2032,188,2031,187,2031,187,2030,186,1958,186,1958,140xe" filled="t" fillcolor="#050100" stroked="f">
                <v:path arrowok="t"/>
              </v:shape>
              <v:shape id="_x0000_s2201" style="height:175;left:1879;position:absolute;top:24;width:153" coordorigin="1879,24" coordsize="153,175" path="m2019,179l2006,182,1986,184,1958,186,2030,186,2019,179xe" filled="t" fillcolor="#050100" stroked="f">
                <v:path arrowok="t"/>
              </v:shape>
              <v:shape id="_x0000_s2202" style="height:175;left:1879;position:absolute;top:24;width:153" coordorigin="1879,24" coordsize="153,175" path="m1987,128l1976,130,1959,132,1935,135,1904,137,1914,145,1919,143,1931,141,1951,140,1958,140,1958,139,1997,135,1998,135,1999,135,1999,134,1999,134,1998,133,1987,128xe" filled="t" fillcolor="#050100" stroked="f">
                <v:path arrowok="t"/>
              </v:shape>
              <v:shape id="_x0000_s2203" style="height:175;left:1879;position:absolute;top:24;width:153" coordorigin="1879,24" coordsize="153,175" path="m1940,78l1937,78,1936,84,1931,92,1915,111,1901,124,1884,139,1887,140,1902,130,1917,117,1933,102,1938,97,1942,93,1946,91,1946,89,1940,78xe" filled="t" fillcolor="#050100" stroked="f">
                <v:path arrowok="t"/>
              </v:shape>
              <v:shape id="_x0000_s2204" style="height:175;left:1879;position:absolute;top:24;width:153" coordorigin="1879,24" coordsize="153,175" path="m1963,81l1967,89,1983,101,1999,114,2013,127,2014,128,2015,128,2016,128,2016,128,2016,121,2015,116,2014,110,1963,81xe" filled="t" fillcolor="#050100" stroked="f">
                <v:path arrowok="t"/>
              </v:shape>
              <v:shape id="_x0000_s2205" style="height:175;left:1879;position:absolute;top:24;width:153" coordorigin="1879,24" coordsize="153,175" path="m1897,49l1894,50,1894,71,1890,81,1883,88,1887,100,1887,101,1888,102,1889,102,1891,99,1897,88,1898,81,1899,71,1978,65,1899,65,1899,59,1899,54,1897,49xe" filled="t" fillcolor="#050100" stroked="f">
                <v:path arrowok="t"/>
              </v:shape>
              <v:shape id="_x0000_s2206" style="height:175;left:1879;position:absolute;top:24;width:153" coordorigin="1879,24" coordsize="153,175" path="m2025,62l2010,62,1997,89,2001,90,2007,82,2012,75,2019,66,2023,63,2025,62xe" filled="t" fillcolor="#050100" stroked="f">
                <v:path arrowok="t"/>
              </v:shape>
              <v:shape id="_x0000_s2207" style="height:175;left:1879;position:absolute;top:24;width:153" coordorigin="1879,24" coordsize="153,175" path="m2015,48l2009,55,1899,65,1978,65,2010,62,2025,62,2027,61,2027,61,2027,60,2027,60,2015,48xe" filled="t" fillcolor="#050100" stroked="f">
                <v:path arrowok="t"/>
              </v:shape>
              <v:shape id="_x0000_s2208" style="height:175;left:1879;position:absolute;top:24;width:153" coordorigin="1879,24" coordsize="153,175" path="m1943,24l1941,25,1959,55,1960,55,1961,55,1966,41,1943,24xe" filled="t" fillcolor="#050100" stroked="f">
                <v:path arrowok="t"/>
              </v:shape>
            </v:group>
          </v:group>
        </w:pict>
      </w:r>
      <w:r>
        <w:pict>
          <v:group id="_x0000_s2209" style="height:9.68pt;margin-left:109.41pt;margin-top:0.8pt;mso-position-horizontal-relative:page;position:absolute;width:13.55pt;z-index:-251528192" coordorigin="2188,16" coordsize="271,194">
            <v:shape id="_x0000_s2210" style="height:194;left:2188;position:absolute;top:16;width:271" coordorigin="2188,16" coordsize="271,194" path="m2388,147l2386,150,2431,198,2432,199,2433,199,2435,199,2436,194,2436,182,2388,147xe" filled="t" fillcolor="#050100" stroked="f">
              <v:path arrowok="t"/>
            </v:shape>
            <v:shape id="_x0000_s2211" style="height:194;left:2188;position:absolute;top:16;width:271" coordorigin="2188,16" coordsize="271,194" path="m2353,88l2345,88,2347,133,2286,137,2305,144,2323,142,2351,139,2434,132,2354,132,2353,88xe" filled="t" fillcolor="#050100" stroked="f">
              <v:path arrowok="t"/>
            </v:shape>
            <v:shape id="_x0000_s2212" style="height:194;left:2188;position:absolute;top:16;width:271" coordorigin="2188,16" coordsize="271,194" path="m2400,84l2392,84,2390,129,2354,132,2434,132,2458,130,2459,130,2459,129,2459,128,2398,128,2400,84xe" filled="t" fillcolor="#050100" stroked="f">
              <v:path arrowok="t"/>
            </v:shape>
            <v:shape id="_x0000_s2213" style="height:194;left:2188;position:absolute;top:16;width:271" coordorigin="2188,16" coordsize="271,194" path="m2441,122l2423,126,2398,128,2459,128,2458,128,2441,122xe" filled="t" fillcolor="#050100" stroked="f">
              <v:path arrowok="t"/>
            </v:shape>
            <v:shape id="_x0000_s2214" style="height:194;left:2188;position:absolute;top:16;width:271" coordorigin="2188,16" coordsize="271,194" path="m2340,23l2338,26,2341,32,2343,41,2343,42,2345,81,2301,86,2311,94,2320,92,2331,90,2345,88,2353,88,2353,88,2392,84,2400,84,2401,83,2428,81,2353,81,2352,51,2352,47,2352,42,2354,38,2354,37,2355,35,2354,35,2353,34,2340,23xe" filled="t" fillcolor="#050100" stroked="f">
              <v:path arrowok="t"/>
            </v:shape>
            <v:shape id="_x0000_s2215" style="height:194;left:2188;position:absolute;top:16;width:271" coordorigin="2188,16" coordsize="271,194" path="m2392,16l2390,18,2393,22,2394,28,2394,47,2392,77,2353,81,2428,81,2442,79,2443,79,2443,78,2443,77,2441,76,2401,76,2403,41,2404,34,2407,30,2407,30,2407,29,2407,28,2406,28,2392,16xe" filled="t" fillcolor="#050100" stroked="f">
              <v:path arrowok="t"/>
            </v:shape>
            <v:shape id="_x0000_s2216" style="height:194;left:2188;position:absolute;top:16;width:271" coordorigin="2188,16" coordsize="271,194" path="m2434,69l2427,72,2416,74,2401,76,2441,76,2434,69xe" filled="t" fillcolor="#050100" stroked="f">
              <v:path arrowok="t"/>
            </v:shape>
            <v:shape id="_x0000_s2217" style="height:194;left:2188;position:absolute;top:16;width:271" coordorigin="2188,16" coordsize="271,194" path="m2353,145l2350,148,2344,160,2333,175,2317,191,2295,208,2298,210,2314,200,2329,187,2346,172,2352,166,2356,163,2358,162,2359,161,2359,160,2353,145xe" filled="t" fillcolor="#050100" stroked="f">
              <v:path arrowok="t"/>
            </v:shape>
            <v:shape id="_x0000_s2218" style="height:194;left:2188;position:absolute;top:16;width:271" coordorigin="2188,16" coordsize="271,194" path="m2241,24l2194,78,2188,120,2191,138,2198,156,2210,178,2223,193,2239,208,2241,204,2230,193,2219,177,2209,158,2205,143,2203,123,2203,96,2207,78,2216,55,2228,38,2241,24xe" filled="t" fillcolor="#050100" stroked="f">
              <v:path arrowok="t"/>
            </v:shape>
          </v:group>
        </w:pict>
      </w:r>
      <w:r>
        <w:pict>
          <v:group id="_x0000_s2219" style="height:9.28pt;margin-left:271.5pt;margin-top:1pt;mso-position-horizontal-relative:page;position:absolute;width:13.6pt;z-index:-251527168" coordorigin="5430,20" coordsize="272,186">
            <v:shape id="_x0000_s2220" style="height:186;left:5430;position:absolute;top:20;width:272" coordorigin="5430,20" coordsize="272,186" path="m5652,22l5658,33,5669,47,5677,63,5683,82,5686,104,5687,129,5683,148,5674,170,5664,187,5651,203,5661,199,5696,149,5702,109,5700,93,5693,74,5681,51,5668,36,5652,22xe" filled="t" fillcolor="#050100" stroked="f">
              <v:path arrowok="t"/>
            </v:shape>
            <v:shape id="_x0000_s2221" style="height:186;left:5430;position:absolute;top:20;width:272" coordorigin="5430,20" coordsize="272,186" path="m5506,169l5506,173,5519,188,5532,204,5532,205,5533,205,5534,205,5536,203,5542,194,5545,187,5533,187,5506,169xe" filled="t" fillcolor="#050100" stroked="f">
              <v:path arrowok="t"/>
            </v:shape>
            <v:shape id="_x0000_s2222" style="height:186;left:5430;position:absolute;top:20;width:272" coordorigin="5430,20" coordsize="272,186" path="m5512,117l5492,117,5502,123,5496,140,5487,157,5472,177,5457,190,5439,203,5455,197,5470,186,5484,171,5499,153,5507,135,5512,117xe" filled="t" fillcolor="#050100" stroked="f">
              <v:path arrowok="t"/>
            </v:shape>
            <v:shape id="_x0000_s2223" style="height:186;left:5430;position:absolute;top:20;width:272" coordorigin="5430,20" coordsize="272,186" path="m5560,114l5513,114,5552,117,5548,137,5544,156,5541,171,5537,181,5533,187,5545,187,5559,120,5560,116,5560,114xe" filled="t" fillcolor="#050100" stroked="f">
              <v:path arrowok="t"/>
            </v:shape>
            <v:shape id="_x0000_s2224" style="height:186;left:5430;position:absolute;top:20;width:272" coordorigin="5430,20" coordsize="272,186" path="m5498,36l5495,37,5495,38,5494,48,5460,105,5430,133,5441,129,5484,85,5501,60,5504,55,5507,53,5508,53,5507,52,5498,36xe" filled="t" fillcolor="#050100" stroked="f">
              <v:path arrowok="t"/>
            </v:shape>
            <v:shape id="_x0000_s2225" style="height:186;left:5430;position:absolute;top:20;width:272" coordorigin="5430,20" coordsize="272,186" path="m5557,94l5552,102,5471,113,5482,120,5485,119,5492,117,5512,117,5513,114,5560,114,5561,112,5563,108,5564,106,5566,104,5567,104,5567,103,5567,102,5567,102,5566,102,5557,94xe" filled="t" fillcolor="#050100" stroked="f">
              <v:path arrowok="t"/>
            </v:shape>
            <v:shape id="_x0000_s2226" style="height:186;left:5430;position:absolute;top:20;width:272" coordorigin="5430,20" coordsize="272,186" path="m5520,20l5519,22,5522,24,5525,26,5530,34,5537,44,5548,61,5583,117,5617,114,5617,111,5607,109,5600,107,5548,51,5533,25,5534,22,5520,20xe" filled="t" fillcolor="#050100" stroked="f">
              <v:path arrowok="t"/>
            </v:shape>
          </v:group>
        </w:pic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position w:val="0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color w:val="050100"/>
          <w:spacing w:val="0"/>
          <w:w w:val="100"/>
          <w:position w:val="0"/>
          <w:sz w:val="20"/>
          <w:szCs w:val="20"/>
        </w:rPr>
        <w:t>0</w: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position w:val="0"/>
          <w:sz w:val="20"/>
          <w:szCs w:val="20"/>
        </w:rPr>
        <w:pict>
          <v:shape id="_x0000_i2227" type="#_x0000_t75" style="height:10.86pt;mso-position-horizontal-relative:char;mso-position-vertical-relative:line;width:62.21pt">
            <v:imagedata r:id="rId90" o:title=""/>
            <w10:wrap type="none"/>
          </v:shape>
        </w:pict>
      </w:r>
      <w:r>
        <w:rPr>
          <w:rFonts w:ascii="Times New Roman" w:eastAsia="Times New Roman" w:hAnsi="Times New Roman" w:cs="Times New Roman"/>
          <w:color w:val="050100"/>
          <w:spacing w:val="34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100"/>
          <w:spacing w:val="0"/>
          <w:w w:val="100"/>
          <w:position w:val="0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color w:val="050100"/>
          <w:spacing w:val="1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100"/>
          <w:spacing w:val="1"/>
          <w:w w:val="100"/>
          <w:position w:val="0"/>
          <w:sz w:val="20"/>
          <w:szCs w:val="20"/>
        </w:rPr>
        <w:pict>
          <v:shape id="_x0000_i2228" type="#_x0000_t75" style="height:10.68pt;mso-position-horizontal-relative:char;mso-position-vertical-relative:line;width:41.83pt">
            <v:imagedata r:id="rId91" o:title=""/>
            <w10:wrap type="none"/>
          </v:shape>
        </w:pict>
      </w:r>
      <w:r>
        <w:rPr>
          <w:rFonts w:ascii="Times New Roman" w:eastAsia="Times New Roman" w:hAnsi="Times New Roman" w:cs="Times New Roman"/>
          <w:color w:val="050100"/>
          <w:spacing w:val="10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100"/>
          <w:spacing w:val="2"/>
          <w:w w:val="103"/>
          <w:position w:val="0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color w:val="050100"/>
          <w:spacing w:val="0"/>
          <w:w w:val="103"/>
          <w:position w:val="0"/>
          <w:sz w:val="20"/>
          <w:szCs w:val="20"/>
        </w:rPr>
        <w:t>0</w:t>
      </w:r>
    </w:p>
    <w:p>
      <w:pPr>
        <w:spacing w:before="9" w:after="0" w:line="200" w:lineRule="exact"/>
        <w:jc w:val="left"/>
        <w:rPr>
          <w:sz w:val="20"/>
          <w:szCs w:val="20"/>
        </w:rPr>
      </w:pPr>
    </w:p>
    <w:p>
      <w:pPr>
        <w:tabs>
          <w:tab w:val="left" w:pos="2200"/>
          <w:tab w:val="left" w:pos="3520"/>
          <w:tab w:val="left" w:pos="5120"/>
          <w:tab w:val="left" w:pos="6780"/>
        </w:tabs>
        <w:spacing w:before="39" w:after="0" w:line="240" w:lineRule="auto"/>
        <w:ind w:left="540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color w:val="050100"/>
          <w:spacing w:val="3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100"/>
          <w:spacing w:val="0"/>
          <w:w w:val="100"/>
          <w:sz w:val="20"/>
          <w:szCs w:val="20"/>
        </w:rPr>
        <w:t>)</w:t>
      </w:r>
      <w:r>
        <w:rPr>
          <w:rFonts w:ascii="Times New Roman" w:eastAsia="Times New Roman" w:hAnsi="Times New Roman" w:cs="Times New Roman"/>
          <w:color w:val="050100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6</w: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color w:val="0501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100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1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1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100"/>
          <w:spacing w:val="1"/>
          <w:w w:val="100"/>
          <w:sz w:val="20"/>
          <w:szCs w:val="20"/>
        </w:rPr>
        <w:t>ili</w:t>
      </w:r>
      <w:r>
        <w:rPr>
          <w:rFonts w:ascii="Times New Roman" w:eastAsia="Times New Roman" w:hAnsi="Times New Roman" w:cs="Times New Roman"/>
          <w:color w:val="050100"/>
          <w:spacing w:val="1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100"/>
          <w:spacing w:val="0"/>
          <w:w w:val="100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color w:val="050100"/>
          <w:spacing w:val="-32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100"/>
          <w:spacing w:val="0"/>
          <w:w w:val="100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6</w: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2</w:t>
      </w:r>
      <w:r>
        <w:rPr>
          <w:rFonts w:ascii="Times New Roman" w:eastAsia="Times New Roman" w:hAnsi="Times New Roman" w:cs="Times New Roman"/>
          <w:color w:val="0501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100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100"/>
          <w:spacing w:val="1"/>
          <w:w w:val="100"/>
          <w:sz w:val="20"/>
          <w:szCs w:val="20"/>
        </w:rPr>
        <w:t>se</w: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1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1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1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1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100"/>
          <w:spacing w:val="-3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100"/>
          <w:spacing w:val="0"/>
          <w:w w:val="100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6</w: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3</w:t>
      </w:r>
      <w:r>
        <w:rPr>
          <w:rFonts w:ascii="Times New Roman" w:eastAsia="Times New Roman" w:hAnsi="Times New Roman" w:cs="Times New Roman"/>
          <w:color w:val="0501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100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1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x</w:t>
      </w:r>
      <w:r>
        <w:rPr>
          <w:rFonts w:ascii="Times New Roman" w:eastAsia="Times New Roman" w:hAnsi="Times New Roman" w:cs="Times New Roman"/>
          <w:color w:val="050100"/>
          <w:spacing w:val="1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100"/>
          <w:spacing w:val="1"/>
          <w:w w:val="100"/>
          <w:sz w:val="20"/>
          <w:szCs w:val="20"/>
        </w:rPr>
        <w:t>ll</w:t>
      </w:r>
      <w:r>
        <w:rPr>
          <w:rFonts w:ascii="Times New Roman" w:eastAsia="Times New Roman" w:hAnsi="Times New Roman" w:cs="Times New Roman"/>
          <w:color w:val="0501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100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100"/>
          <w:spacing w:val="-2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100"/>
          <w:spacing w:val="0"/>
          <w:w w:val="100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6</w: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4</w:t>
      </w:r>
      <w:r>
        <w:rPr>
          <w:rFonts w:ascii="Times New Roman" w:eastAsia="Times New Roman" w:hAnsi="Times New Roman" w:cs="Times New Roman"/>
          <w:color w:val="0501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100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100"/>
          <w:spacing w:val="1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1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1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1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color w:val="050100"/>
          <w:spacing w:val="0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100"/>
          <w:spacing w:val="-3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100"/>
          <w:spacing w:val="0"/>
          <w:w w:val="100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65</w:t>
      </w:r>
      <w:r>
        <w:rPr>
          <w:rFonts w:ascii="Times New Roman" w:eastAsia="Times New Roman" w:hAnsi="Times New Roman" w:cs="Times New Roman"/>
          <w:color w:val="0501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1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100"/>
          <w:spacing w:val="2"/>
          <w:w w:val="103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100"/>
          <w:spacing w:val="-2"/>
          <w:w w:val="103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100"/>
          <w:spacing w:val="1"/>
          <w:w w:val="103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100"/>
          <w:spacing w:val="1"/>
          <w:w w:val="10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100"/>
          <w:spacing w:val="1"/>
          <w:w w:val="103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100"/>
          <w:spacing w:val="1"/>
          <w:w w:val="103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100"/>
          <w:spacing w:val="2"/>
          <w:w w:val="103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100"/>
          <w:spacing w:val="0"/>
          <w:w w:val="103"/>
          <w:sz w:val="20"/>
          <w:szCs w:val="20"/>
        </w:rPr>
        <w:t>g</w:t>
      </w:r>
    </w:p>
    <w:p>
      <w:pPr>
        <w:spacing w:before="16" w:after="0" w:line="220" w:lineRule="exact"/>
        <w:jc w:val="left"/>
        <w:rPr>
          <w:sz w:val="22"/>
          <w:szCs w:val="22"/>
        </w:rPr>
      </w:pPr>
    </w:p>
    <w:p>
      <w:pPr>
        <w:tabs>
          <w:tab w:val="left" w:pos="2200"/>
          <w:tab w:val="left" w:pos="3560"/>
          <w:tab w:val="left" w:pos="5120"/>
          <w:tab w:val="left" w:pos="6800"/>
        </w:tabs>
        <w:spacing w:before="0" w:after="0" w:line="240" w:lineRule="auto"/>
        <w:ind w:left="539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color w:val="050100"/>
          <w:spacing w:val="0"/>
          <w:w w:val="100"/>
          <w:sz w:val="20"/>
          <w:szCs w:val="20"/>
        </w:rPr>
        <w:t>)</w:t>
      </w:r>
      <w:r>
        <w:rPr>
          <w:rFonts w:ascii="Times New Roman" w:eastAsia="Times New Roman" w:hAnsi="Times New Roman" w:cs="Times New Roman"/>
          <w:color w:val="050100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6</w: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6</w:t>
      </w:r>
      <w:r>
        <w:rPr>
          <w:rFonts w:ascii="Times New Roman" w:eastAsia="Times New Roman" w:hAnsi="Times New Roman" w:cs="Times New Roman"/>
          <w:color w:val="0501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100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1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1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1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1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1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100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100"/>
          <w:spacing w:val="-3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100"/>
          <w:spacing w:val="0"/>
          <w:w w:val="100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67</w:t>
      </w:r>
      <w:r>
        <w:rPr>
          <w:rFonts w:ascii="Times New Roman" w:eastAsia="Times New Roman" w:hAnsi="Times New Roman" w:cs="Times New Roman"/>
          <w:color w:val="0501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1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0501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color w:val="050100"/>
          <w:spacing w:val="1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100"/>
          <w:spacing w:val="0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100"/>
          <w:spacing w:val="-3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100"/>
          <w:spacing w:val="0"/>
          <w:w w:val="100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6</w: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8</w:t>
      </w:r>
      <w:r>
        <w:rPr>
          <w:rFonts w:ascii="Times New Roman" w:eastAsia="Times New Roman" w:hAnsi="Times New Roman" w:cs="Times New Roman"/>
          <w:color w:val="0501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100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color w:val="050100"/>
          <w:spacing w:val="1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1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nn</w:t>
      </w:r>
      <w:r>
        <w:rPr>
          <w:rFonts w:ascii="Times New Roman" w:eastAsia="Times New Roman" w:hAnsi="Times New Roman" w:cs="Times New Roman"/>
          <w:color w:val="0501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100"/>
          <w:spacing w:val="0"/>
          <w:w w:val="100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color w:val="050100"/>
          <w:spacing w:val="-2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100"/>
          <w:spacing w:val="0"/>
          <w:w w:val="100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6</w: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9</w:t>
      </w:r>
      <w:r>
        <w:rPr>
          <w:rFonts w:ascii="Times New Roman" w:eastAsia="Times New Roman" w:hAnsi="Times New Roman" w:cs="Times New Roman"/>
          <w:color w:val="0501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100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hu</w:t>
      </w:r>
      <w:r>
        <w:rPr>
          <w:rFonts w:ascii="Times New Roman" w:eastAsia="Times New Roman" w:hAnsi="Times New Roman" w:cs="Times New Roman"/>
          <w:color w:val="0501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1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ou</w:t>
      </w:r>
      <w:r>
        <w:rPr>
          <w:rFonts w:ascii="Times New Roman" w:eastAsia="Times New Roman" w:hAnsi="Times New Roman" w:cs="Times New Roman"/>
          <w:color w:val="0501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100"/>
          <w:spacing w:val="-2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100"/>
          <w:spacing w:val="0"/>
          <w:w w:val="100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7</w: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0</w:t>
      </w:r>
      <w:r>
        <w:rPr>
          <w:rFonts w:ascii="Times New Roman" w:eastAsia="Times New Roman" w:hAnsi="Times New Roman" w:cs="Times New Roman"/>
          <w:color w:val="0501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100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100"/>
          <w:spacing w:val="2"/>
          <w:w w:val="103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100"/>
          <w:spacing w:val="1"/>
          <w:w w:val="10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100"/>
          <w:spacing w:val="1"/>
          <w:w w:val="103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100"/>
          <w:spacing w:val="2"/>
          <w:w w:val="103"/>
          <w:sz w:val="20"/>
          <w:szCs w:val="20"/>
        </w:rPr>
        <w:t>gh</w:t>
      </w:r>
      <w:r>
        <w:rPr>
          <w:rFonts w:ascii="Times New Roman" w:eastAsia="Times New Roman" w:hAnsi="Times New Roman" w:cs="Times New Roman"/>
          <w:color w:val="050100"/>
          <w:spacing w:val="0"/>
          <w:w w:val="103"/>
          <w:sz w:val="20"/>
          <w:szCs w:val="20"/>
        </w:rPr>
        <w:t>t</w:t>
      </w:r>
    </w:p>
    <w:p>
      <w:pPr>
        <w:spacing w:before="16" w:after="0" w:line="220" w:lineRule="exact"/>
        <w:jc w:val="left"/>
        <w:rPr>
          <w:sz w:val="22"/>
          <w:szCs w:val="22"/>
        </w:rPr>
      </w:pPr>
    </w:p>
    <w:p>
      <w:pPr>
        <w:spacing w:before="0" w:after="0" w:line="227" w:lineRule="exact"/>
        <w:ind w:left="563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group id="_x0000_s2229" style="height:9.54pt;margin-left:61.59pt;margin-top:0.79pt;mso-position-horizontal-relative:page;position:absolute;width:13.73pt;z-index:-251526144" coordorigin="1232,16" coordsize="275,191">
            <v:group id="_x0000_s2230" style="height:171;left:1242;position:absolute;top:26;width:151" coordorigin="1242,26" coordsize="151,171">
              <v:shape id="_x0000_s2231" style="height:171;left:1242;position:absolute;top:26;width:151" coordorigin="1242,26" coordsize="151,171" path="m1340,113l1342,120,1356,136,1366,150,1376,165,1389,186,1390,187,1391,187,1391,185,1392,177,1392,164,1392,162,1340,113xe" filled="t" fillcolor="#050100" stroked="f">
                <v:path arrowok="t"/>
              </v:shape>
              <v:shape id="_x0000_s2232" style="height:171;left:1242;position:absolute;top:26;width:151" coordorigin="1242,26" coordsize="151,171" path="m1307,26l1305,28,1326,72,1327,73,1327,74,1328,74,1329,72,1333,63,1334,60,1334,58,1307,26xe" filled="t" fillcolor="#050100" stroked="f">
                <v:path arrowok="t"/>
              </v:shape>
              <v:shape id="_x0000_s2233" style="height:171;left:1242;position:absolute;top:26;width:151" coordorigin="1242,26" coordsize="151,171" path="m1302,108l1300,112,1296,124,1286,141,1270,167,1257,182,1242,196,1246,197,1288,154,1306,129,1308,127,1310,126,1311,126,1311,126,1311,125,1311,124,1311,123,1302,108xe" filled="t" fillcolor="#050100" stroked="f">
                <v:path arrowok="t"/>
              </v:shape>
              <v:shape id="_x0000_s2234" style="height:171;left:1242;position:absolute;top:26;width:151" coordorigin="1242,26" coordsize="151,171" path="m1389,78l1306,88,1242,93,1257,100,1322,93,1402,88,1403,87,1404,87,1404,86,1403,86,1402,85,1389,78xe" filled="t" fillcolor="#050100" stroked="f">
                <v:path arrowok="t"/>
              </v:shape>
            </v:group>
            <v:group id="_x0000_s2235" style="height:45;left:1454;position:absolute;top:130;width:43" coordorigin="1454,130" coordsize="43,45">
              <v:shape id="_x0000_s2236" style="height:45;left:1454;position:absolute;top:130;width:43" coordorigin="1454,130" coordsize="43,45" path="m1454,130l1454,136,1470,152,1480,166,1482,170,1483,172,1485,174,1487,175,1491,175,1493,174,1496,168,1496,166,1496,160,1496,158,1464,134,1454,130xe" filled="t" fillcolor="#050100" stroked="f">
                <v:path arrowok="t"/>
              </v:shape>
            </v:group>
          </v:group>
        </w:pict>
      </w:r>
      <w:r>
        <w:pict>
          <v:group id="_x0000_s2237" style="height:9.68pt;margin-left:130.41pt;margin-top:0.75pt;mso-position-horizontal-relative:page;position:absolute;width:13.55pt;z-index:-251525120" coordorigin="2608,15" coordsize="271,194">
            <v:shape id="_x0000_s2238" style="height:194;left:2608;position:absolute;top:15;width:271" coordorigin="2608,15" coordsize="271,194" path="m2808,146l2806,149,2851,197,2852,198,2853,198,2855,198,2856,193,2856,181,2808,146xe" filled="t" fillcolor="#050100" stroked="f">
              <v:path arrowok="t"/>
            </v:shape>
            <v:shape id="_x0000_s2239" style="height:194;left:2608;position:absolute;top:15;width:271" coordorigin="2608,15" coordsize="271,194" path="m2773,87l2765,87,2767,132,2706,136,2725,143,2743,141,2771,138,2854,131,2774,131,2773,87xe" filled="t" fillcolor="#050100" stroked="f">
              <v:path arrowok="t"/>
            </v:shape>
            <v:shape id="_x0000_s2240" style="height:194;left:2608;position:absolute;top:15;width:271" coordorigin="2608,15" coordsize="271,194" path="m2820,83l2812,83,2810,128,2774,131,2854,131,2878,129,2879,129,2879,128,2879,127,2818,127,2820,83xe" filled="t" fillcolor="#050100" stroked="f">
              <v:path arrowok="t"/>
            </v:shape>
            <v:shape id="_x0000_s2241" style="height:194;left:2608;position:absolute;top:15;width:271" coordorigin="2608,15" coordsize="271,194" path="m2861,121l2843,125,2818,127,2879,127,2878,127,2861,121xe" filled="t" fillcolor="#050100" stroked="f">
              <v:path arrowok="t"/>
            </v:shape>
            <v:shape id="_x0000_s2242" style="height:194;left:2608;position:absolute;top:15;width:271" coordorigin="2608,15" coordsize="271,194" path="m2760,22l2758,25,2761,31,2763,40,2763,41,2765,80,2721,85,2731,93,2740,91,2751,89,2765,87,2773,87,2773,87,2812,83,2820,83,2821,82,2848,80,2773,80,2772,50,2772,46,2772,41,2774,37,2774,36,2775,34,2774,34,2773,33,2760,22xe" filled="t" fillcolor="#050100" stroked="f">
              <v:path arrowok="t"/>
            </v:shape>
            <v:shape id="_x0000_s2243" style="height:194;left:2608;position:absolute;top:15;width:271" coordorigin="2608,15" coordsize="271,194" path="m2812,15l2810,17,2813,21,2814,27,2814,40,2812,76,2773,80,2848,80,2861,78,2862,78,2863,78,2863,77,2863,76,2862,75,2861,75,2821,75,2823,40,2824,33,2827,29,2827,29,2827,28,2827,27,2826,27,2812,15xe" filled="t" fillcolor="#050100" stroked="f">
              <v:path arrowok="t"/>
            </v:shape>
            <v:shape id="_x0000_s2244" style="height:194;left:2608;position:absolute;top:15;width:271" coordorigin="2608,15" coordsize="271,194" path="m2854,68l2847,71,2836,73,2821,75,2861,75,2854,68xe" filled="t" fillcolor="#050100" stroked="f">
              <v:path arrowok="t"/>
            </v:shape>
            <v:shape id="_x0000_s2245" style="height:194;left:2608;position:absolute;top:15;width:271" coordorigin="2608,15" coordsize="271,194" path="m2773,144l2770,147,2764,159,2753,174,2737,190,2715,207,2718,209,2734,199,2749,186,2766,171,2772,165,2776,162,2778,161,2779,160,2779,159,2773,144xe" filled="t" fillcolor="#050100" stroked="f">
              <v:path arrowok="t"/>
            </v:shape>
            <v:shape id="_x0000_s2246" style="height:194;left:2608;position:absolute;top:15;width:271" coordorigin="2608,15" coordsize="271,194" path="m2661,23l2614,77,2608,119,2611,137,2618,155,2630,177,2643,192,2659,207,2661,203,2650,192,2639,176,2629,157,2625,142,2623,122,2623,95,2627,77,2636,54,2648,37,2661,23xe" filled="t" fillcolor="#050100" stroked="f">
              <v:path arrowok="t"/>
            </v:shape>
          </v:group>
        </w:pict>
      </w:r>
      <w:r>
        <w:pict>
          <v:group id="_x0000_s2247" style="height:9.28pt;margin-left:292.5pt;margin-top:0.95pt;mso-position-horizontal-relative:page;position:absolute;width:13.6pt;z-index:-251524096" coordorigin="5850,19" coordsize="272,186">
            <v:shape id="_x0000_s2248" style="height:186;left:5850;position:absolute;top:19;width:272" coordorigin="5850,19" coordsize="272,186" path="m6072,21l6078,32,6089,46,6097,62,6103,81,6106,103,6107,128,6103,147,6094,169,6084,186,6071,202,6081,198,6116,148,6122,108,6120,92,6113,73,6101,50,6088,35,6072,21xe" filled="t" fillcolor="#050100" stroked="f">
              <v:path arrowok="t"/>
            </v:shape>
            <v:shape id="_x0000_s2249" style="height:186;left:5850;position:absolute;top:19;width:272" coordorigin="5850,19" coordsize="272,186" path="m5926,168l5926,172,5939,187,5952,203,5952,204,5953,204,5954,204,5956,202,5962,193,5965,186,5953,186,5926,168xe" filled="t" fillcolor="#050100" stroked="f">
              <v:path arrowok="t"/>
            </v:shape>
            <v:shape id="_x0000_s2250" style="height:186;left:5850;position:absolute;top:19;width:272" coordorigin="5850,19" coordsize="272,186" path="m5932,116l5912,116,5922,122,5916,139,5907,156,5892,176,5877,189,5859,202,5875,196,5890,185,5904,170,5919,152,5927,134,5932,116xe" filled="t" fillcolor="#050100" stroked="f">
              <v:path arrowok="t"/>
            </v:shape>
            <v:shape id="_x0000_s2251" style="height:186;left:5850;position:absolute;top:19;width:272" coordorigin="5850,19" coordsize="272,186" path="m5980,113l5933,113,5972,116,5968,136,5964,155,5961,170,5957,180,5953,186,5965,186,5979,119,5980,115,5980,113xe" filled="t" fillcolor="#050100" stroked="f">
              <v:path arrowok="t"/>
            </v:shape>
            <v:shape id="_x0000_s2252" style="height:186;left:5850;position:absolute;top:19;width:272" coordorigin="5850,19" coordsize="272,186" path="m5918,35l5915,36,5915,37,5914,47,5880,104,5850,132,5861,128,5904,84,5921,59,5924,54,5927,52,5928,52,5927,51,5918,35xe" filled="t" fillcolor="#050100" stroked="f">
              <v:path arrowok="t"/>
            </v:shape>
            <v:shape id="_x0000_s2253" style="height:186;left:5850;position:absolute;top:19;width:272" coordorigin="5850,19" coordsize="272,186" path="m5977,93l5972,101,5891,112,5902,119,5905,118,5912,116,5932,116,5933,113,5980,113,5981,111,5983,107,5984,105,5986,103,5987,103,5987,102,5987,101,5987,101,5986,101,5977,93xe" filled="t" fillcolor="#050100" stroked="f">
              <v:path arrowok="t"/>
            </v:shape>
            <v:shape id="_x0000_s2254" style="height:186;left:5850;position:absolute;top:19;width:272" coordorigin="5850,19" coordsize="272,186" path="m5940,19l5939,21,5942,23,5945,25,5950,33,5957,43,5968,60,6003,116,6037,113,6037,110,6027,108,6020,106,5968,50,5953,24,5954,21,5940,19xe" filled="t" fillcolor="#050100" stroked="f">
              <v:path arrowok="t"/>
            </v:shape>
          </v:group>
        </w:pict>
      </w:r>
      <w:r>
        <w:pict>
          <v:shape id="_x0000_i2255" type="#_x0000_t75" style="height:10.42pt;mso-position-horizontal-relative:char;mso-position-vertical-relative:line;width:40.42pt">
            <v:imagedata r:id="rId92" o:title=""/>
            <w10:wrap type="none"/>
          </v:shape>
        </w:pict>
      </w:r>
      <w:r>
        <w:rPr>
          <w:rFonts w:ascii="Times New Roman" w:eastAsia="Times New Roman" w:hAnsi="Times New Roman" w:cs="Times New Roman"/>
          <w:position w:val="0"/>
          <w:sz w:val="20"/>
          <w:szCs w:val="20"/>
        </w:rPr>
        <w:t xml:space="preserve">          </w: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position w:val="0"/>
          <w:sz w:val="20"/>
          <w:szCs w:val="20"/>
        </w:rPr>
        <w:t>2</w:t>
      </w:r>
      <w:r>
        <w:rPr>
          <w:rFonts w:ascii="Times New Roman" w:eastAsia="Times New Roman" w:hAnsi="Times New Roman" w:cs="Times New Roman"/>
          <w:color w:val="050100"/>
          <w:spacing w:val="0"/>
          <w:w w:val="100"/>
          <w:position w:val="0"/>
          <w:sz w:val="20"/>
          <w:szCs w:val="20"/>
        </w:rPr>
        <w:t>0</w: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position w:val="0"/>
          <w:sz w:val="20"/>
          <w:szCs w:val="20"/>
        </w:rPr>
        <w:pict>
          <v:shape id="_x0000_i2256" type="#_x0000_t75" style="height:10.86pt;mso-position-horizontal-relative:char;mso-position-vertical-relative:line;width:62.21pt">
            <v:imagedata r:id="rId93" o:title=""/>
            <w10:wrap type="none"/>
          </v:shape>
        </w:pict>
      </w:r>
      <w:r>
        <w:rPr>
          <w:rFonts w:ascii="Times New Roman" w:eastAsia="Times New Roman" w:hAnsi="Times New Roman" w:cs="Times New Roman"/>
          <w:color w:val="050100"/>
          <w:spacing w:val="34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100"/>
          <w:spacing w:val="0"/>
          <w:w w:val="100"/>
          <w:position w:val="0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color w:val="050100"/>
          <w:spacing w:val="1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100"/>
          <w:spacing w:val="1"/>
          <w:w w:val="100"/>
          <w:position w:val="0"/>
          <w:sz w:val="20"/>
          <w:szCs w:val="20"/>
        </w:rPr>
        <w:pict>
          <v:shape id="_x0000_i2257" type="#_x0000_t75" style="height:10.68pt;mso-position-horizontal-relative:char;mso-position-vertical-relative:line;width:41.83pt">
            <v:imagedata r:id="rId94" o:title=""/>
            <w10:wrap type="none"/>
          </v:shape>
        </w:pict>
      </w:r>
      <w:r>
        <w:rPr>
          <w:rFonts w:ascii="Times New Roman" w:eastAsia="Times New Roman" w:hAnsi="Times New Roman" w:cs="Times New Roman"/>
          <w:color w:val="050100"/>
          <w:spacing w:val="10"/>
          <w:w w:val="100"/>
          <w:position w:val="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100"/>
          <w:spacing w:val="2"/>
          <w:w w:val="103"/>
          <w:position w:val="0"/>
          <w:sz w:val="20"/>
          <w:szCs w:val="20"/>
        </w:rPr>
        <w:t>2</w:t>
      </w:r>
      <w:r>
        <w:rPr>
          <w:rFonts w:ascii="Times New Roman" w:eastAsia="Times New Roman" w:hAnsi="Times New Roman" w:cs="Times New Roman"/>
          <w:color w:val="050100"/>
          <w:spacing w:val="0"/>
          <w:w w:val="103"/>
          <w:position w:val="0"/>
          <w:sz w:val="20"/>
          <w:szCs w:val="20"/>
        </w:rPr>
        <w:t>0</w:t>
      </w:r>
    </w:p>
    <w:p>
      <w:pPr>
        <w:spacing w:before="4" w:after="0" w:line="200" w:lineRule="exact"/>
        <w:jc w:val="left"/>
        <w:rPr>
          <w:sz w:val="20"/>
          <w:szCs w:val="20"/>
        </w:rPr>
      </w:pPr>
    </w:p>
    <w:p>
      <w:pPr>
        <w:tabs>
          <w:tab w:val="left" w:pos="2320"/>
          <w:tab w:val="left" w:pos="5200"/>
          <w:tab w:val="left" w:pos="6840"/>
          <w:tab w:val="left" w:pos="8100"/>
        </w:tabs>
        <w:spacing w:before="39" w:after="0" w:line="240" w:lineRule="auto"/>
        <w:ind w:left="540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100"/>
          <w:spacing w:val="0"/>
          <w:w w:val="100"/>
          <w:sz w:val="20"/>
          <w:szCs w:val="20"/>
        </w:rPr>
        <w:t>)</w:t>
      </w:r>
      <w:r>
        <w:rPr>
          <w:rFonts w:ascii="Times New Roman" w:eastAsia="Times New Roman" w:hAnsi="Times New Roman" w:cs="Times New Roman"/>
          <w:color w:val="050100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7</w: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color w:val="0501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100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100"/>
          <w:spacing w:val="-5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1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1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1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100"/>
          <w:spacing w:val="1"/>
          <w:w w:val="100"/>
          <w:sz w:val="20"/>
          <w:szCs w:val="20"/>
        </w:rPr>
        <w:t>/</w: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1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1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1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100"/>
          <w:spacing w:val="-24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100"/>
          <w:spacing w:val="0"/>
          <w:w w:val="100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7</w: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2</w:t>
      </w:r>
      <w:r>
        <w:rPr>
          <w:rFonts w:ascii="Times New Roman" w:eastAsia="Times New Roman" w:hAnsi="Times New Roman" w:cs="Times New Roman"/>
          <w:color w:val="0501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100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1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100"/>
          <w:spacing w:val="1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1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color w:val="0501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100"/>
          <w:spacing w:val="1"/>
          <w:w w:val="100"/>
          <w:sz w:val="20"/>
          <w:szCs w:val="20"/>
        </w:rPr>
        <w:t>ati</w: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100"/>
          <w:spacing w:val="3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1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100"/>
          <w:spacing w:val="1"/>
          <w:w w:val="100"/>
          <w:sz w:val="20"/>
          <w:szCs w:val="20"/>
        </w:rPr>
        <w:t>/</w: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100"/>
          <w:spacing w:val="1"/>
          <w:w w:val="100"/>
          <w:sz w:val="20"/>
          <w:szCs w:val="20"/>
        </w:rPr>
        <w:t>cti</w: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color w:val="050100"/>
          <w:spacing w:val="1"/>
          <w:w w:val="100"/>
          <w:sz w:val="20"/>
          <w:szCs w:val="20"/>
        </w:rPr>
        <w:t>iti</w:t>
      </w:r>
      <w:r>
        <w:rPr>
          <w:rFonts w:ascii="Times New Roman" w:eastAsia="Times New Roman" w:hAnsi="Times New Roman" w:cs="Times New Roman"/>
          <w:color w:val="0501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1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100"/>
          <w:spacing w:val="5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100"/>
          <w:spacing w:val="0"/>
          <w:w w:val="100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7</w: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3</w:t>
      </w:r>
      <w:r>
        <w:rPr>
          <w:rFonts w:ascii="Times New Roman" w:eastAsia="Times New Roman" w:hAnsi="Times New Roman" w:cs="Times New Roman"/>
          <w:color w:val="0501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100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1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1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1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ng</w:t>
      </w:r>
      <w:r>
        <w:rPr>
          <w:rFonts w:ascii="Times New Roman" w:eastAsia="Times New Roman" w:hAnsi="Times New Roman" w:cs="Times New Roman"/>
          <w:color w:val="050100"/>
          <w:spacing w:val="0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100"/>
          <w:spacing w:val="-2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100"/>
          <w:spacing w:val="0"/>
          <w:w w:val="100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7</w: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4</w:t>
      </w:r>
      <w:r>
        <w:rPr>
          <w:rFonts w:ascii="Times New Roman" w:eastAsia="Times New Roman" w:hAnsi="Times New Roman" w:cs="Times New Roman"/>
          <w:color w:val="050100"/>
          <w:spacing w:val="1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1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1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100"/>
          <w:spacing w:val="1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100"/>
          <w:spacing w:val="0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100"/>
          <w:spacing w:val="-3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100"/>
          <w:spacing w:val="0"/>
          <w:w w:val="100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50100"/>
          <w:spacing w:val="2"/>
          <w:w w:val="103"/>
          <w:sz w:val="20"/>
          <w:szCs w:val="20"/>
        </w:rPr>
        <w:t>7</w:t>
      </w:r>
      <w:r>
        <w:rPr>
          <w:rFonts w:ascii="Times New Roman" w:eastAsia="Times New Roman" w:hAnsi="Times New Roman" w:cs="Times New Roman"/>
          <w:color w:val="050100"/>
          <w:spacing w:val="2"/>
          <w:w w:val="103"/>
          <w:sz w:val="20"/>
          <w:szCs w:val="20"/>
        </w:rPr>
        <w:t>5</w:t>
      </w:r>
      <w:r>
        <w:rPr>
          <w:rFonts w:ascii="Times New Roman" w:eastAsia="Times New Roman" w:hAnsi="Times New Roman" w:cs="Times New Roman"/>
          <w:color w:val="050100"/>
          <w:spacing w:val="1"/>
          <w:w w:val="10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100"/>
          <w:spacing w:val="1"/>
          <w:w w:val="103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100"/>
          <w:spacing w:val="1"/>
          <w:w w:val="10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100"/>
          <w:spacing w:val="1"/>
          <w:w w:val="103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100"/>
          <w:spacing w:val="1"/>
          <w:w w:val="103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100"/>
          <w:spacing w:val="1"/>
          <w:w w:val="103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100"/>
          <w:spacing w:val="2"/>
          <w:w w:val="103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color w:val="050100"/>
          <w:spacing w:val="1"/>
          <w:w w:val="103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100"/>
          <w:spacing w:val="0"/>
          <w:w w:val="103"/>
          <w:sz w:val="20"/>
          <w:szCs w:val="20"/>
        </w:rPr>
        <w:t>l</w:t>
      </w:r>
    </w:p>
    <w:p>
      <w:pPr>
        <w:spacing w:before="0" w:after="0" w:line="240" w:lineRule="exact"/>
        <w:jc w:val="left"/>
        <w:rPr>
          <w:sz w:val="24"/>
          <w:szCs w:val="24"/>
        </w:rPr>
      </w:pPr>
    </w:p>
    <w:p>
      <w:pPr>
        <w:tabs>
          <w:tab w:val="left" w:pos="2320"/>
          <w:tab w:val="left" w:pos="5260"/>
          <w:tab w:val="left" w:pos="6820"/>
          <w:tab w:val="left" w:pos="8120"/>
        </w:tabs>
        <w:spacing w:before="0" w:after="0" w:line="240" w:lineRule="auto"/>
        <w:ind w:left="750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7</w: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6</w:t>
      </w:r>
      <w:r>
        <w:rPr>
          <w:rFonts w:ascii="Times New Roman" w:eastAsia="Times New Roman" w:hAnsi="Times New Roman" w:cs="Times New Roman"/>
          <w:color w:val="0501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100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1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color w:val="0501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1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1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1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100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100"/>
          <w:spacing w:val="-2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100"/>
          <w:spacing w:val="0"/>
          <w:w w:val="100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7</w: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7</w:t>
      </w:r>
      <w:r>
        <w:rPr>
          <w:rFonts w:ascii="Times New Roman" w:eastAsia="Times New Roman" w:hAnsi="Times New Roman" w:cs="Times New Roman"/>
          <w:color w:val="0501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100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1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0501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100"/>
          <w:spacing w:val="3"/>
          <w:w w:val="100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color w:val="050100"/>
          <w:spacing w:val="1"/>
          <w:w w:val="100"/>
          <w:sz w:val="20"/>
          <w:szCs w:val="20"/>
        </w:rPr>
        <w:t>/</w: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Pou</w:t>
      </w:r>
      <w:r>
        <w:rPr>
          <w:rFonts w:ascii="Times New Roman" w:eastAsia="Times New Roman" w:hAnsi="Times New Roman" w:cs="Times New Roman"/>
          <w:color w:val="050100"/>
          <w:spacing w:val="1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1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100"/>
          <w:spacing w:val="0"/>
          <w:w w:val="100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color w:val="050100"/>
          <w:spacing w:val="-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100"/>
          <w:spacing w:val="0"/>
          <w:w w:val="100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7</w: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8</w:t>
      </w:r>
      <w:r>
        <w:rPr>
          <w:rFonts w:ascii="Times New Roman" w:eastAsia="Times New Roman" w:hAnsi="Times New Roman" w:cs="Times New Roman"/>
          <w:color w:val="0501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100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100"/>
          <w:spacing w:val="1"/>
          <w:w w:val="100"/>
          <w:sz w:val="20"/>
          <w:szCs w:val="20"/>
        </w:rPr>
        <w:t>ll</w: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100"/>
          <w:spacing w:val="0"/>
          <w:w w:val="10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050100"/>
          <w:spacing w:val="-3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100"/>
          <w:spacing w:val="0"/>
          <w:w w:val="100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7</w: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9</w:t>
      </w:r>
      <w:r>
        <w:rPr>
          <w:rFonts w:ascii="Times New Roman" w:eastAsia="Times New Roman" w:hAnsi="Times New Roman" w:cs="Times New Roman"/>
          <w:color w:val="0501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100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100"/>
          <w:spacing w:val="1"/>
          <w:w w:val="100"/>
          <w:sz w:val="20"/>
          <w:szCs w:val="20"/>
        </w:rPr>
        <w:t>j</w: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1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100"/>
          <w:spacing w:val="0"/>
          <w:w w:val="100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color w:val="050100"/>
          <w:spacing w:val="-2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100"/>
          <w:spacing w:val="0"/>
          <w:w w:val="100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8</w: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0</w:t>
      </w:r>
      <w:r>
        <w:rPr>
          <w:rFonts w:ascii="Times New Roman" w:eastAsia="Times New Roman" w:hAnsi="Times New Roman" w:cs="Times New Roman"/>
          <w:color w:val="0501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100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100"/>
          <w:spacing w:val="1"/>
          <w:w w:val="103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100"/>
          <w:spacing w:val="2"/>
          <w:w w:val="103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050100"/>
          <w:spacing w:val="1"/>
          <w:w w:val="103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100"/>
          <w:spacing w:val="0"/>
          <w:w w:val="103"/>
          <w:sz w:val="20"/>
          <w:szCs w:val="20"/>
        </w:rPr>
        <w:t>k</w:t>
      </w:r>
    </w:p>
    <w:p>
      <w:pPr>
        <w:spacing w:before="16" w:after="0" w:line="220" w:lineRule="exact"/>
        <w:jc w:val="left"/>
        <w:rPr>
          <w:sz w:val="22"/>
          <w:szCs w:val="22"/>
        </w:rPr>
      </w:pPr>
    </w:p>
    <w:p>
      <w:pPr>
        <w:tabs>
          <w:tab w:val="left" w:pos="2320"/>
          <w:tab w:val="left" w:pos="3880"/>
          <w:tab w:val="left" w:pos="5140"/>
          <w:tab w:val="left" w:pos="6400"/>
        </w:tabs>
        <w:spacing w:before="0" w:after="0" w:line="240" w:lineRule="auto"/>
        <w:ind w:left="539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color w:val="050100"/>
          <w:spacing w:val="0"/>
          <w:w w:val="100"/>
          <w:sz w:val="20"/>
          <w:szCs w:val="20"/>
        </w:rPr>
        <w:t>)</w:t>
      </w:r>
      <w:r>
        <w:rPr>
          <w:rFonts w:ascii="Times New Roman" w:eastAsia="Times New Roman" w:hAnsi="Times New Roman" w:cs="Times New Roman"/>
          <w:color w:val="050100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8</w: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color w:val="0501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100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un</w:t>
      </w:r>
      <w:r>
        <w:rPr>
          <w:rFonts w:ascii="Times New Roman" w:eastAsia="Times New Roman" w:hAnsi="Times New Roman" w:cs="Times New Roman"/>
          <w:color w:val="050100"/>
          <w:spacing w:val="1"/>
          <w:w w:val="100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color w:val="050100"/>
          <w:spacing w:val="1"/>
          <w:w w:val="100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color w:val="050100"/>
          <w:spacing w:val="0"/>
          <w:w w:val="10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050100"/>
          <w:spacing w:val="-3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100"/>
          <w:spacing w:val="0"/>
          <w:w w:val="100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8</w: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2</w:t>
      </w:r>
      <w:r>
        <w:rPr>
          <w:rFonts w:ascii="Times New Roman" w:eastAsia="Times New Roman" w:hAnsi="Times New Roman" w:cs="Times New Roman"/>
          <w:color w:val="0501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100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050100"/>
          <w:spacing w:val="1"/>
          <w:w w:val="100"/>
          <w:sz w:val="20"/>
          <w:szCs w:val="20"/>
        </w:rPr>
        <w:t>it</w:t>
      </w:r>
      <w:r>
        <w:rPr>
          <w:rFonts w:ascii="Times New Roman" w:eastAsia="Times New Roman" w:hAnsi="Times New Roman" w:cs="Times New Roman"/>
          <w:color w:val="050100"/>
          <w:spacing w:val="0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100"/>
          <w:spacing w:val="-3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100"/>
          <w:spacing w:val="0"/>
          <w:w w:val="100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8</w: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3</w:t>
      </w:r>
      <w:r>
        <w:rPr>
          <w:rFonts w:ascii="Times New Roman" w:eastAsia="Times New Roman" w:hAnsi="Times New Roman" w:cs="Times New Roman"/>
          <w:color w:val="0501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100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100"/>
          <w:spacing w:val="1"/>
          <w:w w:val="100"/>
          <w:sz w:val="20"/>
          <w:szCs w:val="20"/>
        </w:rPr>
        <w:t>sa</w:t>
      </w:r>
      <w:r>
        <w:rPr>
          <w:rFonts w:ascii="Times New Roman" w:eastAsia="Times New Roman" w:hAnsi="Times New Roman" w:cs="Times New Roman"/>
          <w:color w:val="050100"/>
          <w:spacing w:val="3"/>
          <w:w w:val="100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color w:val="050100"/>
          <w:spacing w:val="0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100"/>
          <w:spacing w:val="-3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100"/>
          <w:spacing w:val="0"/>
          <w:w w:val="100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8</w: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4</w:t>
      </w:r>
      <w:r>
        <w:rPr>
          <w:rFonts w:ascii="Times New Roman" w:eastAsia="Times New Roman" w:hAnsi="Times New Roman" w:cs="Times New Roman"/>
          <w:color w:val="0501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100"/>
          <w:spacing w:val="10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color w:val="0501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color w:val="0501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100"/>
          <w:spacing w:val="0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100"/>
          <w:spacing w:val="-37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100"/>
          <w:spacing w:val="0"/>
          <w:w w:val="100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8</w: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5</w:t>
      </w:r>
      <w:r>
        <w:rPr>
          <w:rFonts w:ascii="Times New Roman" w:eastAsia="Times New Roman" w:hAnsi="Times New Roman" w:cs="Times New Roman"/>
          <w:color w:val="0501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100"/>
          <w:spacing w:val="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100"/>
          <w:spacing w:val="3"/>
          <w:w w:val="103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050100"/>
          <w:spacing w:val="2"/>
          <w:w w:val="103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100"/>
          <w:spacing w:val="1"/>
          <w:w w:val="103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100"/>
          <w:spacing w:val="0"/>
          <w:w w:val="103"/>
          <w:sz w:val="20"/>
          <w:szCs w:val="20"/>
        </w:rPr>
        <w:t>t</w:t>
      </w:r>
    </w:p>
    <w:p>
      <w:pPr>
        <w:spacing w:before="0" w:after="0" w:line="240" w:lineRule="exact"/>
        <w:jc w:val="left"/>
        <w:rPr>
          <w:sz w:val="24"/>
          <w:szCs w:val="24"/>
        </w:rPr>
      </w:pPr>
    </w:p>
    <w:p>
      <w:pPr>
        <w:tabs>
          <w:tab w:val="left" w:pos="2320"/>
          <w:tab w:val="left" w:pos="3880"/>
          <w:tab w:val="left" w:pos="5140"/>
          <w:tab w:val="left" w:pos="6400"/>
        </w:tabs>
        <w:spacing w:before="0" w:after="0" w:line="240" w:lineRule="auto"/>
        <w:ind w:left="749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86</w:t>
      </w:r>
      <w:r>
        <w:rPr>
          <w:rFonts w:ascii="Times New Roman" w:eastAsia="Times New Roman" w:hAnsi="Times New Roman" w:cs="Times New Roman"/>
          <w:color w:val="0501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1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bo</w:t>
      </w:r>
      <w:r>
        <w:rPr>
          <w:rFonts w:ascii="Times New Roman" w:eastAsia="Times New Roman" w:hAnsi="Times New Roman" w:cs="Times New Roman"/>
          <w:color w:val="050100"/>
          <w:spacing w:val="1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100"/>
          <w:spacing w:val="0"/>
          <w:w w:val="100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color w:val="050100"/>
          <w:spacing w:val="-39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100"/>
          <w:spacing w:val="0"/>
          <w:w w:val="100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87</w:t>
      </w:r>
      <w:r>
        <w:rPr>
          <w:rFonts w:ascii="Times New Roman" w:eastAsia="Times New Roman" w:hAnsi="Times New Roman" w:cs="Times New Roman"/>
          <w:color w:val="0501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1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1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100"/>
          <w:spacing w:val="1"/>
          <w:w w:val="100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gh</w:t>
      </w:r>
      <w:r>
        <w:rPr>
          <w:rFonts w:ascii="Times New Roman" w:eastAsia="Times New Roman" w:hAnsi="Times New Roman" w:cs="Times New Roman"/>
          <w:color w:val="050100"/>
          <w:spacing w:val="0"/>
          <w:w w:val="1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100"/>
          <w:spacing w:val="-38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100"/>
          <w:spacing w:val="0"/>
          <w:w w:val="100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88</w:t>
      </w:r>
      <w:r>
        <w:rPr>
          <w:rFonts w:ascii="Times New Roman" w:eastAsia="Times New Roman" w:hAnsi="Times New Roman" w:cs="Times New Roman"/>
          <w:color w:val="0501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1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100"/>
          <w:spacing w:val="1"/>
          <w:w w:val="100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color w:val="050100"/>
          <w:spacing w:val="1"/>
          <w:w w:val="100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color w:val="050100"/>
          <w:spacing w:val="1"/>
          <w:w w:val="100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color w:val="050100"/>
          <w:spacing w:val="0"/>
          <w:w w:val="100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050100"/>
          <w:spacing w:val="-36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100"/>
          <w:spacing w:val="0"/>
          <w:w w:val="100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89</w:t>
      </w:r>
      <w:r>
        <w:rPr>
          <w:rFonts w:ascii="Times New Roman" w:eastAsia="Times New Roman" w:hAnsi="Times New Roman" w:cs="Times New Roman"/>
          <w:color w:val="0501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1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100"/>
          <w:spacing w:val="1"/>
          <w:w w:val="100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color w:val="050100"/>
          <w:spacing w:val="0"/>
          <w:w w:val="100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050100"/>
          <w:spacing w:val="-43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100"/>
          <w:spacing w:val="0"/>
          <w:w w:val="100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50100"/>
          <w:spacing w:val="2"/>
          <w:w w:val="100"/>
          <w:sz w:val="20"/>
          <w:szCs w:val="20"/>
        </w:rPr>
        <w:t>90</w:t>
      </w:r>
      <w:r>
        <w:rPr>
          <w:rFonts w:ascii="Times New Roman" w:eastAsia="Times New Roman" w:hAnsi="Times New Roman" w:cs="Times New Roman"/>
          <w:color w:val="050100"/>
          <w:spacing w:val="0"/>
          <w:w w:val="1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50100"/>
          <w:spacing w:val="11"/>
          <w:w w:val="1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50100"/>
          <w:spacing w:val="1"/>
          <w:w w:val="103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50100"/>
          <w:spacing w:val="2"/>
          <w:w w:val="103"/>
          <w:sz w:val="20"/>
          <w:szCs w:val="20"/>
        </w:rPr>
        <w:t>oo</w:t>
      </w:r>
      <w:r>
        <w:rPr>
          <w:rFonts w:ascii="Times New Roman" w:eastAsia="Times New Roman" w:hAnsi="Times New Roman" w:cs="Times New Roman"/>
          <w:color w:val="050100"/>
          <w:spacing w:val="0"/>
          <w:w w:val="103"/>
          <w:sz w:val="20"/>
          <w:szCs w:val="20"/>
        </w:rPr>
        <w:t>k</w:t>
      </w:r>
    </w:p>
    <w:p>
      <w:pPr>
        <w:spacing w:before="11" w:after="0" w:line="220" w:lineRule="exact"/>
        <w:jc w:val="left"/>
        <w:rPr>
          <w:sz w:val="22"/>
          <w:szCs w:val="22"/>
        </w:rPr>
      </w:pPr>
    </w:p>
    <w:p>
      <w:pPr>
        <w:spacing w:before="0" w:after="0" w:line="240" w:lineRule="auto"/>
        <w:ind w:left="554" w:right="-20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group id="_x0000_s2258" style="height:9.62pt;margin-left:61.56pt;margin-top:0.54pt;mso-position-horizontal-relative:page;position:absolute;width:13.76pt;z-index:-251523072" coordorigin="1231,11" coordsize="275,192">
            <v:group id="_x0000_s2259" style="height:172;left:1241;position:absolute;top:21;width:166" coordorigin="1241,21" coordsize="166,172">
              <v:shape id="_x0000_s2260" style="height:172;left:1241;position:absolute;top:21;width:166" coordorigin="1241,21" coordsize="166,172" path="m1321,113l1313,113,1313,166,1341,193,1372,193,1399,188,1398,185,1341,185,1335,184,1327,181,1325,178,1322,169,1321,163,1321,113xe" filled="t" fillcolor="#050100" stroked="f">
                <v:path arrowok="t"/>
              </v:shape>
              <v:shape id="_x0000_s2261" style="height:172;left:1241;position:absolute;top:21;width:166" coordorigin="1241,21" coordsize="166,172" path="m1389,136l1386,136,1385,182,1376,184,1364,185,1398,185,1396,177,1392,158,1389,136xe" filled="t" fillcolor="#050100" stroked="f">
                <v:path arrowok="t"/>
              </v:shape>
              <v:shape id="_x0000_s2262" style="height:172;left:1241;position:absolute;top:21;width:166" coordorigin="1241,21" coordsize="166,172" path="m1311,21l1308,23,1310,26,1311,30,1312,38,1313,43,1313,106,1241,118,1266,123,1286,118,1313,113,1321,113,1321,112,1361,105,1321,105,1321,50,1322,43,1326,37,1326,36,1326,35,1311,21xe" filled="t" fillcolor="#050100" stroked="f">
                <v:path arrowok="t"/>
              </v:shape>
              <v:shape id="_x0000_s2263" style="height:172;left:1241;position:absolute;top:21;width:166" coordorigin="1241,21" coordsize="166,172" path="m1387,91l1371,95,1349,100,1321,105,1361,105,1405,97,1406,97,1407,97,1407,96,1406,95,1405,95,1387,91xe" filled="t" fillcolor="#050100" stroked="f">
                <v:path arrowok="t"/>
              </v:shape>
            </v:group>
            <v:group id="_x0000_s2264" style="height:45;left:1454;position:absolute;top:130;width:43" coordorigin="1454,130" coordsize="43,45">
              <v:shape id="_x0000_s2265" style="height:45;left:1454;position:absolute;top:130;width:43" coordorigin="1454,130" coordsize="43,45" path="m1454,130l1454,136,1470,152,1480,166,1482,170,1483,172,1485,174,1487,175,1491,175,1493,174,1496,168,1496,166,1496,160,1496,158,1464,134,1454,130xe" filled="t" fillcolor="#050100" stroked="f">
                <v:path arrowok="t"/>
              </v:shape>
            </v:group>
          </v:group>
        </w:pict>
      </w:r>
      <w:r>
        <w:pict>
          <v:group id="_x0000_s2266" style="height:9.38pt;margin-left:130.41pt;margin-top:0.95pt;mso-position-horizontal-relative:page;position:absolute;width:24.42pt;z-index:-251522048" coordorigin="2608,19" coordsize="488,188">
            <v:shape id="_x0000_s2267" style="height:188;left:2608;position:absolute;top:19;width:488" coordorigin="2608,19" coordsize="488,188" path="m2986,168l2986,172,2999,187,3012,203,3012,204,3013,204,3014,204,3016,202,3022,193,3025,186,3013,186,2986,168xe" filled="t" fillcolor="#050100" stroked="f">
              <v:path arrowok="t"/>
            </v:shape>
            <v:shape id="_x0000_s2268" style="height:188;left:2608;position:absolute;top:19;width:488" coordorigin="2608,19" coordsize="488,188" path="m2992,116l2972,116,2982,122,2976,139,2967,156,2952,176,2937,189,2919,202,2935,196,2950,185,2964,170,2979,152,2987,134,2992,116xe" filled="t" fillcolor="#050100" stroked="f">
              <v:path arrowok="t"/>
            </v:shape>
            <v:shape id="_x0000_s2269" style="height:188;left:2608;position:absolute;top:19;width:488" coordorigin="2608,19" coordsize="488,188" path="m3040,113l2993,113,3032,116,3028,136,3024,155,3021,170,3017,180,3013,186,3025,186,3039,119,3040,115,3040,113xe" filled="t" fillcolor="#050100" stroked="f">
              <v:path arrowok="t"/>
            </v:shape>
            <v:shape id="_x0000_s2270" style="height:188;left:2608;position:absolute;top:19;width:488" coordorigin="2608,19" coordsize="488,188" path="m2977,35l2975,36,2975,37,2974,47,2940,104,2910,132,2921,128,2964,84,2981,59,2984,54,2986,53,2987,52,2988,52,2987,51,2977,35xe" filled="t" fillcolor="#050100" stroked="f">
              <v:path arrowok="t"/>
            </v:shape>
            <v:shape id="_x0000_s2271" style="height:188;left:2608;position:absolute;top:19;width:488" coordorigin="2608,19" coordsize="488,188" path="m3037,93l3032,101,2951,112,2962,119,2965,118,2972,116,2992,116,2993,113,3040,113,3041,111,3042,109,3043,107,3044,105,3046,103,3047,103,3047,102,3047,101,3047,101,3046,101,3037,93xe" filled="t" fillcolor="#050100" stroked="f">
              <v:path arrowok="t"/>
            </v:shape>
            <v:shape id="_x0000_s2272" style="height:188;left:2608;position:absolute;top:19;width:488" coordorigin="2608,19" coordsize="488,188" path="m3000,19l2999,21,3002,23,3005,25,3010,33,3017,43,3063,116,3097,113,3097,110,3087,108,3080,106,3028,50,3013,24,3014,21,3000,19xe" filled="t" fillcolor="#050100" stroked="f">
              <v:path arrowok="t"/>
            </v:shape>
            <v:shape id="_x0000_s2273" style="height:188;left:2608;position:absolute;top:19;width:488" coordorigin="2608,19" coordsize="488,188" path="m2824,180l2822,182,2832,191,2839,199,2844,206,2844,206,2846,206,2848,201,2851,191,2842,191,2824,180xe" filled="t" fillcolor="#050100" stroked="f">
              <v:path arrowok="t"/>
            </v:shape>
            <v:shape id="_x0000_s2274" style="height:188;left:2608;position:absolute;top:19;width:488" coordorigin="2608,19" coordsize="488,188" path="m2764,109l2762,110,2764,118,2765,123,2765,180,2763,187,2760,191,2768,204,2769,204,2770,204,2771,127,2798,127,2798,125,2827,125,2828,122,2858,122,2858,122,2771,122,2764,109xe" filled="t" fillcolor="#050100" stroked="f">
              <v:path arrowok="t"/>
            </v:shape>
            <v:shape id="_x0000_s2275" style="height:188;left:2608;position:absolute;top:19;width:488" coordorigin="2608,19" coordsize="488,188" path="m2709,170l2707,172,2713,179,2719,186,2725,192,2725,193,2726,194,2727,194,2727,193,2727,192,2732,178,2723,178,2709,170xe" filled="t" fillcolor="#050100" stroked="f">
              <v:path arrowok="t"/>
            </v:shape>
            <v:shape id="_x0000_s2276" style="height:188;left:2608;position:absolute;top:19;width:488" coordorigin="2608,19" coordsize="488,188" path="m2858,122l2828,122,2849,138,2849,139,2847,163,2845,181,2842,191,2851,191,2853,179,2855,159,2857,132,2857,127,2858,123,2858,122xe" filled="t" fillcolor="#050100" stroked="f">
              <v:path arrowok="t"/>
            </v:shape>
            <v:shape id="_x0000_s2277" style="height:188;left:2608;position:absolute;top:19;width:488" coordorigin="2608,19" coordsize="488,188" path="m2755,99l2723,178,2732,178,2758,101,2755,99xe" filled="t" fillcolor="#050100" stroked="f">
              <v:path arrowok="t"/>
            </v:shape>
            <v:shape id="_x0000_s2278" style="height:188;left:2608;position:absolute;top:19;width:488" coordorigin="2608,19" coordsize="488,188" path="m2827,125l2798,125,2817,142,2810,161,2800,178,2804,178,2816,160,2823,143,2830,143,2824,139,2826,134,2827,128,2827,125xe" filled="t" fillcolor="#050100" stroked="f">
              <v:path arrowok="t"/>
            </v:shape>
            <v:shape id="_x0000_s2279" style="height:188;left:2608;position:absolute;top:19;width:488" coordorigin="2608,19" coordsize="488,188" path="m2798,127l2771,127,2788,138,2781,158,2772,173,2776,174,2787,158,2795,138,2801,138,2796,134,2797,132,2797,128,2798,127xe" filled="t" fillcolor="#050100" stroked="f">
              <v:path arrowok="t"/>
            </v:shape>
            <v:shape id="_x0000_s2280" style="height:188;left:2608;position:absolute;top:19;width:488" coordorigin="2608,19" coordsize="488,188" path="m2830,143l2823,143,2836,163,2837,164,2838,165,2838,165,2839,164,2840,160,2841,157,2841,152,2830,143xe" filled="t" fillcolor="#050100" stroked="f">
              <v:path arrowok="t"/>
            </v:shape>
            <v:shape id="_x0000_s2281" style="height:188;left:2608;position:absolute;top:19;width:488" coordorigin="2608,19" coordsize="488,188" path="m2801,138l2795,138,2806,153,2807,154,2808,155,2809,155,2810,151,2810,144,2801,138xe" filled="t" fillcolor="#050100" stroked="f">
              <v:path arrowok="t"/>
            </v:shape>
            <v:shape id="_x0000_s2282" style="height:188;left:2608;position:absolute;top:19;width:488" coordorigin="2608,19" coordsize="488,188" path="m2802,96l2795,96,2794,103,2793,111,2792,119,2771,122,2858,122,2859,119,2859,119,2799,119,2800,114,2801,105,2802,96xe" filled="t" fillcolor="#050100" stroked="f">
              <v:path arrowok="t"/>
            </v:shape>
            <v:shape id="_x0000_s2283" style="height:188;left:2608;position:absolute;top:19;width:488" coordorigin="2608,19" coordsize="488,188" path="m2831,94l2823,94,2823,103,2822,111,2822,116,2799,119,2859,119,2860,117,2862,116,2863,116,2829,116,2830,105,2830,99,2831,94xe" filled="t" fillcolor="#050100" stroked="f">
              <v:path arrowok="t"/>
            </v:shape>
            <v:shape id="_x0000_s2284" style="height:188;left:2608;position:absolute;top:19;width:488" coordorigin="2608,19" coordsize="488,188" path="m2854,107l2849,114,2829,116,2863,116,2863,115,2862,114,2854,107xe" filled="t" fillcolor="#050100" stroked="f">
              <v:path arrowok="t"/>
            </v:shape>
            <v:shape id="_x0000_s2285" style="height:188;left:2608;position:absolute;top:19;width:488" coordorigin="2608,19" coordsize="488,188" path="m2712,84l2710,87,2734,113,2734,113,2735,114,2736,114,2736,113,2737,110,2737,109,2737,98,2712,84xe" filled="t" fillcolor="#050100" stroked="f">
              <v:path arrowok="t"/>
            </v:shape>
            <v:shape id="_x0000_s2286" style="height:188;left:2608;position:absolute;top:19;width:488" coordorigin="2608,19" coordsize="488,188" path="m2862,82l2790,90,2758,93,2766,100,2773,98,2782,97,2795,96,2802,96,2802,95,2823,94,2831,94,2831,93,2871,90,2872,90,2873,90,2873,89,2872,88,2872,88,2862,82xe" filled="t" fillcolor="#050100" stroked="f">
              <v:path arrowok="t"/>
            </v:shape>
            <v:shape id="_x0000_s2287" style="height:188;left:2608;position:absolute;top:19;width:488" coordorigin="2608,19" coordsize="488,188" path="m2796,64l2790,64,2790,69,2789,73,2788,76,2794,83,2795,83,2795,83,2796,83,2797,81,2797,66,2796,64xe" filled="t" fillcolor="#050100" stroked="f">
              <v:path arrowok="t"/>
            </v:shape>
            <v:shape id="_x0000_s2288" style="height:188;left:2608;position:absolute;top:19;width:488" coordorigin="2608,19" coordsize="488,188" path="m2829,61l2822,61,2821,69,2819,76,2818,81,2821,82,2825,73,2828,66,2829,61xe" filled="t" fillcolor="#050100" stroked="f">
              <v:path arrowok="t"/>
            </v:shape>
            <v:shape id="_x0000_s2289" style="height:188;left:2608;position:absolute;top:19;width:488" coordorigin="2608,19" coordsize="488,188" path="m2785,23l2783,25,2786,30,2788,37,2789,58,2759,60,2767,67,2772,66,2779,65,2790,64,2796,64,2796,63,2822,61,2829,61,2829,61,2866,58,2867,58,2868,58,2868,57,2796,57,2795,46,2795,41,2796,38,2797,36,2797,35,2798,33,2797,33,2797,33,2785,23xe" filled="t" fillcolor="#050100" stroked="f">
              <v:path arrowok="t"/>
            </v:shape>
            <v:shape id="_x0000_s2290" style="height:188;left:2608;position:absolute;top:19;width:488" coordorigin="2608,19" coordsize="488,188" path="m2728,34l2726,37,2745,63,2746,64,2747,65,2748,65,2751,50,2728,34xe" filled="t" fillcolor="#050100" stroked="f">
              <v:path arrowok="t"/>
            </v:shape>
            <v:shape id="_x0000_s2291" style="height:188;left:2608;position:absolute;top:19;width:488" coordorigin="2608,19" coordsize="488,188" path="m2826,20l2825,22,2826,25,2827,29,2827,39,2826,46,2824,55,2796,57,2868,57,2867,57,2867,56,2865,55,2831,55,2834,41,2837,34,2839,32,2839,32,2839,32,2839,31,2839,31,2839,30,2826,20xe" filled="t" fillcolor="#050100" stroked="f">
              <v:path arrowok="t"/>
            </v:shape>
            <v:shape id="_x0000_s2292" style="height:188;left:2608;position:absolute;top:19;width:488" coordorigin="2608,19" coordsize="488,188" path="m2859,49l2854,52,2845,53,2831,55,2865,55,2859,49xe" filled="t" fillcolor="#050100" stroked="f">
              <v:path arrowok="t"/>
            </v:shape>
            <v:shape id="_x0000_s2293" style="height:188;left:2608;position:absolute;top:19;width:488" coordorigin="2608,19" coordsize="488,188" path="m2661,23l2614,77,2608,119,2611,137,2618,155,2630,177,2643,192,2659,207,2661,203,2650,192,2639,176,2629,157,2625,142,2623,122,2623,95,2627,77,2636,54,2648,37,2661,23xe" filled="t" fillcolor="#050100" stroked="f">
              <v:path arrowok="t"/>
            </v:shape>
          </v:group>
        </w:pict>
      </w:r>
      <w:r>
        <w:pict>
          <v:group id="_x0000_s2294" style="height:9.28pt;margin-left:171.75pt;margin-top:0.95pt;mso-position-horizontal-relative:page;position:absolute;width:13.6pt;z-index:-251521024" coordorigin="3435,19" coordsize="272,186">
            <v:shape id="_x0000_s2295" style="height:186;left:3435;position:absolute;top:19;width:272" coordorigin="3435,19" coordsize="272,186" path="m3657,21l3663,32,3674,46,3682,62,3688,81,3691,103,3692,128,3688,147,3679,169,3669,187,3656,202,3666,198,3701,148,3707,108,3705,92,3698,73,3686,50,3673,35,3657,21xe" filled="t" fillcolor="#050100" stroked="f">
              <v:path arrowok="t"/>
            </v:shape>
            <v:shape id="_x0000_s2296" style="height:186;left:3435;position:absolute;top:19;width:272" coordorigin="3435,19" coordsize="272,186" path="m3511,168l3511,172,3524,187,3537,203,3537,204,3538,204,3539,204,3541,202,3547,193,3550,186,3538,186,3511,168xe" filled="t" fillcolor="#050100" stroked="f">
              <v:path arrowok="t"/>
            </v:shape>
            <v:shape id="_x0000_s2297" style="height:186;left:3435;position:absolute;top:19;width:272" coordorigin="3435,19" coordsize="272,186" path="m3517,116l3497,116,3507,122,3501,139,3492,156,3477,176,3462,189,3444,202,3460,196,3475,185,3489,170,3504,152,3512,134,3517,116xe" filled="t" fillcolor="#050100" stroked="f">
              <v:path arrowok="t"/>
            </v:shape>
            <v:shape id="_x0000_s2298" style="height:186;left:3435;position:absolute;top:19;width:272" coordorigin="3435,19" coordsize="272,186" path="m3565,113l3518,113,3557,116,3553,136,3549,155,3546,170,3542,180,3538,186,3550,186,3564,119,3565,115,3565,113xe" filled="t" fillcolor="#050100" stroked="f">
              <v:path arrowok="t"/>
            </v:shape>
            <v:shape id="_x0000_s2299" style="height:186;left:3435;position:absolute;top:19;width:272" coordorigin="3435,19" coordsize="272,186" path="m3503,35l3500,36,3500,37,3499,47,3465,104,3435,132,3446,128,3489,84,3506,59,3509,54,3512,52,3513,52,3512,51,3503,35xe" filled="t" fillcolor="#050100" stroked="f">
              <v:path arrowok="t"/>
            </v:shape>
            <v:shape id="_x0000_s2300" style="height:186;left:3435;position:absolute;top:19;width:272" coordorigin="3435,19" coordsize="272,186" path="m3562,93l3557,101,3476,112,3487,119,3490,118,3497,116,3517,116,3518,113,3565,113,3566,111,3568,107,3569,105,3571,103,3572,103,3572,102,3572,101,3572,101,3571,101,3562,93xe" filled="t" fillcolor="#050100" stroked="f">
              <v:path arrowok="t"/>
            </v:shape>
            <v:shape id="_x0000_s2301" style="height:186;left:3435;position:absolute;top:19;width:272" coordorigin="3435,19" coordsize="272,186" path="m3525,19l3524,21,3527,23,3530,25,3535,33,3542,43,3553,60,3588,116,3622,113,3622,110,3612,108,3605,106,3547,41,3539,24,3539,21,3525,19xe" filled="t" fillcolor="#050100" stroked="f">
              <v:path arrowok="t"/>
            </v:shape>
          </v:group>
        </w:pict>
      </w:r>
      <w:r>
        <w:pict>
          <v:group id="_x0000_s2302" style="height:9.54pt;margin-left:83.12pt;margin-top:24.37pt;mso-position-horizontal-relative:page;position:absolute;width:8.76pt;z-index:-251520000" coordorigin="1662,487" coordsize="175,191">
            <v:shape id="_x0000_s2303" style="height:191;left:1662;position:absolute;top:487;width:175" coordorigin="1662,487" coordsize="175,191" path="m1746,602l1739,602,1741,608,1741,609,1742,615,1742,656,1741,661,1739,666,1747,677,1747,678,1748,678,1749,678,1749,677,1749,662,1799,658,1801,658,1802,658,1802,657,1801,657,1801,656,1749,656,1748,619,1790,615,1799,615,1800,614,1802,613,1748,613,1746,602xe" filled="t" fillcolor="#050100" stroked="f">
              <v:path arrowok="t"/>
            </v:shape>
            <v:shape id="_x0000_s2304" style="height:191;left:1662;position:absolute;top:487;width:175" coordorigin="1662,487" coordsize="175,191" path="m1799,615l1790,615,1786,653,1749,656,1801,656,1794,650,1798,617,1799,615xe" filled="t" fillcolor="#050100" stroked="f">
              <v:path arrowok="t"/>
            </v:shape>
            <v:shape id="_x0000_s2305" style="height:191;left:1662;position:absolute;top:487;width:175" coordorigin="1662,487" coordsize="175,191" path="m1665,517l1662,517,1664,528,1664,536,1664,550,1665,596,1665,610,1665,616,1663,620,1670,631,1671,632,1672,632,1673,626,1673,615,1706,611,1714,611,1714,609,1673,609,1672,570,1702,570,1711,569,1672,569,1671,539,1688,536,1695,536,1695,536,1710,533,1670,533,1665,517xe" filled="t" fillcolor="#050100" stroked="f">
              <v:path arrowok="t"/>
            </v:shape>
            <v:shape id="_x0000_s2306" style="height:191;left:1662;position:absolute;top:487;width:175" coordorigin="1662,487" coordsize="175,191" path="m1714,611l1706,611,1711,620,1712,621,1713,621,1713,620,1713,619,1714,614,1714,611xe" filled="t" fillcolor="#050100" stroked="f">
              <v:path arrowok="t"/>
            </v:shape>
            <v:shape id="_x0000_s2307" style="height:191;left:1662;position:absolute;top:487;width:175" coordorigin="1662,487" coordsize="175,191" path="m1756,541l1749,541,1751,543,1758,550,1764,571,1751,584,1736,598,1718,612,1717,616,1725,611,1732,607,1739,602,1746,602,1745,597,1760,584,1774,569,1783,569,1778,565,1782,560,1773,560,1765,553,1761,548,1757,542,1756,541xe" filled="t" fillcolor="#050100" stroked="f">
              <v:path arrowok="t"/>
            </v:shape>
            <v:shape id="_x0000_s2308" style="height:191;left:1662;position:absolute;top:487;width:175" coordorigin="1662,487" coordsize="175,191" path="m1793,601l1788,608,1748,613,1802,613,1803,612,1803,611,1803,610,1802,610,1793,601xe" filled="t" fillcolor="#050100" stroked="f">
              <v:path arrowok="t"/>
            </v:shape>
            <v:shape id="_x0000_s2309" style="height:191;left:1662;position:absolute;top:487;width:175" coordorigin="1662,487" coordsize="175,191" path="m1695,572l1688,572,1688,607,1673,609,1714,609,1715,608,1706,608,1705,607,1695,607,1695,572xe" filled="t" fillcolor="#050100" stroked="f">
              <v:path arrowok="t"/>
            </v:shape>
            <v:shape id="_x0000_s2310" style="height:191;left:1662;position:absolute;top:487;width:175" coordorigin="1662,487" coordsize="175,191" path="m1695,536l1688,536,1688,567,1672,569,1711,569,1710,586,1709,596,1708,603,1706,608,1715,608,1716,591,1718,567,1711,567,1710,566,1695,566,1695,536xe" filled="t" fillcolor="#050100" stroked="f">
              <v:path arrowok="t"/>
            </v:shape>
            <v:shape id="_x0000_s2311" style="height:191;left:1662;position:absolute;top:487;width:175" coordorigin="1662,487" coordsize="175,191" path="m1702,604l1701,605,1699,606,1695,607,1705,607,1702,604xe" filled="t" fillcolor="#050100" stroked="f">
              <v:path arrowok="t"/>
            </v:shape>
            <v:shape id="_x0000_s2312" style="height:191;left:1662;position:absolute;top:487;width:175" coordorigin="1662,487" coordsize="175,191" path="m1783,569l1774,569,1805,605,1838,602,1838,599,1825,598,1815,596,1808,591,1795,581,1783,569xe" filled="t" fillcolor="#050100" stroked="f">
              <v:path arrowok="t"/>
            </v:shape>
            <v:shape id="_x0000_s2313" style="height:191;left:1662;position:absolute;top:487;width:175" coordorigin="1662,487" coordsize="175,191" path="m1702,570l1672,570,1678,574,1680,574,1683,573,1688,572,1695,572,1695,571,1702,570xe" filled="t" fillcolor="#050100" stroked="f">
              <v:path arrowok="t"/>
            </v:shape>
            <v:shape id="_x0000_s2314" style="height:191;left:1662;position:absolute;top:487;width:175" coordorigin="1662,487" coordsize="175,191" path="m1761,487l1759,488,1760,490,1760,494,1757,509,1747,533,1737,550,1725,568,1728,570,1735,562,1742,552,1749,541,1756,541,1756,540,1756,539,1750,539,1756,530,1780,530,1792,528,1803,528,1803,527,1757,527,1760,522,1763,517,1766,510,1767,507,1770,504,1771,502,1773,501,1773,501,1773,500,1773,500,1761,487xe" filled="t" fillcolor="#050100" stroked="f">
              <v:path arrowok="t"/>
            </v:shape>
            <v:shape id="_x0000_s2315" style="height:191;left:1662;position:absolute;top:487;width:175" coordorigin="1662,487" coordsize="175,191" path="m1722,533l1713,533,1711,567,1718,567,1720,536,1721,536,1722,533xe" filled="t" fillcolor="#050100" stroked="f">
              <v:path arrowok="t"/>
            </v:shape>
            <v:shape id="_x0000_s2316" style="height:191;left:1662;position:absolute;top:487;width:175" coordorigin="1662,487" coordsize="175,191" path="m1707,563l1704,564,1701,565,1695,566,1710,566,1707,563xe" filled="t" fillcolor="#050100" stroked="f">
              <v:path arrowok="t"/>
            </v:shape>
            <v:shape id="_x0000_s2317" style="height:191;left:1662;position:absolute;top:487;width:175" coordorigin="1662,487" coordsize="175,191" path="m1803,528l1792,528,1786,540,1779,550,1773,560,1782,560,1785,556,1791,546,1798,535,1801,530,1803,528xe" filled="t" fillcolor="#050100" stroked="f">
              <v:path arrowok="t"/>
            </v:shape>
            <v:shape id="_x0000_s2318" style="height:191;left:1662;position:absolute;top:487;width:175" coordorigin="1662,487" coordsize="175,191" path="m1756,539l1750,539,1756,539,1756,539xe" filled="t" fillcolor="#050100" stroked="f">
              <v:path arrowok="t"/>
            </v:shape>
            <v:shape id="_x0000_s2319" style="height:191;left:1662;position:absolute;top:487;width:175" coordorigin="1662,487" coordsize="175,191" path="m1780,530l1756,530,1762,534,1766,532,1776,530,1780,530xe" filled="t" fillcolor="#050100" stroked="f">
              <v:path arrowok="t"/>
            </v:shape>
            <v:shape id="_x0000_s2320" style="height:191;left:1662;position:absolute;top:487;width:175" coordorigin="1662,487" coordsize="175,191" path="m1717,522l1713,528,1670,533,1710,533,1713,533,1722,533,1726,531,1726,530,1725,529,1725,529,1717,522xe" filled="t" fillcolor="#050100" stroked="f">
              <v:path arrowok="t"/>
            </v:shape>
            <v:shape id="_x0000_s2321" style="height:191;left:1662;position:absolute;top:487;width:175" coordorigin="1662,487" coordsize="175,191" path="m1799,514l1791,523,1757,527,1803,527,1804,526,1808,524,1808,524,1808,524,1808,523,1799,514xe" filled="t" fillcolor="#050100" stroked="f">
              <v:path arrowok="t"/>
            </v:shape>
          </v:group>
        </w:pict>
      </w:r>
      <w:r>
        <w:pict>
          <v:shape id="_x0000_i2322" type="#_x0000_t75" style="height:10.47pt;mso-position-horizontal-relative:char;mso-position-vertical-relative:line;width:41.13pt">
            <v:imagedata r:id="rId95" o:title=""/>
            <w10:wrap type="none"/>
          </v:shape>
        </w:pict>
      </w:r>
      <w:r>
        <w:rPr>
          <w:rFonts w:ascii="Times New Roman" w:eastAsia="Times New Roman" w:hAnsi="Times New Roman" w:cs="Times New Roman"/>
          <w:position w:val="0"/>
          <w:sz w:val="20"/>
          <w:szCs w:val="20"/>
        </w:rPr>
        <w:t xml:space="preserve">              </w:t>
      </w:r>
      <w:r>
        <w:rPr>
          <w:rFonts w:ascii="Times New Roman" w:eastAsia="Times New Roman" w:hAnsi="Times New Roman" w:cs="Times New Roman"/>
          <w:color w:val="050100"/>
          <w:spacing w:val="2"/>
          <w:w w:val="103"/>
          <w:position w:val="0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color w:val="050100"/>
          <w:spacing w:val="0"/>
          <w:w w:val="103"/>
          <w:position w:val="0"/>
          <w:sz w:val="20"/>
          <w:szCs w:val="20"/>
        </w:rPr>
        <w:t>5</w:t>
      </w:r>
    </w:p>
    <w:sectPr>
      <w:footerReference w:type="default" r:id="rId96"/>
      <w:pgSz w:w="11900" w:h="16840"/>
      <w:pgMar w:top="1580" w:right="1680" w:bottom="280" w:left="1100" w:header="0" w:foo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00"/>
    <w:family w:val="roman"/>
    <w:pitch w:val="variable"/>
  </w:font>
  <w:font w:name="Arial">
    <w:altName w:val="Arial"/>
    <w:charset w:val="00"/>
    <w:family w:val="swiss"/>
    <w:pitch w:val="variable"/>
  </w:font>
  <w:font w:name="Calibri">
    <w:altName w:val="Calibri"/>
    <w:charset w:val="00"/>
    <w:family w:val="swiss"/>
    <w:pitch w:val="variable"/>
  </w:font>
  <w:font w:name="Tahoma">
    <w:altName w:val="Tahoma"/>
    <w:charset w:val="00"/>
    <w:family w:val="swiss"/>
    <w:pitch w:val="variable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>
    <w:pPr>
      <w:spacing w:before="0" w:after="0" w:line="200" w:lineRule="exact"/>
      <w:jc w:val="left"/>
      <w:rPr>
        <w:sz w:val="20"/>
        <w:szCs w:val="20"/>
      </w:rPr>
    </w:pPr>
    <w:r>
      <w:pict>
        <v:group id="_x0000_s3073" style="height:9.1pt;margin-left:298.24pt;margin-top:807.27pt;mso-position-horizontal-relative:page;mso-position-vertical-relative:page;position:absolute;width:5.25pt;z-index:-251658240" coordorigin="5965,16145" coordsize="105,182">
          <v:shape id="_x0000_s3074" style="height:182;left:5965;position:absolute;top:16145;width:105" coordorigin="5965,16145" coordsize="105,182" path="m6070,16145l6040,16145,5965,16328,5994,16328,6070,16145xe" filled="t" fillcolor="#050000" stroked="f">
            <v:path arrowok="t"/>
          </v:shape>
        </v:group>
      </w:pict>
    </w:r>
    <w:r>
      <w:pict>
        <v:group id="_x0000_s3075" style="height:8.07pt;margin-left:307.04pt;margin-top:807.14pt;mso-position-horizontal-relative:page;mso-position-vertical-relative:page;position:absolute;width:5.47pt;z-index:-251657216" coordorigin="6141,16143" coordsize="109,161">
          <v:shape id="_x0000_s3076" style="height:161;left:6141;position:absolute;top:16143;width:109" coordorigin="6141,16143" coordsize="109,161" path="m6211,16143l6182,16143,6170,16147,6150,16162,6145,16172,6146,16189,6154,16207,6172,16220,6159,16227,6145,16242,6141,16262,6141,16275,6146,16285,6158,16294,6174,16302,6197,16304,6218,16301,6235,16293,6245,16285,6247,16281,6189,16281,6183,16279,6174,16271,6172,16266,6172,16248,6179,16239,6194,16233,6239,16233,6235,16228,6227,16223,6217,16220,6226,16215,6234,16208,6196,16208,6183,16203,6176,16195,6177,16179,6178,16175,6186,16168,6191,16167,6245,16167,6241,16160,6223,16146,6211,16143xe" filled="t" fillcolor="#050000" stroked="f">
            <v:path arrowok="t"/>
          </v:shape>
          <v:shape id="_x0000_s3077" style="height:161;left:6141;position:absolute;top:16143;width:109" coordorigin="6141,16143" coordsize="109,161" path="m6239,16233l6194,16233,6211,16239,6219,16248,6219,16266,6217,16271,6208,16279,6202,16281,6247,16281,6250,16274,6250,16251,6247,16243,6239,16233xe" filled="t" fillcolor="#050000" stroked="f">
            <v:path arrowok="t"/>
          </v:shape>
          <v:shape id="_x0000_s3078" style="height:161;left:6141;position:absolute;top:16143;width:109" coordorigin="6141,16143" coordsize="109,161" path="m6245,16167l6202,16167,6207,16168,6214,16175,6215,16179,6215,16195,6209,16202,6196,16208,6234,16208,6241,16201,6246,16182,6246,16170,6245,16167xe" filled="t" fillcolor="#050000" stroked="f">
            <v:path arrowok="t"/>
          </v:shape>
        </v:group>
      </w:pic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>
    <w:pPr>
      <w:spacing w:before="0" w:after="0" w:line="200" w:lineRule="exact"/>
      <w:jc w:val="left"/>
      <w:rPr>
        <w:sz w:val="20"/>
        <w:szCs w:val="20"/>
      </w:rPr>
    </w:pPr>
    <w:r>
      <w:pict>
        <v:group id="_x0000_s3079" style="height:10.23pt;margin-left:288.95pt;margin-top:806.64pt;mso-position-horizontal-relative:page;mso-position-vertical-relative:page;position:absolute;width:15.04pt;z-index:-251656192" coordorigin="5779,16133" coordsize="301,205">
          <v:group id="_x0000_s3080" style="height:161;left:5789;position:absolute;top:16143;width:109" coordorigin="5789,16143" coordsize="109,161">
            <v:shape id="_x0000_s3081" style="height:161;left:5789;position:absolute;top:16143;width:109" coordorigin="5789,16143" coordsize="109,161" path="m5871,16143l5803,16175,5789,16233,5789,16236,5825,16301,5847,16304,5867,16300,5884,16288,5889,16279,5838,16279,5832,16277,5824,16265,5822,16258,5822,16243,5824,16237,5828,16233,5832,16228,5838,16226,5894,16226,5894,16224,5889,16219,5821,16219,5821,16204,5825,16191,5839,16173,5849,16168,5887,16168,5887,16147,5880,16144,5871,16143xe" filled="t" fillcolor="#050000" stroked="f">
              <v:path arrowok="t"/>
            </v:shape>
            <v:shape id="_x0000_s3082" style="height:161;left:5789;position:absolute;top:16143;width:109" coordorigin="5789,16143" coordsize="109,161" path="m5894,16226l5858,16226,5866,16234,5866,16260,5864,16266,5856,16277,5851,16279,5889,16279,5894,16271,5898,16250,5898,16236,5894,16226xe" filled="t" fillcolor="#050000" stroked="f">
              <v:path arrowok="t"/>
            </v:shape>
            <v:shape id="_x0000_s3083" style="height:161;left:5789;position:absolute;top:16143;width:109" coordorigin="5789,16143" coordsize="109,161" path="m5868,16202l5840,16202,5829,16207,5822,16219,5889,16219,5878,16206,5868,16202xe" filled="t" fillcolor="#050000" stroked="f">
              <v:path arrowok="t"/>
            </v:shape>
            <v:shape id="_x0000_s3084" style="height:161;left:5789;position:absolute;top:16143;width:109" coordorigin="5789,16143" coordsize="109,161" path="m5887,16168l5870,16168,5879,16170,5887,16175,5887,16168xe" filled="t" fillcolor="#050000" stroked="f">
              <v:path arrowok="t"/>
            </v:shape>
          </v:group>
          <v:group id="_x0000_s3085" style="height:182;left:5965;position:absolute;top:16145;width:105" coordorigin="5965,16145" coordsize="105,182">
            <v:shape id="_x0000_s3086" style="height:182;left:5965;position:absolute;top:16145;width:105" coordorigin="5965,16145" coordsize="105,182" path="m6070,16145l6040,16145,5965,16328,5994,16328,6070,16145xe" filled="t" fillcolor="#050000" stroked="f">
              <v:path arrowok="t"/>
            </v:shape>
          </v:group>
        </v:group>
      </w:pict>
    </w:r>
    <w:r>
      <w:pict>
        <v:group id="_x0000_s3087" style="height:8.07pt;margin-left:307.04pt;margin-top:807.14pt;mso-position-horizontal-relative:page;mso-position-vertical-relative:page;position:absolute;width:5.47pt;z-index:-251655168" coordorigin="6141,16143" coordsize="109,161">
          <v:shape id="_x0000_s3088" style="height:161;left:6141;position:absolute;top:16143;width:109" coordorigin="6141,16143" coordsize="109,161" path="m6211,16143l6182,16143,6170,16147,6150,16162,6145,16172,6146,16189,6154,16207,6172,16220,6159,16227,6145,16242,6141,16262,6141,16275,6146,16285,6158,16294,6174,16302,6197,16304,6218,16301,6235,16293,6245,16285,6247,16281,6189,16281,6183,16279,6174,16271,6172,16266,6172,16248,6179,16239,6194,16233,6239,16233,6235,16228,6227,16223,6217,16220,6226,16215,6234,16208,6196,16208,6183,16203,6176,16195,6177,16179,6178,16175,6186,16168,6191,16167,6245,16167,6241,16160,6223,16146,6211,16143xe" filled="t" fillcolor="#050000" stroked="f">
            <v:path arrowok="t"/>
          </v:shape>
          <v:shape id="_x0000_s3089" style="height:161;left:6141;position:absolute;top:16143;width:109" coordorigin="6141,16143" coordsize="109,161" path="m6239,16233l6194,16233,6211,16239,6219,16248,6219,16266,6217,16271,6208,16279,6202,16281,6247,16281,6250,16274,6250,16251,6247,16243,6239,16233xe" filled="t" fillcolor="#050000" stroked="f">
            <v:path arrowok="t"/>
          </v:shape>
          <v:shape id="_x0000_s3090" style="height:161;left:6141;position:absolute;top:16143;width:109" coordorigin="6141,16143" coordsize="109,161" path="m6245,16167l6202,16167,6207,16168,6214,16175,6215,16179,6215,16195,6209,16202,6196,16208,6234,16208,6241,16201,6246,16182,6246,16170,6245,16167xe" filled="t" fillcolor="#050000" stroked="f">
            <v:path arrowok="t"/>
          </v:shape>
        </v:group>
      </w:pic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>
    <w:pPr>
      <w:spacing w:before="0" w:after="0" w:line="0" w:lineRule="exact"/>
      <w:jc w:val="left"/>
      <w:rPr>
        <w:sz w:val="4"/>
        <w:szCs w:val="4"/>
      </w:rPr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>
    <w:pPr>
      <w:spacing w:before="0" w:after="0" w:line="0" w:lineRule="exact"/>
      <w:jc w:val="left"/>
      <w:rPr>
        <w:sz w:val="4"/>
        <w:szCs w:val="4"/>
      </w:rPr>
    </w:pPr>
  </w:p>
</w:ft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3102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footer" Target="footer1.xml" /><Relationship Id="rId11" Type="http://schemas.openxmlformats.org/officeDocument/2006/relationships/image" Target="media/image7.png" /><Relationship Id="rId12" Type="http://schemas.openxmlformats.org/officeDocument/2006/relationships/image" Target="media/image8.png" /><Relationship Id="rId13" Type="http://schemas.openxmlformats.org/officeDocument/2006/relationships/image" Target="media/image9.png" /><Relationship Id="rId14" Type="http://schemas.openxmlformats.org/officeDocument/2006/relationships/image" Target="media/image10.png" /><Relationship Id="rId15" Type="http://schemas.openxmlformats.org/officeDocument/2006/relationships/image" Target="media/image11.png" /><Relationship Id="rId16" Type="http://schemas.openxmlformats.org/officeDocument/2006/relationships/image" Target="media/image12.png" /><Relationship Id="rId17" Type="http://schemas.openxmlformats.org/officeDocument/2006/relationships/image" Target="media/image13.png" /><Relationship Id="rId18" Type="http://schemas.openxmlformats.org/officeDocument/2006/relationships/image" Target="media/image14.png" /><Relationship Id="rId19" Type="http://schemas.openxmlformats.org/officeDocument/2006/relationships/image" Target="media/image15.png" /><Relationship Id="rId2" Type="http://schemas.openxmlformats.org/officeDocument/2006/relationships/webSettings" Target="webSettings.xml" /><Relationship Id="rId20" Type="http://schemas.openxmlformats.org/officeDocument/2006/relationships/image" Target="media/image16.png" /><Relationship Id="rId21" Type="http://schemas.openxmlformats.org/officeDocument/2006/relationships/image" Target="media/image17.png" /><Relationship Id="rId22" Type="http://schemas.openxmlformats.org/officeDocument/2006/relationships/image" Target="media/image18.png" /><Relationship Id="rId23" Type="http://schemas.openxmlformats.org/officeDocument/2006/relationships/image" Target="media/image19.png" /><Relationship Id="rId24" Type="http://schemas.openxmlformats.org/officeDocument/2006/relationships/image" Target="media/image20.png" /><Relationship Id="rId25" Type="http://schemas.openxmlformats.org/officeDocument/2006/relationships/image" Target="media/image21.png" /><Relationship Id="rId26" Type="http://schemas.openxmlformats.org/officeDocument/2006/relationships/image" Target="media/image22.png" /><Relationship Id="rId27" Type="http://schemas.openxmlformats.org/officeDocument/2006/relationships/image" Target="media/image23.png" /><Relationship Id="rId28" Type="http://schemas.openxmlformats.org/officeDocument/2006/relationships/image" Target="media/image24.png" /><Relationship Id="rId29" Type="http://schemas.openxmlformats.org/officeDocument/2006/relationships/image" Target="media/image25.png" /><Relationship Id="rId3" Type="http://schemas.openxmlformats.org/officeDocument/2006/relationships/fontTable" Target="fontTable.xml" /><Relationship Id="rId30" Type="http://schemas.openxmlformats.org/officeDocument/2006/relationships/image" Target="media/image26.png" /><Relationship Id="rId31" Type="http://schemas.openxmlformats.org/officeDocument/2006/relationships/image" Target="media/image27.png" /><Relationship Id="rId32" Type="http://schemas.openxmlformats.org/officeDocument/2006/relationships/image" Target="media/image28.png" /><Relationship Id="rId33" Type="http://schemas.openxmlformats.org/officeDocument/2006/relationships/image" Target="media/image29.png" /><Relationship Id="rId34" Type="http://schemas.openxmlformats.org/officeDocument/2006/relationships/footer" Target="footer2.xml" /><Relationship Id="rId35" Type="http://schemas.openxmlformats.org/officeDocument/2006/relationships/image" Target="media/image30.png" /><Relationship Id="rId36" Type="http://schemas.openxmlformats.org/officeDocument/2006/relationships/image" Target="media/image31.png" /><Relationship Id="rId37" Type="http://schemas.openxmlformats.org/officeDocument/2006/relationships/image" Target="media/image32.png" /><Relationship Id="rId38" Type="http://schemas.openxmlformats.org/officeDocument/2006/relationships/image" Target="media/image33.png" /><Relationship Id="rId39" Type="http://schemas.openxmlformats.org/officeDocument/2006/relationships/image" Target="media/image34.png" /><Relationship Id="rId4" Type="http://schemas.openxmlformats.org/officeDocument/2006/relationships/image" Target="media/image1.png" /><Relationship Id="rId40" Type="http://schemas.openxmlformats.org/officeDocument/2006/relationships/image" Target="media/image35.png" /><Relationship Id="rId41" Type="http://schemas.openxmlformats.org/officeDocument/2006/relationships/image" Target="media/image36.png" /><Relationship Id="rId42" Type="http://schemas.openxmlformats.org/officeDocument/2006/relationships/image" Target="media/image37.png" /><Relationship Id="rId43" Type="http://schemas.openxmlformats.org/officeDocument/2006/relationships/image" Target="media/image38.png" /><Relationship Id="rId44" Type="http://schemas.openxmlformats.org/officeDocument/2006/relationships/image" Target="media/image39.png" /><Relationship Id="rId45" Type="http://schemas.openxmlformats.org/officeDocument/2006/relationships/image" Target="media/image40.png" /><Relationship Id="rId46" Type="http://schemas.openxmlformats.org/officeDocument/2006/relationships/image" Target="media/image41.png" /><Relationship Id="rId47" Type="http://schemas.openxmlformats.org/officeDocument/2006/relationships/image" Target="media/image42.png" /><Relationship Id="rId48" Type="http://schemas.openxmlformats.org/officeDocument/2006/relationships/image" Target="media/image43.png" /><Relationship Id="rId49" Type="http://schemas.openxmlformats.org/officeDocument/2006/relationships/image" Target="media/image44.png" /><Relationship Id="rId5" Type="http://schemas.openxmlformats.org/officeDocument/2006/relationships/image" Target="media/image2.png" /><Relationship Id="rId50" Type="http://schemas.openxmlformats.org/officeDocument/2006/relationships/image" Target="media/image45.png" /><Relationship Id="rId51" Type="http://schemas.openxmlformats.org/officeDocument/2006/relationships/image" Target="media/image46.png" /><Relationship Id="rId52" Type="http://schemas.openxmlformats.org/officeDocument/2006/relationships/image" Target="media/image47.png" /><Relationship Id="rId53" Type="http://schemas.openxmlformats.org/officeDocument/2006/relationships/image" Target="media/image48.png" /><Relationship Id="rId54" Type="http://schemas.openxmlformats.org/officeDocument/2006/relationships/image" Target="media/image49.png" /><Relationship Id="rId55" Type="http://schemas.openxmlformats.org/officeDocument/2006/relationships/image" Target="media/image50.png" /><Relationship Id="rId56" Type="http://schemas.openxmlformats.org/officeDocument/2006/relationships/image" Target="media/image51.png" /><Relationship Id="rId57" Type="http://schemas.openxmlformats.org/officeDocument/2006/relationships/image" Target="media/image52.png" /><Relationship Id="rId58" Type="http://schemas.openxmlformats.org/officeDocument/2006/relationships/image" Target="media/image53.png" /><Relationship Id="rId59" Type="http://schemas.openxmlformats.org/officeDocument/2006/relationships/image" Target="media/image54.png" /><Relationship Id="rId6" Type="http://schemas.openxmlformats.org/officeDocument/2006/relationships/image" Target="media/image3.png" /><Relationship Id="rId60" Type="http://schemas.openxmlformats.org/officeDocument/2006/relationships/image" Target="media/image55.png" /><Relationship Id="rId61" Type="http://schemas.openxmlformats.org/officeDocument/2006/relationships/image" Target="media/image56.png" /><Relationship Id="rId62" Type="http://schemas.openxmlformats.org/officeDocument/2006/relationships/image" Target="media/image57.png" /><Relationship Id="rId63" Type="http://schemas.openxmlformats.org/officeDocument/2006/relationships/image" Target="media/image58.png" /><Relationship Id="rId64" Type="http://schemas.openxmlformats.org/officeDocument/2006/relationships/image" Target="media/image59.png" /><Relationship Id="rId65" Type="http://schemas.openxmlformats.org/officeDocument/2006/relationships/image" Target="media/image60.png" /><Relationship Id="rId66" Type="http://schemas.openxmlformats.org/officeDocument/2006/relationships/image" Target="media/image61.png" /><Relationship Id="rId67" Type="http://schemas.openxmlformats.org/officeDocument/2006/relationships/image" Target="media/image62.png" /><Relationship Id="rId68" Type="http://schemas.openxmlformats.org/officeDocument/2006/relationships/image" Target="media/image63.png" /><Relationship Id="rId69" Type="http://schemas.openxmlformats.org/officeDocument/2006/relationships/image" Target="media/image64.png" /><Relationship Id="rId7" Type="http://schemas.openxmlformats.org/officeDocument/2006/relationships/image" Target="media/image4.png" /><Relationship Id="rId70" Type="http://schemas.openxmlformats.org/officeDocument/2006/relationships/image" Target="media/image65.png" /><Relationship Id="rId71" Type="http://schemas.openxmlformats.org/officeDocument/2006/relationships/image" Target="media/image66.png" /><Relationship Id="rId72" Type="http://schemas.openxmlformats.org/officeDocument/2006/relationships/image" Target="media/image67.png" /><Relationship Id="rId73" Type="http://schemas.openxmlformats.org/officeDocument/2006/relationships/image" Target="media/image68.png" /><Relationship Id="rId74" Type="http://schemas.openxmlformats.org/officeDocument/2006/relationships/image" Target="media/image69.png" /><Relationship Id="rId75" Type="http://schemas.openxmlformats.org/officeDocument/2006/relationships/image" Target="media/image70.png" /><Relationship Id="rId76" Type="http://schemas.openxmlformats.org/officeDocument/2006/relationships/footer" Target="footer3.xml" /><Relationship Id="rId77" Type="http://schemas.openxmlformats.org/officeDocument/2006/relationships/image" Target="media/image71.png" /><Relationship Id="rId78" Type="http://schemas.openxmlformats.org/officeDocument/2006/relationships/image" Target="media/image72.png" /><Relationship Id="rId79" Type="http://schemas.openxmlformats.org/officeDocument/2006/relationships/image" Target="media/image73.png" /><Relationship Id="rId8" Type="http://schemas.openxmlformats.org/officeDocument/2006/relationships/image" Target="media/image5.png" /><Relationship Id="rId80" Type="http://schemas.openxmlformats.org/officeDocument/2006/relationships/image" Target="media/image74.png" /><Relationship Id="rId81" Type="http://schemas.openxmlformats.org/officeDocument/2006/relationships/image" Target="media/image75.png" /><Relationship Id="rId82" Type="http://schemas.openxmlformats.org/officeDocument/2006/relationships/image" Target="media/image76.png" /><Relationship Id="rId83" Type="http://schemas.openxmlformats.org/officeDocument/2006/relationships/image" Target="media/image77.png" /><Relationship Id="rId84" Type="http://schemas.openxmlformats.org/officeDocument/2006/relationships/image" Target="media/image78.png" /><Relationship Id="rId85" Type="http://schemas.openxmlformats.org/officeDocument/2006/relationships/image" Target="media/image79.png" /><Relationship Id="rId86" Type="http://schemas.openxmlformats.org/officeDocument/2006/relationships/image" Target="media/image80.png" /><Relationship Id="rId87" Type="http://schemas.openxmlformats.org/officeDocument/2006/relationships/image" Target="media/image81.png" /><Relationship Id="rId88" Type="http://schemas.openxmlformats.org/officeDocument/2006/relationships/image" Target="media/image82.png" /><Relationship Id="rId89" Type="http://schemas.openxmlformats.org/officeDocument/2006/relationships/image" Target="media/image83.png" /><Relationship Id="rId9" Type="http://schemas.openxmlformats.org/officeDocument/2006/relationships/image" Target="media/image6.png" /><Relationship Id="rId90" Type="http://schemas.openxmlformats.org/officeDocument/2006/relationships/image" Target="media/image84.png" /><Relationship Id="rId91" Type="http://schemas.openxmlformats.org/officeDocument/2006/relationships/image" Target="media/image85.png" /><Relationship Id="rId92" Type="http://schemas.openxmlformats.org/officeDocument/2006/relationships/image" Target="media/image86.png" /><Relationship Id="rId93" Type="http://schemas.openxmlformats.org/officeDocument/2006/relationships/image" Target="media/image87.png" /><Relationship Id="rId94" Type="http://schemas.openxmlformats.org/officeDocument/2006/relationships/image" Target="media/image88.png" /><Relationship Id="rId95" Type="http://schemas.openxmlformats.org/officeDocument/2006/relationships/image" Target="media/image89.png" /><Relationship Id="rId96" Type="http://schemas.openxmlformats.org/officeDocument/2006/relationships/footer" Target="footer4.xml" /><Relationship Id="rId97" Type="http://schemas.openxmlformats.org/officeDocument/2006/relationships/theme" Target="theme/theme1.xml" /><Relationship Id="rId98" Type="http://schemas.openxmlformats.org/officeDocument/2006/relationships/styles" Target="styles.xml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0</TotalTime>
  <Pages>0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（巨石）2017-2018学年 二十九中 8A 10月月考卷</dc:title>
  <cp:revision>0</cp:revision>
  <dcterms:created xsi:type="dcterms:W3CDTF">2018-02-09T14:22:56Z</dcterms:created>
  <dcterms:modified xsi:type="dcterms:W3CDTF">2018-02-09T14:22:56Z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2017-10-02T00:00:00Z</vt:filetime>
  </property>
  <property fmtid="{D5CDD505-2E9C-101B-9397-08002B2CF9AE}" pid="3" name="LastSaved">
    <vt:filetime>2018-02-09T00:00:00Z</vt:filetime>
  </property>
</Properties>
</file>