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pict>
          <v:shape id="_x0000_s1025" o:spid="_x0000_s1025" o:spt="75" type="#_x0000_t75" style="position:absolute;left:0pt;margin-left:975pt;margin-top:939pt;height:33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7316470"/>
            <wp:effectExtent l="0" t="0" r="18415" b="17780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860" cy="7316470"/>
            <wp:effectExtent l="0" t="0" r="8890" b="17780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6544310"/>
            <wp:effectExtent l="0" t="0" r="8890" b="8890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654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860" cy="7316470"/>
            <wp:effectExtent l="0" t="0" r="8890" b="17780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6906895"/>
            <wp:effectExtent l="0" t="0" r="18415" b="8255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202170"/>
            <wp:effectExtent l="0" t="0" r="18415" b="1778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860" cy="6878320"/>
            <wp:effectExtent l="0" t="0" r="8890" b="17780"/>
            <wp:docPr id="9" name="图片 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7316470"/>
            <wp:effectExtent l="0" t="0" r="18415" b="17780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0E9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hangjinzhu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2018-11-14T03:00:00Z</dcterms:created>
  <dc:creator>zjz9865</dc:creator>
  <cp:lastModifiedBy>Administrator</cp:lastModifiedBy>
  <dcterms:modified xsi:type="dcterms:W3CDTF">2019-01-06T12:07:41Z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