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01pt;margin-top:839pt;height:23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35800"/>
            <wp:effectExtent l="0" t="0" r="2540" b="12700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040245"/>
            <wp:effectExtent l="0" t="0" r="18415" b="8255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859270"/>
            <wp:effectExtent l="0" t="0" r="18415" b="17780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849745"/>
            <wp:effectExtent l="0" t="0" r="18415" b="825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95135"/>
            <wp:effectExtent l="0" t="0" r="3810" b="5715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9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068820"/>
            <wp:effectExtent l="0" t="0" r="8890" b="1778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782435"/>
            <wp:effectExtent l="0" t="0" r="8890" b="18415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240270"/>
            <wp:effectExtent l="0" t="0" r="8890" b="1778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211695"/>
            <wp:effectExtent l="0" t="0" r="8890" b="8255"/>
            <wp:docPr id="9" name="图片 9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0C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2018-11-23T03:33:00Z</dcterms:created>
  <dc:creator>康桥思绪</dc:creator>
  <cp:lastModifiedBy>Administrator</cp:lastModifiedBy>
  <dcterms:modified xsi:type="dcterms:W3CDTF">2019-01-04T12:15:07Z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