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100" w:firstLineChars="1000"/>
        <w:jc w:val="both"/>
        <w:textAlignment w:val="auto"/>
        <w:outlineLvl w:val="9"/>
        <w:rPr>
          <w:rFonts w:ascii="Times New Roman" w:hAnsi="Times New Roman" w:cs="Times New Roman"/>
          <w:szCs w:val="21"/>
        </w:rPr>
      </w:pPr>
      <w:r>
        <w:rPr>
          <w:rFonts w:hint="eastAsia" w:ascii="Times New Roman" w:hAnsi="Times New Roman" w:cs="Times New Roman"/>
          <w:szCs w:val="21"/>
        </w:rPr>
        <w:pict>
          <v:shape id="_x0000_s1025" o:spid="_x0000_s1025" o:spt="75" type="#_x0000_t75" style="position:absolute;left:0pt;margin-left:895pt;margin-top:877pt;height:27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szCs w:val="21"/>
        </w:rPr>
        <w:t>2017-2018学年上海市浦东新区</w:t>
      </w:r>
      <w:r>
        <w:rPr>
          <w:rFonts w:ascii="Times New Roman" w:hAnsi="Times New Roman" w:cs="Times New Roman"/>
          <w:szCs w:val="21"/>
        </w:rPr>
        <w:t>三林北校</w:t>
      </w:r>
      <w:r>
        <w:rPr>
          <w:rFonts w:hint="eastAsia" w:ascii="Times New Roman" w:hAnsi="Times New Roman" w:cs="Times New Roman"/>
          <w:szCs w:val="21"/>
        </w:rPr>
        <w:t>九年级</w:t>
      </w:r>
      <w:r>
        <w:rPr>
          <w:rFonts w:ascii="Times New Roman" w:hAnsi="Times New Roman" w:cs="Times New Roman"/>
          <w:szCs w:val="21"/>
        </w:rPr>
        <w:t>第一次月考卷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260" w:firstLineChars="6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Choose the best answer</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My granddad told me a</w:t>
      </w:r>
      <w:r>
        <w:rPr>
          <w:rFonts w:ascii="Times New Roman" w:hAnsi="Times New Roman" w:cs="Times New Roman"/>
          <w:szCs w:val="21"/>
          <w:u w:val="single"/>
        </w:rPr>
        <w:t xml:space="preserve"> joke</w:t>
      </w:r>
      <w:r>
        <w:rPr>
          <w:rFonts w:ascii="Times New Roman" w:hAnsi="Times New Roman" w:cs="Times New Roman"/>
          <w:szCs w:val="21"/>
        </w:rPr>
        <w:t xml:space="preserve"> about memory just now. Which of the following is correct for the underlined word in the sentence？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drawing>
          <wp:inline distT="0" distB="0" distL="114300" distR="114300">
            <wp:extent cx="5267960" cy="285750"/>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67960" cy="285750"/>
                    </a:xfrm>
                    <a:prstGeom prst="rect">
                      <a:avLst/>
                    </a:prstGeom>
                    <a:noFill/>
                    <a:ln w="9525">
                      <a:noFill/>
                    </a:ln>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Where are you going,______ the bus stop or _____ the library?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A to; /    B to; in       C in; to      D ./;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In winter,many students like having soya milk and _____ hot drinks?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A others  B the other   C another  D some others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It will be ____ for you to memorize new words by using the link method.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A more easy  B much easy  C much easier  D much more easier</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Mary can change her mind easily _______ there’s someone who says something to her.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A once  B though   C because   D so that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Wendy, this is a secret between us. You _______ tell anyone else.</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A may not    B might not   C   needn’t   D  mustn’t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32   My old father began to study computer skills at the age of sixty ____ he might keep up with the times.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szCs w:val="21"/>
        </w:rPr>
      </w:pPr>
      <w:r>
        <w:rPr>
          <w:rFonts w:ascii="Times New Roman" w:hAnsi="Times New Roman" w:cs="Times New Roman"/>
          <w:szCs w:val="21"/>
        </w:rPr>
        <w:t xml:space="preserve">A  now that B such that   C such as   D so that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33 The war in Syria has caused ______ people to escape from their homeland.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thousand of    B thousands of   C thousand   D thousands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34  She’s promised that she ______ her son a new camera soon.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has brought B   had brought  C will buy  D would buy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35   The best way to help him is _____ him to a school.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A send B  to sending  C sent D to send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36   The shy boy cleared his throat and told us he had _____ to say.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buy  B bought  C to buy   D buying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37  The man is considering _______ some flowers for his mother on Mother’s Day.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buy  B bought  C to buy D buying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38  Peter speaks Chinese very well indeed, but of course not as _____ as the locals.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fluent B more fluent C fluently D more fluently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39 My grandmother _____ wash clothes by hand but now she ______ doing it with the washing machine.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used to; used to   B is used to; is used to   C is used to, used to  D used to; is used to</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40 _______ unusual experience we have ever had!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How   B What an    C What  D What 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41 It is true that the brain ____ every part of the body.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A controls B connects C removes D trains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42 In my opinion, it would be better to _______ oneself than on others.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A put on    B rely on  C go on   D get on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43  ------Excuse me, could you tell me 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_____  In five minutes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A how soon will the film begin  B how soon the film will begin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C how long the film has been on D how long has the film been on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44 ----I really like the story you have just told me .------________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Go ahead. B No,thanks C Good idea D I am glad you like it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--sorry,Tommy. I have lost your book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A You are welcome B That’s all right C I hope so  D Of course not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III Complete the following passages with the words or phrases in the box. Each can only be used once.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990" w:firstLineChars="1900"/>
        <w:jc w:val="both"/>
        <w:textAlignment w:val="auto"/>
        <w:outlineLvl w:val="9"/>
        <w:rPr>
          <w:rFonts w:ascii="Times New Roman" w:hAnsi="Times New Roman" w:cs="Times New Roman"/>
          <w:szCs w:val="21"/>
        </w:rPr>
      </w:pPr>
      <w:r>
        <w:rPr>
          <w:rFonts w:ascii="Times New Roman" w:hAnsi="Times New Roman" w:cs="Times New Roman"/>
          <w:szCs w:val="21"/>
        </w:rPr>
        <w:pict>
          <v:shape id="文本框 1" o:spid="_x0000_s1026" o:spt="202" type="#_x0000_t202" style="position:absolute;left:0pt;margin-left:43.4pt;margin-top:14.3pt;height:46.5pt;width:332.95pt;z-index:251659264;mso-width-relative:page;mso-height-relative:page;" fillcolor="#FFFFFF" filled="t" coordsize="21600,21600">
            <v:path/>
            <v:fill on="t" focussize="0,0"/>
            <v:stroke weight="0.5pt" joinstyle="miter"/>
            <v:imagedata o:title=""/>
            <o:lock v:ext="edit"/>
            <v:textbox>
              <w:txbxContent>
                <w:p>
                  <w:pPr>
                    <w:ind w:firstLine="840" w:firstLineChars="400"/>
                  </w:pPr>
                </w:p>
                <w:p>
                  <w:r>
                    <w:rPr>
                      <w:rFonts w:hint="eastAsia"/>
                    </w:rPr>
                    <w:t>A spent    B take care of     C like    D recently    E pollution</w:t>
                  </w:r>
                </w:p>
              </w:txbxContent>
            </v:textbox>
          </v:shape>
        </w:pict>
      </w:r>
      <w:r>
        <w:rPr>
          <w:rFonts w:ascii="Times New Roman" w:hAnsi="Times New Roman" w:cs="Times New Roman"/>
          <w:szCs w:val="21"/>
        </w:rPr>
        <w:t>(A)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When I was a little child, my parents did not have a lot of time to ______ my younger sister. my younger brother, and me because they had just started a company.They were always busy doing their job, and they ______ most of their time in Thailand. Therefore, my parents sent us to my grandfather’s house when they were overseas.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We all liked to stay there. My grandpa is a fruit farmer, so he lives near the foot of a mountain, There is no air or noise _____. When I breathed, I could smell the flowers and the grass. When I got up every morning. I could hear the birds and bugs singing.That sounded _____ song.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pict>
          <v:shape id="文本框 2" o:spid="_x0000_s1027" o:spt="202" type="#_x0000_t202" style="position:absolute;left:0pt;margin-left:15.65pt;margin-top:3.55pt;height:47.25pt;width:403.5pt;z-index:251660288;mso-width-relative:page;mso-height-relative:page;" fillcolor="#FFFFFF" filled="t" coordsize="21600,21600">
            <v:path/>
            <v:fill on="t" focussize="0,0"/>
            <v:stroke weight="0.5pt" joinstyle="miter"/>
            <v:imagedata o:title=""/>
            <o:lock v:ext="edit"/>
            <v:textbox>
              <w:txbxContent>
                <w:p/>
                <w:p>
                  <w:pPr>
                    <w:ind w:firstLine="210" w:firstLineChars="100"/>
                  </w:pPr>
                  <w:r>
                    <w:rPr>
                      <w:rFonts w:hint="eastAsia"/>
                    </w:rPr>
                    <w:t>A myself       B Instead of     C full of     D Because of     E beside</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In front of his house is a yard. We usually played ball and ran around the yard. Besides that, there is a river near his house. The water comes from the mountain so it is clean. I could see many fish and shrimp in the river. We often played and grabbed the small shrimp, and we watched the night view_____the river.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In addition, my grandpa also plants fruits in his own mountain region. We went there with him very often because he worried if we stayed at home by ourselves. The mountain is more beautiful. The mountain is  ______ trees, different plants,and streams. My grandma taught us the names of the plants and how they can be used in our life. Some of the plants are useful as medicine, but some of them are toxic _____ him, we learned a lot.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I miss the time that I stayed in my grandpa’s house. After my parents’ business was steady, I never stayed in his house any more. When I have free time, I visit him_______. I really had a memory of my childhood. It is all because of my grandfather. I will love him forever.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IV 用单词适当形式填空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54 Although I failed four times, my father encouraged me to have ______ a try. (five)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55 We couldn’t help crying when we learned the ____ of our captain. (die)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56  There are some spelling mistakes in these words . Would you like to do me a favor to spell them ____ (die)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57 Readers want to read about ____ kinds of information from newspapers. (variety)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58 The lucky boy shouted to his mother ___ with the prize he had got in his hand. (excite)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59 Every day the new Science Museum receives all kinds of ____ (visit)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60 In the Guinness Book, we can find some ____ stories about memory. (amaze)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61 This will _____ those two idiot. ( foolish)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完成下列句子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62 Tom was tired and went to sleep （改为否定句）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 xml:space="preserve"> Tom ______ tired and _____ go to sleep.</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63 Tom seldom had lunch at school cafeteria last semester. (改为反义疑问句）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840" w:firstLineChars="400"/>
        <w:jc w:val="both"/>
        <w:textAlignment w:val="auto"/>
        <w:outlineLvl w:val="9"/>
        <w:rPr>
          <w:rFonts w:ascii="Times New Roman" w:hAnsi="Times New Roman" w:cs="Times New Roman"/>
          <w:szCs w:val="21"/>
        </w:rPr>
      </w:pPr>
      <w:r>
        <w:rPr>
          <w:rFonts w:ascii="Times New Roman" w:hAnsi="Times New Roman" w:cs="Times New Roman"/>
          <w:szCs w:val="21"/>
        </w:rPr>
        <w:t>Tom seldom had lunch at school cafeteria last semester,_____ 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64  Memory is connected with our feelings. (对划线提问）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r>
        <w:rPr>
          <w:rFonts w:ascii="Times New Roman" w:hAnsi="Times New Roman" w:cs="Times New Roman"/>
          <w:szCs w:val="21"/>
        </w:rPr>
        <w:t xml:space="preserve"> _____ is memory _____ with?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The police caught two robbers in the street.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r>
        <w:rPr>
          <w:rFonts w:ascii="Times New Roman" w:hAnsi="Times New Roman" w:cs="Times New Roman"/>
          <w:szCs w:val="21"/>
        </w:rPr>
        <w:t>Two robbers ______ ______ by the police in the street.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You won’t be healthy if you don’t stop smoking. (保持句意不变）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r>
        <w:rPr>
          <w:rFonts w:ascii="Times New Roman" w:hAnsi="Times New Roman" w:cs="Times New Roman"/>
          <w:szCs w:val="21"/>
        </w:rPr>
        <w:t>You won’t be healthy______ you _______ smoking.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67  Has your mother come back from work? Jenny and Mary (合并为一句）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 xml:space="preserve">    Jenny asked Mary _____ her mother ______ come back from work.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szCs w:val="21"/>
        </w:rPr>
      </w:pPr>
      <w:r>
        <w:rPr>
          <w:rFonts w:ascii="Times New Roman" w:hAnsi="Times New Roman" w:cs="Times New Roman"/>
          <w:szCs w:val="21"/>
        </w:rPr>
        <w:t>68 I, can, history, where, about, the books,(连词成句）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r>
        <w:rPr>
          <w:rFonts w:ascii="Times New Roman" w:hAnsi="Times New Roman" w:cs="Times New Roman"/>
          <w:szCs w:val="21"/>
        </w:rPr>
        <w:t>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r>
        <w:rPr>
          <w:rFonts w:ascii="Times New Roman" w:hAnsi="Times New Roman" w:cs="Times New Roman"/>
          <w:szCs w:val="21"/>
        </w:rPr>
        <w:t>阅读和写话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050" w:firstLineChars="500"/>
        <w:jc w:val="both"/>
        <w:textAlignment w:val="auto"/>
        <w:outlineLvl w:val="9"/>
        <w:rPr>
          <w:rFonts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imes New Roman" w:hAnsi="Times New Roman" w:cs="Times New Roman"/>
          <w:bCs/>
          <w:iCs/>
          <w:szCs w:val="21"/>
        </w:rPr>
      </w:pPr>
      <w:r>
        <w:rPr>
          <w:rFonts w:ascii="Times New Roman" w:hAnsi="Times New Roman" w:cs="Times New Roman"/>
          <w:szCs w:val="21"/>
        </w:rPr>
        <w:t xml:space="preserve">When you travel to </w:t>
      </w:r>
      <w:r>
        <w:rPr>
          <w:rFonts w:ascii="Times New Roman" w:hAnsi="Times New Roman" w:cs="Times New Roman"/>
          <w:iCs/>
          <w:szCs w:val="21"/>
        </w:rPr>
        <w:t xml:space="preserve">Rio de Janeiro, Sugar loaf Mountain and Christ </w:t>
      </w:r>
      <w:r>
        <w:rPr>
          <w:rFonts w:ascii="Times New Roman" w:hAnsi="Times New Roman" w:cs="Times New Roman"/>
          <w:bCs/>
          <w:iCs/>
          <w:szCs w:val="21"/>
        </w:rPr>
        <w:t>the Redeemer are two places you must see.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imes New Roman" w:hAnsi="Times New Roman" w:cs="Times New Roman"/>
          <w:bCs/>
          <w:iCs/>
          <w:szCs w:val="21"/>
        </w:rPr>
      </w:pPr>
      <w:r>
        <w:rPr>
          <w:rFonts w:ascii="Times New Roman" w:hAnsi="Times New Roman" w:cs="Times New Roman"/>
          <w:bCs/>
          <w:iCs/>
          <w:szCs w:val="21"/>
        </w:rPr>
        <w:t>If you want to see a full view of the city, go to the top of sugar Loaf Moutain. If with the James Bond movie “Moonraker”. you probably know well the view.Getting to the top, you can take two different cable car rides. The cost per person is about $35. At the top of mountain, there are small roads that go around the mountain. You get a clear view all the way to te airport and across to Niteroi.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imes New Roman" w:hAnsi="Times New Roman" w:cs="Times New Roman"/>
          <w:bCs/>
          <w:iCs/>
          <w:szCs w:val="21"/>
        </w:rPr>
      </w:pPr>
      <w:r>
        <w:rPr>
          <w:rFonts w:ascii="Times New Roman" w:hAnsi="Times New Roman" w:cs="Times New Roman"/>
          <w:bCs/>
          <w:iCs/>
          <w:szCs w:val="21"/>
        </w:rPr>
        <w:t xml:space="preserve">The other place that can not be missed is the symbol of the city . In fact, the last time you saw a photo of Rio or a new story about the area, it probably showed a view of Christ the Redeemer. It is a giant statue that sits high on the top.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imes New Roman" w:hAnsi="Times New Roman" w:cs="Times New Roman"/>
          <w:bCs/>
          <w:iCs/>
          <w:szCs w:val="21"/>
        </w:rPr>
      </w:pPr>
      <w:r>
        <w:rPr>
          <w:rFonts w:ascii="Times New Roman" w:hAnsi="Times New Roman" w:cs="Times New Roman"/>
          <w:bCs/>
          <w:iCs/>
          <w:szCs w:val="21"/>
        </w:rPr>
        <w:t>You can ride a trolley car up the mountain. or take a minibus to the foot of it. The minibus costs twice as much as the trolley car. If you are short of time, use the minibus. You can see more beautiful views by trolley car. It usually takes you up the side of the mountain. The cost of the trolley is about $25 per person. Once you are at the top, the view is amazing. Again, 360 degree views of the city,and in fact it is better than Sugar Loaf because you are up much higher.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69  We can learn about James Bond and Moonraker that 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A  the movie was finished in Sugar Loaf Mountain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B  Jame Bond was born near S</w:t>
      </w:r>
      <w:r>
        <w:rPr>
          <w:rFonts w:ascii="Times New Roman" w:hAnsi="Times New Roman" w:cs="Times New Roman"/>
          <w:bCs/>
          <w:iCs/>
          <w:szCs w:val="21"/>
        </w:rPr>
        <w:t>ugar Loaf Mountain.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C  The movie was made in S</w:t>
      </w:r>
      <w:r>
        <w:rPr>
          <w:rFonts w:ascii="Times New Roman" w:hAnsi="Times New Roman" w:cs="Times New Roman"/>
          <w:bCs/>
          <w:iCs/>
          <w:szCs w:val="21"/>
        </w:rPr>
        <w:t>ugar Loaf Mountain.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D The movie was first shown in S</w:t>
      </w:r>
      <w:r>
        <w:rPr>
          <w:rFonts w:ascii="Times New Roman" w:hAnsi="Times New Roman" w:cs="Times New Roman"/>
          <w:bCs/>
          <w:iCs/>
          <w:szCs w:val="21"/>
        </w:rPr>
        <w:t>ugar Loaf Moutain.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70 Visitors can get to the top of S</w:t>
      </w:r>
      <w:r>
        <w:rPr>
          <w:rFonts w:ascii="Times New Roman" w:hAnsi="Times New Roman" w:cs="Times New Roman"/>
          <w:bCs/>
          <w:iCs/>
          <w:szCs w:val="21"/>
        </w:rPr>
        <w:t>ugar Loaf Mountain.</w:t>
      </w:r>
      <w:r>
        <w:rPr>
          <w:rFonts w:ascii="Times New Roman" w:hAnsi="Times New Roman" w:cs="Times New Roman"/>
          <w:iCs/>
          <w:szCs w:val="21"/>
        </w:rPr>
        <w:t>by _______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A Plane   B taking cable cars      C taking trolley cars   D taking minibus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71 How much does the minibus cost two visitors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A about 25   B about 35   C about 50  D about 100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 xml:space="preserve">72 Compared with the trolley car,the minibus is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A quicker   B cheaper   C  cleaner   D larger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73 Which is the following is true?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 xml:space="preserve">A Two two places are not clear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B Christ the redeemer is a huge statue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C Sugar loaf mountain is higher than Christ the Redeemer.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D The cable car does not stop on the way to the top of the mountain.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74  The best itle of the passage is ______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A   Symbols of the Rio city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B   Two attractions in Rio de Janerio</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C   Moonraker and Rio de Janerio</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D   Transportation in Rio de Janeiro you are familiar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完型填空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imes New Roman" w:hAnsi="Times New Roman" w:cs="Times New Roman"/>
          <w:iCs/>
          <w:szCs w:val="21"/>
        </w:rPr>
      </w:pPr>
      <w:r>
        <w:rPr>
          <w:rFonts w:ascii="Times New Roman" w:hAnsi="Times New Roman" w:cs="Times New Roman"/>
          <w:iCs/>
          <w:szCs w:val="21"/>
        </w:rPr>
        <w:t>Honesty means speaking the truth and being upright. It is one of the most valuable personalities of human. Only honesty makes people accepted and trusted by others. In a national spelling contest in America, an 11-year-old girl was asked to spell a certain word.but with her soft voice the judges were not sure whether she spelled the word with the letter A or E. They talked it over and ____ decided to simply ask her what she had said. By then, the girl knew she had misspelled the word. But instead of lying, she told the truth that she had said the _____ letter---so she lost the contest. As the girl walked off the stage, the whole audience stood to their feet clapping to applaud her _____. later, dozens of newspaper reporters wrote about this 11-year-old girl’s behavior, even when it cost her the contest. But the fact is that she won the biggest contest that day; the contest of her character.</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iCs/>
          <w:szCs w:val="21"/>
        </w:rPr>
      </w:pPr>
      <w:r>
        <w:rPr>
          <w:rFonts w:ascii="Times New Roman" w:hAnsi="Times New Roman" w:cs="Times New Roman"/>
          <w:iCs/>
          <w:szCs w:val="21"/>
        </w:rPr>
        <w:t>Probably the biggest test of our character and honesty is what we would do if we knew we would never get _____. This young girl could easily have lied and did wrong. It had been said, if you cheat, you make yourself cheap. This young girl was strong and bright enough to prize her own conscience and character more than the prize from a spelling contest. Her respect for herself  was more important than any respect others might give her for winning a contest. She knew she would have to live with herself and the _____ she made at that moment will last long0lasting influence.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0" w:firstLineChars="300"/>
        <w:jc w:val="both"/>
        <w:textAlignment w:val="auto"/>
        <w:outlineLvl w:val="9"/>
        <w:rPr>
          <w:rFonts w:ascii="Times New Roman" w:hAnsi="Times New Roman" w:cs="Times New Roman"/>
          <w:iCs/>
          <w:szCs w:val="21"/>
        </w:rPr>
      </w:pPr>
      <w:r>
        <w:rPr>
          <w:rFonts w:ascii="Times New Roman" w:hAnsi="Times New Roman" w:cs="Times New Roman"/>
          <w:iCs/>
          <w:szCs w:val="21"/>
        </w:rPr>
        <w:t>It is so true that the choices you make today make what you are tomorrow. Our children will_____our behavior much more than our advice. So if we want them to grow up to be honest, we must show them the way by being honest ourselves. Remember:our kids are watching what we do and how we live even when we do not think they see or know.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75  A  Finally    B  kindly   C   secretly  D   carefully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76  A  Correct   B   wrong   C   different   D  same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77  A  Bravery   B honesty    C  confidence D   cleverness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78  A   Paid     B  awarded   C   caught   D  reported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79  A   Plan     B    mind    C   discovery    D  choice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r>
        <w:rPr>
          <w:rFonts w:ascii="Times New Roman" w:hAnsi="Times New Roman" w:cs="Times New Roman"/>
          <w:iCs/>
          <w:szCs w:val="21"/>
        </w:rPr>
        <w:t>80  A     Give   B   take    C  follow     D  set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szCs w:val="21"/>
        </w:rPr>
      </w:pPr>
      <w:r>
        <w:rPr>
          <w:rFonts w:ascii="Times New Roman" w:hAnsi="Times New Roman" w:cs="Times New Roman"/>
          <w:szCs w:val="21"/>
        </w:rPr>
        <w:t>首字母填空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b/>
          <w:bCs/>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cs="Times New Roman"/>
          <w:i/>
          <w:iCs/>
          <w:szCs w:val="21"/>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Tahoma" w:cs="Times New Roman"/>
          <w:b/>
          <w:color w:val="434343"/>
          <w:szCs w:val="21"/>
          <w:shd w:val="clear" w:color="auto" w:fill="FCFBFB"/>
        </w:rPr>
      </w:pPr>
      <w:r>
        <w:rPr>
          <w:rFonts w:ascii="Times New Roman" w:hAnsi="Times New Roman" w:eastAsia="Tahoma" w:cs="Times New Roman"/>
          <w:b/>
          <w:color w:val="434343"/>
          <w:szCs w:val="21"/>
          <w:shd w:val="clear" w:color="auto" w:fill="FCFBFB"/>
        </w:rPr>
        <w:t xml:space="preserve"> Libraries give kids a quiet and safe place to read and learn. For over 100 years, libraries have played an important role in Americans’ e</w:t>
      </w:r>
      <w:r>
        <w:rPr>
          <w:rFonts w:ascii="Times New Roman" w:hAnsi="Times New Roman" w:eastAsia="宋体" w:cs="Times New Roman"/>
          <w:b/>
          <w:color w:val="434343"/>
          <w:szCs w:val="21"/>
          <w:shd w:val="clear" w:color="auto" w:fill="FCFBFB"/>
        </w:rPr>
        <w:t>___81___</w:t>
      </w:r>
      <w:r>
        <w:rPr>
          <w:rFonts w:ascii="Times New Roman" w:hAnsi="Times New Roman" w:eastAsia="Tahoma" w:cs="Times New Roman"/>
          <w:b/>
          <w:color w:val="434343"/>
          <w:szCs w:val="21"/>
          <w:shd w:val="clear" w:color="auto" w:fill="FCFBFB"/>
        </w:rPr>
        <w:t>. But how are these book-filled buildings changing with the times? You may be surprised to find out. </w:t>
      </w:r>
      <w:r>
        <w:rPr>
          <w:rFonts w:ascii="Times New Roman" w:hAnsi="Times New Roman" w:eastAsia="Tahoma" w:cs="Times New Roman"/>
          <w:b/>
          <w:color w:val="434343"/>
          <w:szCs w:val="21"/>
          <w:shd w:val="clear" w:color="auto" w:fill="FCFBFB"/>
        </w:rPr>
        <w:br w:type="textWrapping"/>
      </w:r>
      <w:r>
        <w:rPr>
          <w:rFonts w:ascii="Times New Roman" w:hAnsi="Times New Roman" w:eastAsia="Tahoma" w:cs="Times New Roman"/>
          <w:b/>
          <w:color w:val="434343"/>
          <w:szCs w:val="21"/>
          <w:shd w:val="clear" w:color="auto" w:fill="FCFBFB"/>
        </w:rPr>
        <w:t>        Benjamin Franklin famously founded (创建) America’s first lending library in 1731. But the public library system got its b</w:t>
      </w:r>
      <w:r>
        <w:rPr>
          <w:rFonts w:ascii="Times New Roman" w:hAnsi="Times New Roman" w:eastAsia="宋体" w:cs="Times New Roman"/>
          <w:b/>
          <w:color w:val="434343"/>
          <w:szCs w:val="21"/>
          <w:shd w:val="clear" w:color="auto" w:fill="FCFBFB"/>
        </w:rPr>
        <w:t>_82___</w:t>
      </w:r>
      <w:r>
        <w:rPr>
          <w:rFonts w:ascii="Times New Roman" w:hAnsi="Times New Roman" w:eastAsia="Tahoma" w:cs="Times New Roman"/>
          <w:b/>
          <w:color w:val="434343"/>
          <w:szCs w:val="21"/>
          <w:shd w:val="clear" w:color="auto" w:fill="FCFBFB"/>
        </w:rPr>
        <w:t xml:space="preserve"> development in the American history in the late 1800’s. Businessman Andrew Carnegie donated （捐赠）millions of dollars to help build free public libraries across the country. Between 1886 and 1919, Carnegie’s donations helped build 1,679 new libraries. </w:t>
      </w:r>
      <w:r>
        <w:rPr>
          <w:rFonts w:ascii="Times New Roman" w:hAnsi="Times New Roman" w:eastAsia="Tahoma" w:cs="Times New Roman"/>
          <w:b/>
          <w:color w:val="434343"/>
          <w:szCs w:val="21"/>
          <w:shd w:val="clear" w:color="auto" w:fill="FCFBFB"/>
        </w:rPr>
        <w:br w:type="textWrapping"/>
      </w:r>
      <w:r>
        <w:rPr>
          <w:rFonts w:ascii="Times New Roman" w:hAnsi="Times New Roman" w:eastAsia="宋体" w:cs="Times New Roman"/>
          <w:b/>
          <w:color w:val="434343"/>
          <w:szCs w:val="21"/>
          <w:shd w:val="clear" w:color="auto" w:fill="FCFBFB"/>
        </w:rPr>
        <w:t xml:space="preserve">      </w:t>
      </w:r>
      <w:r>
        <w:rPr>
          <w:rFonts w:ascii="Times New Roman" w:hAnsi="Times New Roman" w:eastAsia="Tahoma" w:cs="Times New Roman"/>
          <w:b/>
          <w:color w:val="434343"/>
          <w:szCs w:val="21"/>
          <w:shd w:val="clear" w:color="auto" w:fill="FCFBFB"/>
        </w:rPr>
        <w:t>Carnegie believed that libraries could o</w:t>
      </w:r>
      <w:r>
        <w:rPr>
          <w:rFonts w:ascii="Times New Roman" w:hAnsi="Times New Roman" w:eastAsia="宋体" w:cs="Times New Roman"/>
          <w:b/>
          <w:color w:val="434343"/>
          <w:szCs w:val="21"/>
          <w:shd w:val="clear" w:color="auto" w:fill="FCFBFB"/>
        </w:rPr>
        <w:t xml:space="preserve">__83_ </w:t>
      </w:r>
      <w:r>
        <w:rPr>
          <w:rFonts w:ascii="Times New Roman" w:hAnsi="Times New Roman" w:eastAsia="Tahoma" w:cs="Times New Roman"/>
          <w:b/>
          <w:color w:val="434343"/>
          <w:szCs w:val="21"/>
          <w:shd w:val="clear" w:color="auto" w:fill="FCFBFB"/>
        </w:rPr>
        <w:t xml:space="preserve"> the chances to Americans, young and old. He knew that the more libraries there were, the more people would have opportunities to read and use books, speeches and news.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Tahoma" w:cs="Times New Roman"/>
          <w:b/>
          <w:color w:val="434343"/>
          <w:szCs w:val="21"/>
          <w:shd w:val="clear" w:color="auto" w:fill="FCFBFB"/>
        </w:rPr>
      </w:pPr>
      <w:r>
        <w:rPr>
          <w:rFonts w:ascii="Times New Roman" w:hAnsi="Times New Roman" w:eastAsia="Tahoma" w:cs="Times New Roman"/>
          <w:b/>
          <w:color w:val="434343"/>
          <w:szCs w:val="21"/>
          <w:shd w:val="clear" w:color="auto" w:fill="FCFBFB"/>
        </w:rPr>
        <w:br w:type="textWrapping"/>
      </w:r>
      <w:r>
        <w:rPr>
          <w:rFonts w:ascii="Times New Roman" w:hAnsi="Times New Roman" w:eastAsia="Tahoma" w:cs="Times New Roman"/>
          <w:b/>
          <w:color w:val="434343"/>
          <w:szCs w:val="21"/>
          <w:shd w:val="clear" w:color="auto" w:fill="FCFBFB"/>
        </w:rPr>
        <w:t xml:space="preserve">        </w:t>
      </w:r>
      <w:r>
        <w:rPr>
          <w:rFonts w:ascii="Times New Roman" w:hAnsi="Times New Roman" w:eastAsia="宋体" w:cs="Times New Roman"/>
          <w:b/>
          <w:color w:val="434343"/>
          <w:szCs w:val="21"/>
          <w:shd w:val="clear" w:color="auto" w:fill="FCFBFB"/>
        </w:rPr>
        <w:t xml:space="preserve">Chances are that there is a public library in or near your community. You can easily find o_84____close to your home. </w:t>
      </w:r>
      <w:r>
        <w:rPr>
          <w:rFonts w:ascii="Times New Roman" w:hAnsi="Times New Roman" w:eastAsia="Tahoma" w:cs="Times New Roman"/>
          <w:b/>
          <w:color w:val="434343"/>
          <w:szCs w:val="21"/>
          <w:shd w:val="clear" w:color="auto" w:fill="FCFBFB"/>
        </w:rPr>
        <w:t xml:space="preserve">After all, the United States has 9,225 public libraries. Today, libraries keep growing. Seven tenths of the libraries have free Internet. </w:t>
      </w:r>
      <w:r>
        <w:rPr>
          <w:rFonts w:ascii="Times New Roman" w:hAnsi="Times New Roman" w:eastAsia="宋体" w:cs="Times New Roman"/>
          <w:b/>
          <w:color w:val="434343"/>
          <w:szCs w:val="21"/>
          <w:shd w:val="clear" w:color="auto" w:fill="FCFBFB"/>
        </w:rPr>
        <w:t>Thisopens many doors for people who can not go online at home,i__85___the opportunity to apply for jobs online.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Tahoma" w:cs="Times New Roman"/>
          <w:b/>
          <w:color w:val="434343"/>
          <w:szCs w:val="21"/>
          <w:shd w:val="clear" w:color="auto" w:fill="FCFBFB"/>
        </w:rPr>
      </w:pPr>
      <w:r>
        <w:rPr>
          <w:rFonts w:ascii="Times New Roman" w:hAnsi="Times New Roman" w:eastAsia="Tahoma" w:cs="Times New Roman"/>
          <w:b/>
          <w:color w:val="434343"/>
          <w:szCs w:val="21"/>
          <w:shd w:val="clear" w:color="auto" w:fill="FCFBFB"/>
        </w:rPr>
        <w:t>       Libraries are also teaching kids about the fun of reading. The new program Read! Build! Play! adds reading into playtime. As kids listen to a book that is being read aloud, they use Legos (乐高积木) to build images(图像) from the story h</w:t>
      </w:r>
      <w:r>
        <w:rPr>
          <w:rFonts w:ascii="Times New Roman" w:hAnsi="Times New Roman" w:eastAsia="宋体" w:cs="Times New Roman"/>
          <w:b/>
          <w:color w:val="434343"/>
          <w:szCs w:val="21"/>
          <w:shd w:val="clear" w:color="auto" w:fill="FCFBFB"/>
        </w:rPr>
        <w:t>___86__</w:t>
      </w:r>
      <w:r>
        <w:rPr>
          <w:rFonts w:ascii="Times New Roman" w:hAnsi="Times New Roman" w:eastAsia="Tahoma" w:cs="Times New Roman"/>
          <w:b/>
          <w:color w:val="434343"/>
          <w:szCs w:val="21"/>
          <w:shd w:val="clear" w:color="auto" w:fill="FCFBFB"/>
        </w:rPr>
        <w:t>. Today’s libraries are always looking for creative programs to bring people into the library. </w:t>
      </w:r>
      <w:r>
        <w:rPr>
          <w:rFonts w:ascii="Times New Roman" w:hAnsi="Times New Roman" w:eastAsia="Tahoma" w:cs="Times New Roman"/>
          <w:b/>
          <w:color w:val="434343"/>
          <w:szCs w:val="21"/>
          <w:shd w:val="clear" w:color="auto" w:fill="FCFBFB"/>
        </w:rPr>
        <w:br w:type="textWrapping"/>
      </w:r>
      <w:r>
        <w:rPr>
          <w:rFonts w:ascii="Times New Roman" w:hAnsi="Times New Roman" w:eastAsia="Tahoma" w:cs="Times New Roman"/>
          <w:b/>
          <w:color w:val="434343"/>
          <w:szCs w:val="21"/>
          <w:shd w:val="clear" w:color="auto" w:fill="FCFBFB"/>
        </w:rPr>
        <w:t>      Benjamin Franklin once said, “The doors of wisdom(智慧) are never s</w:t>
      </w:r>
      <w:r>
        <w:rPr>
          <w:rFonts w:ascii="Times New Roman" w:hAnsi="Times New Roman" w:eastAsia="宋体" w:cs="Times New Roman"/>
          <w:b/>
          <w:color w:val="434343"/>
          <w:szCs w:val="21"/>
          <w:shd w:val="clear" w:color="auto" w:fill="FCFBFB"/>
        </w:rPr>
        <w:t>__87__</w:t>
      </w:r>
      <w:r>
        <w:rPr>
          <w:rFonts w:ascii="Times New Roman" w:hAnsi="Times New Roman" w:eastAsia="Tahoma" w:cs="Times New Roman"/>
          <w:b/>
          <w:color w:val="434343"/>
          <w:szCs w:val="21"/>
          <w:shd w:val="clear" w:color="auto" w:fill="FCFBFB"/>
        </w:rPr>
        <w:t>.” As long as（只要） the doors of public libraries are open, what he said is most certainly correct!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Tahoma"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Tahoma"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按要求回答问题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r>
        <w:rPr>
          <w:rFonts w:ascii="Times New Roman" w:hAnsi="Times New Roman" w:cs="Times New Roman"/>
        </w:rPr>
        <w:t xml:space="preserve">One day on my way home from work，while looking out of the window in the car，I noticed several flowers on the side of the highway.I couldn't move my eyes from them.What beautiful flowers！But they seemed to be a bit lonely as there were no other flowers around，even no grass.An idea came to me—I should bring them home so that I could take care of them.Those flowers would grow better, I though. </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r>
        <w:rPr>
          <w:rFonts w:ascii="Times New Roman" w:hAnsi="Times New Roman" w:cs="Times New Roman"/>
        </w:rPr>
        <w:t>The next day I took a shovel and planned to stop on my way home and dig them.However，_I returned from work very late that day.So the digging was put off until the next week. But different exercises stopped me every time I drove near the flowers.</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r>
        <w:rPr>
          <w:rFonts w:ascii="Times New Roman" w:hAnsi="Times New Roman" w:cs="Times New Roman"/>
        </w:rPr>
        <w:t>Until one morning，I was disappointed to see that the highway had been rebuilt and the pretty blue flowers were gone.I realized I had waited too long and missed the chance．</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r>
        <w:rPr>
          <w:rFonts w:ascii="Times New Roman" w:hAnsi="Times New Roman" w:cs="Times New Roman"/>
        </w:rPr>
        <w:t>A week ago，I learned one of my friends had cancer. This bad news deeply saddened me. Although we do not live far away from each other, we have not seen each other a often as we both would have wanted. I have always though there is enough time fo us to meet. But now, we have little time.</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ascii="Times New Roman" w:hAnsi="Times New Roman" w:cs="Times New Roman"/>
        </w:rPr>
      </w:pPr>
      <w:r>
        <w:rPr>
          <w:rFonts w:ascii="Times New Roman" w:hAnsi="Times New Roman" w:cs="Times New Roman"/>
        </w:rPr>
        <w:t>Suddenly，I see the message the blue flowers and my friend bring to me.God has given us some time to plant some wonderful memories that will flower every year for us.But we should catch the chance as time waits for no man.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88 How did the author go home from now every day?</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89 Why did the author want to bring the flowers home?</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90 Which fact showed that the author planned to dig the flowers the next day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91 In the end what happed to the blue flowers?</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92 Why did not the author and her friends meet more often?</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93 What do you think the message is ? Explain in at least two sentences.</w:t>
      </w:r>
    </w:p>
    <w:p>
      <w:pPr>
        <w:keepNext w:val="0"/>
        <w:keepLines w:val="0"/>
        <w:pageBreakBefore w:val="0"/>
        <w:widowControl w:val="0"/>
        <w:pBdr>
          <w:bottom w:val="single" w:color="auto" w:sz="12" w:space="0"/>
        </w:pBdr>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 xml:space="preserve">Writing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我们每个人都有各自的处事方式，如学习，生活，交友，解压---------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ascii="Times New Roman" w:hAnsi="Times New Roman" w:eastAsia="宋体" w:cs="Times New Roman"/>
          <w:b/>
          <w:color w:val="434343"/>
          <w:szCs w:val="21"/>
          <w:shd w:val="clear" w:color="auto" w:fill="FCFBFB"/>
        </w:rPr>
        <w:t>请以“my own way to _________”为标题，谈谈你的处事方式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答案 26-30 AADCA 31-35 ADDBC 36-40 ADCDB 41-45 ABBDB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46-50BADC  51-55CDA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54-61 fifth death  correctly  various  excitedly  visitors amazing  fool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62-68 wasn</w:t>
      </w:r>
      <w:r>
        <w:rPr>
          <w:rFonts w:ascii="Times New Roman" w:hAnsi="Times New Roman" w:eastAsia="宋体" w:cs="Times New Roman"/>
          <w:b/>
          <w:color w:val="434343"/>
          <w:szCs w:val="21"/>
          <w:shd w:val="clear" w:color="auto" w:fill="FCFBFB"/>
        </w:rPr>
        <w:t>’</w:t>
      </w:r>
      <w:r>
        <w:rPr>
          <w:rFonts w:hint="eastAsia" w:ascii="Times New Roman" w:hAnsi="Times New Roman" w:eastAsia="宋体" w:cs="Times New Roman"/>
          <w:b/>
          <w:color w:val="434343"/>
          <w:szCs w:val="21"/>
          <w:shd w:val="clear" w:color="auto" w:fill="FCFBFB"/>
        </w:rPr>
        <w:t>t didn</w:t>
      </w:r>
      <w:r>
        <w:rPr>
          <w:rFonts w:ascii="Times New Roman" w:hAnsi="Times New Roman" w:eastAsia="宋体" w:cs="Times New Roman"/>
          <w:b/>
          <w:color w:val="434343"/>
          <w:szCs w:val="21"/>
          <w:shd w:val="clear" w:color="auto" w:fill="FCFBFB"/>
        </w:rPr>
        <w:t>’</w:t>
      </w:r>
      <w:r>
        <w:rPr>
          <w:rFonts w:hint="eastAsia" w:ascii="Times New Roman" w:hAnsi="Times New Roman" w:eastAsia="宋体" w:cs="Times New Roman"/>
          <w:b/>
          <w:color w:val="434343"/>
          <w:szCs w:val="21"/>
          <w:shd w:val="clear" w:color="auto" w:fill="FCFBFB"/>
        </w:rPr>
        <w:t xml:space="preserve">t   did she     what  connected    were caught   unless stop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 xml:space="preserve">  If had    where can I buy the books about history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69-74CBDABB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75-80 ABBCDC</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ascii="Times New Roman" w:hAnsi="Times New Roman" w:eastAsia="宋体" w:cs="Times New Roman"/>
          <w:b/>
          <w:color w:val="434343"/>
          <w:szCs w:val="21"/>
          <w:shd w:val="clear" w:color="auto" w:fill="FCFBFB"/>
        </w:rPr>
      </w:pPr>
      <w:r>
        <w:rPr>
          <w:rFonts w:hint="eastAsia" w:ascii="Times New Roman" w:hAnsi="Times New Roman" w:eastAsia="宋体" w:cs="Times New Roman"/>
          <w:b/>
          <w:color w:val="434343"/>
          <w:szCs w:val="21"/>
          <w:shd w:val="clear" w:color="auto" w:fill="FCFBFB"/>
        </w:rPr>
        <w:t>81-87  education   biggest  offer   once  including  happily  shut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altName w:val="Calibri"/>
    <w:panose1 w:val="020F030202020403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94FD80"/>
    <w:multiLevelType w:val="singleLevel"/>
    <w:tmpl w:val="FE94FD80"/>
    <w:lvl w:ilvl="0" w:tentative="0">
      <w:start w:val="66"/>
      <w:numFmt w:val="decimal"/>
      <w:suff w:val="space"/>
      <w:lvlText w:val="%1."/>
      <w:lvlJc w:val="left"/>
    </w:lvl>
  </w:abstractNum>
  <w:abstractNum w:abstractNumId="1">
    <w:nsid w:val="0D4B5617"/>
    <w:multiLevelType w:val="singleLevel"/>
    <w:tmpl w:val="0D4B5617"/>
    <w:lvl w:ilvl="0" w:tentative="0">
      <w:start w:val="26"/>
      <w:numFmt w:val="decimal"/>
      <w:suff w:val="space"/>
      <w:lvlText w:val="%1."/>
      <w:lvlJc w:val="left"/>
    </w:lvl>
  </w:abstractNum>
  <w:abstractNum w:abstractNumId="2">
    <w:nsid w:val="6CD1A7A9"/>
    <w:multiLevelType w:val="singleLevel"/>
    <w:tmpl w:val="6CD1A7A9"/>
    <w:lvl w:ilvl="0" w:tentative="0">
      <w:start w:val="45"/>
      <w:numFmt w:val="decimal"/>
      <w:suff w:val="nothing"/>
      <w:lvlText w:val="%1-"/>
      <w:lvlJc w:val="left"/>
    </w:lvl>
  </w:abstractNum>
  <w:abstractNum w:abstractNumId="3">
    <w:nsid w:val="76E54DE1"/>
    <w:multiLevelType w:val="singleLevel"/>
    <w:tmpl w:val="76E54DE1"/>
    <w:lvl w:ilvl="0" w:tentative="0">
      <w:start w:val="65"/>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C436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纯文本_0"/>
    <w:basedOn w:val="5"/>
    <w:qFormat/>
    <w:uiPriority w:val="0"/>
    <w:rPr>
      <w:rFonts w:ascii="宋体" w:hAnsi="Courier New" w:cs="Courier New"/>
      <w:szCs w:val="21"/>
    </w:rPr>
  </w:style>
  <w:style w:type="paragraph" w:customStyle="1" w:styleId="5">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QIANG-20160729H\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8</Pages>
  <Words>2109</Words>
  <Characters>12022</Characters>
  <Lines>100</Lines>
  <Paragraphs>28</Paragraphs>
  <TotalTime>0</TotalTime>
  <ScaleCrop>false</ScaleCrop>
  <LinksUpToDate>false</LinksUpToDate>
  <CharactersWithSpaces>14103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2018-03-30T10:34:00Z</dcterms:created>
  <dc:creator>平军</dc:creator>
  <cp:lastModifiedBy>老倪膏药(招代理)</cp:lastModifiedBy>
  <dcterms:modified xsi:type="dcterms:W3CDTF">2018-04-27T11:21:22Z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